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CF508E" w:rsidRPr="005424B3" w14:paraId="60A3AE78" w14:textId="77777777" w:rsidTr="00550BD2">
        <w:tc>
          <w:tcPr>
            <w:tcW w:w="3348" w:type="dxa"/>
            <w:shd w:val="clear" w:color="auto" w:fill="auto"/>
          </w:tcPr>
          <w:p w14:paraId="16B197F3" w14:textId="77777777" w:rsidR="00CF508E" w:rsidRPr="005424B3" w:rsidRDefault="00CF508E" w:rsidP="00550BD2">
            <w:pPr>
              <w:rPr>
                <w:lang w:val="pt-BR"/>
              </w:rPr>
            </w:pPr>
          </w:p>
        </w:tc>
        <w:tc>
          <w:tcPr>
            <w:tcW w:w="6660" w:type="dxa"/>
            <w:shd w:val="clear" w:color="auto" w:fill="auto"/>
          </w:tcPr>
          <w:p w14:paraId="361F0F88" w14:textId="77777777" w:rsidR="00CF508E" w:rsidRPr="005424B3" w:rsidRDefault="00CF508E" w:rsidP="00550BD2">
            <w:pPr>
              <w:jc w:val="center"/>
              <w:rPr>
                <w:lang w:val="pt-BR"/>
              </w:rPr>
            </w:pPr>
          </w:p>
        </w:tc>
      </w:tr>
    </w:tbl>
    <w:p w14:paraId="0269182D" w14:textId="77777777" w:rsidR="00CF508E" w:rsidRPr="005424B3" w:rsidRDefault="00F12061" w:rsidP="00CF508E">
      <w:pPr>
        <w:rPr>
          <w:lang w:val="pt-BR"/>
        </w:rPr>
      </w:pPr>
      <w:r w:rsidRPr="005424B3">
        <w:rPr>
          <w:noProof/>
        </w:rPr>
        <mc:AlternateContent>
          <mc:Choice Requires="wps">
            <w:drawing>
              <wp:anchor distT="0" distB="0" distL="114300" distR="114300" simplePos="0" relativeHeight="251656192" behindDoc="0" locked="0" layoutInCell="1" allowOverlap="1" wp14:anchorId="16B9C7B0" wp14:editId="60B85FDB">
                <wp:simplePos x="0" y="0"/>
                <wp:positionH relativeFrom="column">
                  <wp:posOffset>-325755</wp:posOffset>
                </wp:positionH>
                <wp:positionV relativeFrom="paragraph">
                  <wp:posOffset>-236220</wp:posOffset>
                </wp:positionV>
                <wp:extent cx="6324600" cy="9472295"/>
                <wp:effectExtent l="26670" t="20955" r="20955" b="22225"/>
                <wp:wrapNone/>
                <wp:docPr id="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9472295"/>
                        </a:xfrm>
                        <a:prstGeom prst="rect">
                          <a:avLst/>
                        </a:prstGeom>
                        <a:solidFill>
                          <a:srgbClr val="FFFFFF"/>
                        </a:solidFill>
                        <a:ln w="38100" cmpd="dbl">
                          <a:solidFill>
                            <a:srgbClr val="000000"/>
                          </a:solidFill>
                          <a:miter lim="800000"/>
                          <a:headEnd/>
                          <a:tailEnd/>
                        </a:ln>
                      </wps:spPr>
                      <wps:txbx>
                        <w:txbxContent>
                          <w:p w14:paraId="0AC7D595" w14:textId="77777777" w:rsidR="008B7B59" w:rsidRPr="00732A6E" w:rsidRDefault="008B7B59" w:rsidP="00CF508E">
                            <w:pPr>
                              <w:jc w:val="center"/>
                              <w:rPr>
                                <w:sz w:val="28"/>
                                <w:szCs w:val="28"/>
                                <w:lang w:val="pt-BR"/>
                              </w:rPr>
                            </w:pPr>
                          </w:p>
                          <w:p w14:paraId="2F5977D1" w14:textId="77777777" w:rsidR="008B7B59" w:rsidRPr="00732A6E" w:rsidRDefault="008B7B59" w:rsidP="00CF508E">
                            <w:pPr>
                              <w:jc w:val="center"/>
                              <w:rPr>
                                <w:i/>
                                <w:iCs/>
                                <w:sz w:val="28"/>
                                <w:szCs w:val="28"/>
                                <w:lang w:val="pt-BR"/>
                              </w:rPr>
                            </w:pPr>
                            <w:r w:rsidRPr="00732A6E">
                              <w:rPr>
                                <w:sz w:val="28"/>
                                <w:szCs w:val="28"/>
                                <w:lang w:val="pt-BR"/>
                              </w:rPr>
                              <w:t>ỦY BAN NHÂN DÂN THÀNH PHỐ HỒ CHÍ MINH</w:t>
                            </w:r>
                          </w:p>
                          <w:p w14:paraId="165659BB" w14:textId="77777777" w:rsidR="008B7B59" w:rsidRPr="00732A6E" w:rsidRDefault="008B7B59" w:rsidP="00CF508E">
                            <w:pPr>
                              <w:jc w:val="center"/>
                              <w:rPr>
                                <w:b/>
                                <w:iCs/>
                                <w:sz w:val="28"/>
                                <w:szCs w:val="28"/>
                                <w:lang w:val="pt-BR"/>
                              </w:rPr>
                            </w:pPr>
                            <w:r w:rsidRPr="00732A6E">
                              <w:rPr>
                                <w:i/>
                                <w:iCs/>
                                <w:sz w:val="28"/>
                                <w:szCs w:val="28"/>
                                <w:lang w:val="pt-BR"/>
                              </w:rPr>
                              <w:t xml:space="preserve"> </w:t>
                            </w:r>
                            <w:r w:rsidRPr="00732A6E">
                              <w:rPr>
                                <w:b/>
                                <w:iCs/>
                                <w:sz w:val="28"/>
                                <w:szCs w:val="28"/>
                                <w:lang w:val="pt-BR"/>
                              </w:rPr>
                              <w:t xml:space="preserve">TRƯỜNG CAO ĐẲNG LÝ TỰ TRỌNG </w:t>
                            </w:r>
                            <w:r w:rsidRPr="00732A6E">
                              <w:rPr>
                                <w:b/>
                                <w:sz w:val="28"/>
                                <w:szCs w:val="28"/>
                                <w:lang w:val="pt-BR"/>
                              </w:rPr>
                              <w:t>THÀNH PHỐ HỒ CHÍ MINH</w:t>
                            </w:r>
                            <w:r w:rsidRPr="00732A6E">
                              <w:rPr>
                                <w:b/>
                                <w:iCs/>
                                <w:sz w:val="28"/>
                                <w:szCs w:val="28"/>
                                <w:lang w:val="pt-BR"/>
                              </w:rPr>
                              <w:t xml:space="preserve"> </w:t>
                            </w:r>
                          </w:p>
                          <w:p w14:paraId="09BD1562" w14:textId="77777777" w:rsidR="008B7B59" w:rsidRPr="00732A6E" w:rsidRDefault="008B7B59" w:rsidP="00CF508E">
                            <w:pPr>
                              <w:rPr>
                                <w:lang w:val="fr-FR"/>
                              </w:rPr>
                            </w:pPr>
                          </w:p>
                          <w:p w14:paraId="35E9F7CA" w14:textId="77777777" w:rsidR="008B7B59" w:rsidRPr="00732A6E" w:rsidRDefault="008B7B59" w:rsidP="00CF508E">
                            <w:pPr>
                              <w:rPr>
                                <w:lang w:val="fr-FR"/>
                              </w:rPr>
                            </w:pPr>
                            <w:r w:rsidRPr="00732A6E">
                              <w:rPr>
                                <w:lang w:val="fr-FR"/>
                              </w:rPr>
                              <w:t xml:space="preserve">                                                            </w:t>
                            </w:r>
                          </w:p>
                          <w:p w14:paraId="6BD3DA25" w14:textId="77777777" w:rsidR="008B7B59" w:rsidRPr="00732A6E" w:rsidRDefault="008B7B59" w:rsidP="00CF508E">
                            <w:pPr>
                              <w:jc w:val="center"/>
                              <w:rPr>
                                <w:lang w:val="fr-FR"/>
                              </w:rPr>
                            </w:pPr>
                            <w:r w:rsidRPr="007F3738">
                              <w:rPr>
                                <w:noProof/>
                              </w:rPr>
                              <w:drawing>
                                <wp:inline distT="0" distB="0" distL="0" distR="0" wp14:anchorId="4C495BFD" wp14:editId="355ADE97">
                                  <wp:extent cx="3136900" cy="1456694"/>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4331" cy="1488007"/>
                                          </a:xfrm>
                                          <a:prstGeom prst="rect">
                                            <a:avLst/>
                                          </a:prstGeom>
                                          <a:noFill/>
                                          <a:ln>
                                            <a:noFill/>
                                          </a:ln>
                                        </pic:spPr>
                                      </pic:pic>
                                    </a:graphicData>
                                  </a:graphic>
                                </wp:inline>
                              </w:drawing>
                            </w:r>
                          </w:p>
                          <w:p w14:paraId="3964AE82" w14:textId="77777777" w:rsidR="008B7B59" w:rsidRPr="00732A6E" w:rsidRDefault="008B7B59" w:rsidP="00CF508E">
                            <w:pPr>
                              <w:jc w:val="center"/>
                              <w:rPr>
                                <w:lang w:val="fr-FR"/>
                              </w:rPr>
                            </w:pPr>
                          </w:p>
                          <w:p w14:paraId="66878ECF" w14:textId="77777777" w:rsidR="008B7B59" w:rsidRPr="00732A6E" w:rsidRDefault="008B7B59" w:rsidP="00CF508E">
                            <w:pPr>
                              <w:jc w:val="center"/>
                              <w:rPr>
                                <w:lang w:val="fr-FR"/>
                              </w:rPr>
                            </w:pPr>
                          </w:p>
                          <w:p w14:paraId="797E9661" w14:textId="77777777" w:rsidR="008B7B59" w:rsidRPr="00732A6E" w:rsidRDefault="008B7B59" w:rsidP="00CF508E">
                            <w:pPr>
                              <w:jc w:val="center"/>
                              <w:rPr>
                                <w:lang w:val="fr-FR"/>
                              </w:rPr>
                            </w:pPr>
                          </w:p>
                          <w:p w14:paraId="085BF8C2" w14:textId="77777777" w:rsidR="008B7B59" w:rsidRPr="00732A6E" w:rsidRDefault="008B7B59" w:rsidP="00CF508E">
                            <w:pPr>
                              <w:jc w:val="center"/>
                              <w:rPr>
                                <w:lang w:val="fr-FR"/>
                              </w:rPr>
                            </w:pPr>
                          </w:p>
                          <w:p w14:paraId="4B62E525" w14:textId="77777777" w:rsidR="008B7B59" w:rsidRPr="00732A6E" w:rsidRDefault="008B7B59" w:rsidP="00CF508E">
                            <w:pPr>
                              <w:jc w:val="center"/>
                              <w:rPr>
                                <w:lang w:val="fr-FR"/>
                              </w:rPr>
                            </w:pPr>
                          </w:p>
                          <w:p w14:paraId="2BFD9EE6" w14:textId="77777777" w:rsidR="008B7B59" w:rsidRPr="00732A6E" w:rsidRDefault="008B7B59" w:rsidP="00CF508E">
                            <w:pPr>
                              <w:jc w:val="center"/>
                              <w:rPr>
                                <w:b/>
                                <w:bCs/>
                                <w:sz w:val="40"/>
                                <w:szCs w:val="40"/>
                                <w:lang w:val="fr-FR"/>
                              </w:rPr>
                            </w:pPr>
                            <w:r w:rsidRPr="00732A6E">
                              <w:rPr>
                                <w:b/>
                                <w:bCs/>
                                <w:sz w:val="40"/>
                                <w:szCs w:val="40"/>
                                <w:lang w:val="fr-FR"/>
                              </w:rPr>
                              <w:t>SỔ GIÁO ÁN</w:t>
                            </w:r>
                          </w:p>
                          <w:p w14:paraId="3BC5AAF5" w14:textId="77777777" w:rsidR="008B7B59" w:rsidRPr="00732A6E" w:rsidRDefault="008B7B59" w:rsidP="00CF508E">
                            <w:pPr>
                              <w:jc w:val="center"/>
                              <w:rPr>
                                <w:b/>
                                <w:bCs/>
                                <w:sz w:val="48"/>
                                <w:szCs w:val="48"/>
                                <w:lang w:val="fr-FR"/>
                              </w:rPr>
                            </w:pPr>
                            <w:r w:rsidRPr="00732A6E">
                              <w:rPr>
                                <w:b/>
                                <w:bCs/>
                                <w:sz w:val="48"/>
                                <w:szCs w:val="48"/>
                                <w:lang w:val="fr-FR"/>
                              </w:rPr>
                              <w:t>LÝ THUYẾT</w:t>
                            </w:r>
                          </w:p>
                          <w:p w14:paraId="293C44D5" w14:textId="77777777" w:rsidR="008B7B59" w:rsidRPr="00732A6E" w:rsidRDefault="008B7B59" w:rsidP="00CF508E">
                            <w:pPr>
                              <w:jc w:val="center"/>
                              <w:rPr>
                                <w:sz w:val="32"/>
                                <w:szCs w:val="32"/>
                                <w:lang w:val="fr-FR"/>
                              </w:rPr>
                            </w:pPr>
                          </w:p>
                          <w:p w14:paraId="08297254" w14:textId="0859508F" w:rsidR="008B7B59" w:rsidRPr="00732A6E" w:rsidRDefault="008B7B59" w:rsidP="00CF508E">
                            <w:pPr>
                              <w:rPr>
                                <w:sz w:val="32"/>
                                <w:szCs w:val="32"/>
                                <w:lang w:val="fr-FR"/>
                              </w:rPr>
                            </w:pPr>
                            <w:r w:rsidRPr="00732A6E">
                              <w:rPr>
                                <w:sz w:val="32"/>
                                <w:szCs w:val="32"/>
                                <w:lang w:val="fr-FR"/>
                              </w:rPr>
                              <w:t xml:space="preserve">                                  Môn</w:t>
                            </w:r>
                            <w:r>
                              <w:rPr>
                                <w:sz w:val="32"/>
                                <w:szCs w:val="32"/>
                                <w:lang w:val="fr-FR"/>
                              </w:rPr>
                              <w:t xml:space="preserve"> </w:t>
                            </w:r>
                            <w:r w:rsidRPr="00732A6E">
                              <w:rPr>
                                <w:sz w:val="32"/>
                                <w:szCs w:val="32"/>
                                <w:lang w:val="fr-FR"/>
                              </w:rPr>
                              <w:t xml:space="preserve">học: </w:t>
                            </w:r>
                            <w:r>
                              <w:rPr>
                                <w:sz w:val="32"/>
                                <w:szCs w:val="32"/>
                                <w:lang w:val="fr-FR"/>
                              </w:rPr>
                              <w:t>HÓA HỌC 2</w:t>
                            </w:r>
                          </w:p>
                          <w:p w14:paraId="3913B6EA" w14:textId="77777777" w:rsidR="008B7B59" w:rsidRPr="00732A6E" w:rsidRDefault="008B7B59" w:rsidP="00CF508E">
                            <w:pPr>
                              <w:rPr>
                                <w:sz w:val="32"/>
                                <w:szCs w:val="32"/>
                                <w:lang w:val="fr-FR"/>
                              </w:rPr>
                            </w:pPr>
                            <w:r w:rsidRPr="00732A6E">
                              <w:rPr>
                                <w:sz w:val="32"/>
                                <w:szCs w:val="32"/>
                                <w:lang w:val="fr-FR"/>
                              </w:rPr>
                              <w:t xml:space="preserve">                                  Lớp: …………………Khoá: ……………… .</w:t>
                            </w:r>
                          </w:p>
                          <w:p w14:paraId="445D03E7" w14:textId="77777777" w:rsidR="008B7B59" w:rsidRPr="00732A6E" w:rsidRDefault="008B7B59" w:rsidP="00CF508E">
                            <w:pPr>
                              <w:rPr>
                                <w:sz w:val="32"/>
                                <w:szCs w:val="32"/>
                                <w:lang w:val="pt-BR"/>
                              </w:rPr>
                            </w:pPr>
                            <w:r w:rsidRPr="00732A6E">
                              <w:rPr>
                                <w:sz w:val="32"/>
                                <w:szCs w:val="32"/>
                                <w:lang w:val="fr-FR"/>
                              </w:rPr>
                              <w:t xml:space="preserve">                                  </w:t>
                            </w:r>
                            <w:r w:rsidRPr="00732A6E">
                              <w:rPr>
                                <w:sz w:val="32"/>
                                <w:szCs w:val="32"/>
                                <w:lang w:val="pt-BR"/>
                              </w:rPr>
                              <w:t xml:space="preserve">Họ và tên giảng viên: </w:t>
                            </w:r>
                            <w:r>
                              <w:rPr>
                                <w:sz w:val="32"/>
                                <w:szCs w:val="32"/>
                                <w:lang w:val="pt-BR"/>
                              </w:rPr>
                              <w:t>.......................................</w:t>
                            </w:r>
                          </w:p>
                          <w:p w14:paraId="3F6B870A" w14:textId="77777777" w:rsidR="008B7B59" w:rsidRPr="00732A6E" w:rsidRDefault="008B7B59" w:rsidP="00CF508E">
                            <w:pPr>
                              <w:rPr>
                                <w:sz w:val="32"/>
                                <w:szCs w:val="32"/>
                                <w:lang w:val="pt-BR"/>
                              </w:rPr>
                            </w:pPr>
                            <w:r w:rsidRPr="00732A6E">
                              <w:rPr>
                                <w:sz w:val="32"/>
                                <w:szCs w:val="32"/>
                                <w:lang w:val="pt-BR"/>
                              </w:rPr>
                              <w:t xml:space="preserve">                                  Năm học:............................................................</w:t>
                            </w:r>
                          </w:p>
                          <w:p w14:paraId="1B286779" w14:textId="77777777" w:rsidR="008B7B59" w:rsidRPr="00732A6E" w:rsidRDefault="008B7B59" w:rsidP="00CF508E">
                            <w:pPr>
                              <w:rPr>
                                <w:sz w:val="32"/>
                                <w:szCs w:val="32"/>
                                <w:lang w:val="pt-BR"/>
                              </w:rPr>
                            </w:pPr>
                          </w:p>
                          <w:p w14:paraId="78164274" w14:textId="77777777" w:rsidR="008B7B59" w:rsidRPr="00732A6E" w:rsidRDefault="008B7B59" w:rsidP="00CF508E">
                            <w:pPr>
                              <w:rPr>
                                <w:sz w:val="32"/>
                                <w:szCs w:val="32"/>
                                <w:lang w:val="pt-BR"/>
                              </w:rPr>
                            </w:pPr>
                          </w:p>
                          <w:p w14:paraId="09005082" w14:textId="77777777" w:rsidR="008B7B59" w:rsidRPr="00732A6E" w:rsidRDefault="008B7B59" w:rsidP="00CF508E">
                            <w:pPr>
                              <w:rPr>
                                <w:sz w:val="32"/>
                                <w:szCs w:val="32"/>
                                <w:lang w:val="pt-BR"/>
                              </w:rPr>
                            </w:pPr>
                          </w:p>
                          <w:p w14:paraId="6C1D4226" w14:textId="77777777" w:rsidR="008B7B59" w:rsidRPr="00732A6E" w:rsidRDefault="008B7B59" w:rsidP="00CF508E">
                            <w:pPr>
                              <w:rPr>
                                <w:sz w:val="32"/>
                                <w:szCs w:val="32"/>
                                <w:lang w:val="pt-BR"/>
                              </w:rPr>
                            </w:pPr>
                          </w:p>
                          <w:p w14:paraId="397F8B1D" w14:textId="77777777" w:rsidR="008B7B59" w:rsidRPr="00732A6E" w:rsidRDefault="008B7B59" w:rsidP="00CF508E">
                            <w:pPr>
                              <w:rPr>
                                <w:sz w:val="32"/>
                                <w:szCs w:val="32"/>
                                <w:lang w:val="pt-BR"/>
                              </w:rPr>
                            </w:pPr>
                          </w:p>
                          <w:p w14:paraId="6D08B32C" w14:textId="77777777" w:rsidR="008B7B59" w:rsidRPr="00732A6E" w:rsidRDefault="008B7B59" w:rsidP="00CF508E">
                            <w:pPr>
                              <w:rPr>
                                <w:sz w:val="32"/>
                                <w:szCs w:val="32"/>
                                <w:lang w:val="pt-BR"/>
                              </w:rPr>
                            </w:pPr>
                          </w:p>
                          <w:p w14:paraId="01CE7E72" w14:textId="77777777" w:rsidR="008B7B59" w:rsidRPr="00732A6E" w:rsidRDefault="008B7B59" w:rsidP="00CF508E">
                            <w:pPr>
                              <w:rPr>
                                <w:sz w:val="32"/>
                                <w:szCs w:val="32"/>
                                <w:lang w:val="pt-BR"/>
                              </w:rPr>
                            </w:pPr>
                          </w:p>
                          <w:p w14:paraId="69D59EC6" w14:textId="77777777" w:rsidR="008B7B59" w:rsidRPr="00732A6E" w:rsidRDefault="008B7B59" w:rsidP="00CF508E">
                            <w:pPr>
                              <w:rPr>
                                <w:sz w:val="32"/>
                                <w:szCs w:val="32"/>
                                <w:lang w:val="pt-BR"/>
                              </w:rPr>
                            </w:pPr>
                          </w:p>
                          <w:p w14:paraId="4338F716" w14:textId="77777777" w:rsidR="008B7B59" w:rsidRPr="00732A6E" w:rsidRDefault="008B7B59" w:rsidP="00CF508E">
                            <w:pPr>
                              <w:rPr>
                                <w:sz w:val="32"/>
                                <w:szCs w:val="32"/>
                                <w:lang w:val="pt-BR"/>
                              </w:rPr>
                            </w:pPr>
                          </w:p>
                          <w:p w14:paraId="7B6BD9B6" w14:textId="77777777" w:rsidR="008B7B59" w:rsidRPr="00732A6E" w:rsidRDefault="008B7B59" w:rsidP="00CF508E">
                            <w:pPr>
                              <w:rPr>
                                <w:sz w:val="32"/>
                                <w:szCs w:val="32"/>
                                <w:lang w:val="pt-BR"/>
                              </w:rPr>
                            </w:pPr>
                          </w:p>
                          <w:p w14:paraId="738C0955" w14:textId="77777777" w:rsidR="008B7B59" w:rsidRPr="00732A6E" w:rsidRDefault="008B7B59" w:rsidP="00CF508E">
                            <w:pPr>
                              <w:rPr>
                                <w:sz w:val="32"/>
                                <w:szCs w:val="32"/>
                                <w:lang w:val="pt-BR"/>
                              </w:rPr>
                            </w:pPr>
                          </w:p>
                          <w:p w14:paraId="5E4F0993" w14:textId="77777777" w:rsidR="008B7B59" w:rsidRPr="00732A6E" w:rsidRDefault="008B7B59" w:rsidP="00CF508E">
                            <w:pPr>
                              <w:jc w:val="center"/>
                              <w:rPr>
                                <w:b/>
                                <w:bCs/>
                                <w:sz w:val="32"/>
                                <w:szCs w:val="32"/>
                                <w:lang w:val="pt-BR"/>
                              </w:rPr>
                            </w:pPr>
                          </w:p>
                          <w:p w14:paraId="192F2472" w14:textId="77777777" w:rsidR="008B7B59" w:rsidRPr="00732A6E" w:rsidRDefault="008B7B59" w:rsidP="00CF508E">
                            <w:pPr>
                              <w:jc w:val="center"/>
                              <w:rPr>
                                <w:b/>
                                <w:bCs/>
                                <w:sz w:val="32"/>
                                <w:szCs w:val="32"/>
                                <w:lang w:val="pt-BR"/>
                              </w:rPr>
                            </w:pPr>
                          </w:p>
                          <w:p w14:paraId="4095ED4D" w14:textId="77777777" w:rsidR="008B7B59" w:rsidRPr="00732A6E" w:rsidRDefault="008B7B59" w:rsidP="00CF508E">
                            <w:pPr>
                              <w:jc w:val="center"/>
                              <w:rPr>
                                <w:b/>
                                <w:bCs/>
                                <w:sz w:val="32"/>
                                <w:szCs w:val="32"/>
                                <w:lang w:val="pt-BR"/>
                              </w:rPr>
                            </w:pPr>
                          </w:p>
                          <w:p w14:paraId="52BD6C2D" w14:textId="77777777" w:rsidR="008B7B59" w:rsidRPr="00732A6E" w:rsidRDefault="008B7B59" w:rsidP="00CF508E">
                            <w:pPr>
                              <w:jc w:val="center"/>
                              <w:rPr>
                                <w:b/>
                                <w:bCs/>
                                <w:sz w:val="32"/>
                                <w:szCs w:val="32"/>
                                <w:lang w:val="pt-BR"/>
                              </w:rPr>
                            </w:pPr>
                          </w:p>
                          <w:p w14:paraId="47EBE5F2" w14:textId="77777777" w:rsidR="008B7B59" w:rsidRPr="00732A6E" w:rsidRDefault="008B7B59" w:rsidP="00CF508E">
                            <w:pPr>
                              <w:jc w:val="center"/>
                              <w:rPr>
                                <w:sz w:val="32"/>
                                <w:szCs w:val="32"/>
                                <w:lang w:val="pt-BR"/>
                              </w:rPr>
                            </w:pPr>
                            <w:r w:rsidRPr="00732A6E">
                              <w:rPr>
                                <w:b/>
                                <w:bCs/>
                                <w:sz w:val="32"/>
                                <w:szCs w:val="32"/>
                                <w:lang w:val="pt-BR"/>
                              </w:rPr>
                              <w:t>Quyển số:</w:t>
                            </w:r>
                            <w:r>
                              <w:rPr>
                                <w:b/>
                                <w:bCs/>
                                <w:sz w:val="32"/>
                                <w:szCs w:val="32"/>
                                <w:lang w:val="pt-BR"/>
                              </w:rPr>
                              <w:t xml:space="preserve"> </w:t>
                            </w:r>
                            <w:r>
                              <w:rPr>
                                <w:sz w:val="32"/>
                                <w:szCs w:val="32"/>
                                <w:lang w:val="pt-BR"/>
                              </w:rPr>
                              <w:t>1/1</w:t>
                            </w:r>
                          </w:p>
                          <w:p w14:paraId="3FE14876" w14:textId="77777777" w:rsidR="008B7B59" w:rsidRPr="00732A6E" w:rsidRDefault="008B7B59" w:rsidP="00CF508E">
                            <w:pPr>
                              <w:jc w:val="center"/>
                              <w:rPr>
                                <w:sz w:val="32"/>
                                <w:szCs w:val="32"/>
                                <w:lang w:val="pt-BR"/>
                              </w:rPr>
                            </w:pPr>
                          </w:p>
                          <w:p w14:paraId="40A59EA6" w14:textId="77777777" w:rsidR="008B7B59" w:rsidRPr="00732A6E" w:rsidRDefault="008B7B59" w:rsidP="00CF508E">
                            <w:pPr>
                              <w:jc w:val="center"/>
                              <w:rPr>
                                <w:sz w:val="32"/>
                                <w:szCs w:val="32"/>
                                <w:lang w:val="pt-BR"/>
                              </w:rPr>
                            </w:pPr>
                          </w:p>
                          <w:p w14:paraId="2CC42098" w14:textId="77777777" w:rsidR="008B7B59" w:rsidRPr="00732A6E" w:rsidRDefault="008B7B59" w:rsidP="00CF508E">
                            <w:pPr>
                              <w:jc w:val="center"/>
                              <w:rPr>
                                <w:sz w:val="32"/>
                                <w:szCs w:val="32"/>
                                <w:lang w:val="pt-BR"/>
                              </w:rPr>
                            </w:pPr>
                          </w:p>
                          <w:p w14:paraId="7B233C56" w14:textId="77777777" w:rsidR="008B7B59" w:rsidRPr="00732A6E" w:rsidRDefault="008B7B59" w:rsidP="00CF508E">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 o:spid="_x0000_s1026" type="#_x0000_t202" style="position:absolute;margin-left:-25.65pt;margin-top:-18.6pt;width:498pt;height:745.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" strokeweight="3pt">
                <v:stroke linestyle="thinThin"/>
                <v:textbox>
                  <w:txbxContent>
                    <w:p w14:paraId="0AC7D595" w14:textId="77777777" w:rsidR="008B7B59" w:rsidRPr="00732A6E" w:rsidRDefault="008B7B59" w:rsidP="00CF508E">
                      <w:pPr>
                        <w:jc w:val="center"/>
                        <w:rPr>
                          <w:sz w:val="28"/>
                          <w:szCs w:val="28"/>
                          <w:lang w:val="pt-BR"/>
                        </w:rPr>
                      </w:pPr>
                    </w:p>
                    <w:p w14:paraId="2F5977D1" w14:textId="77777777" w:rsidR="008B7B59" w:rsidRPr="00732A6E" w:rsidRDefault="008B7B59" w:rsidP="00CF508E">
                      <w:pPr>
                        <w:jc w:val="center"/>
                        <w:rPr>
                          <w:i/>
                          <w:iCs/>
                          <w:sz w:val="28"/>
                          <w:szCs w:val="28"/>
                          <w:lang w:val="pt-BR"/>
                        </w:rPr>
                      </w:pPr>
                      <w:r w:rsidRPr="00732A6E">
                        <w:rPr>
                          <w:sz w:val="28"/>
                          <w:szCs w:val="28"/>
                          <w:lang w:val="pt-BR"/>
                        </w:rPr>
                        <w:t>ỦY BAN NHÂN DÂN THÀNH PHỐ HỒ CHÍ MINH</w:t>
                      </w:r>
                    </w:p>
                    <w:p w14:paraId="165659BB" w14:textId="77777777" w:rsidR="008B7B59" w:rsidRPr="00732A6E" w:rsidRDefault="008B7B59" w:rsidP="00CF508E">
                      <w:pPr>
                        <w:jc w:val="center"/>
                        <w:rPr>
                          <w:b/>
                          <w:iCs/>
                          <w:sz w:val="28"/>
                          <w:szCs w:val="28"/>
                          <w:lang w:val="pt-BR"/>
                        </w:rPr>
                      </w:pPr>
                      <w:r w:rsidRPr="00732A6E">
                        <w:rPr>
                          <w:i/>
                          <w:iCs/>
                          <w:sz w:val="28"/>
                          <w:szCs w:val="28"/>
                          <w:lang w:val="pt-BR"/>
                        </w:rPr>
                        <w:t xml:space="preserve"> </w:t>
                      </w:r>
                      <w:r w:rsidRPr="00732A6E">
                        <w:rPr>
                          <w:b/>
                          <w:iCs/>
                          <w:sz w:val="28"/>
                          <w:szCs w:val="28"/>
                          <w:lang w:val="pt-BR"/>
                        </w:rPr>
                        <w:t xml:space="preserve">TRƯỜNG CAO ĐẲNG LÝ TỰ TRỌNG </w:t>
                      </w:r>
                      <w:r w:rsidRPr="00732A6E">
                        <w:rPr>
                          <w:b/>
                          <w:sz w:val="28"/>
                          <w:szCs w:val="28"/>
                          <w:lang w:val="pt-BR"/>
                        </w:rPr>
                        <w:t>THÀNH PHỐ HỒ CHÍ MINH</w:t>
                      </w:r>
                      <w:r w:rsidRPr="00732A6E">
                        <w:rPr>
                          <w:b/>
                          <w:iCs/>
                          <w:sz w:val="28"/>
                          <w:szCs w:val="28"/>
                          <w:lang w:val="pt-BR"/>
                        </w:rPr>
                        <w:t xml:space="preserve"> </w:t>
                      </w:r>
                    </w:p>
                    <w:p w14:paraId="09BD1562" w14:textId="77777777" w:rsidR="008B7B59" w:rsidRPr="00732A6E" w:rsidRDefault="008B7B59" w:rsidP="00CF508E">
                      <w:pPr>
                        <w:rPr>
                          <w:lang w:val="fr-FR"/>
                        </w:rPr>
                      </w:pPr>
                    </w:p>
                    <w:p w14:paraId="35E9F7CA" w14:textId="77777777" w:rsidR="008B7B59" w:rsidRPr="00732A6E" w:rsidRDefault="008B7B59" w:rsidP="00CF508E">
                      <w:pPr>
                        <w:rPr>
                          <w:lang w:val="fr-FR"/>
                        </w:rPr>
                      </w:pPr>
                      <w:r w:rsidRPr="00732A6E">
                        <w:rPr>
                          <w:lang w:val="fr-FR"/>
                        </w:rPr>
                        <w:t xml:space="preserve">                                                            </w:t>
                      </w:r>
                    </w:p>
                    <w:p w14:paraId="6BD3DA25" w14:textId="77777777" w:rsidR="008B7B59" w:rsidRPr="00732A6E" w:rsidRDefault="008B7B59" w:rsidP="00CF508E">
                      <w:pPr>
                        <w:jc w:val="center"/>
                        <w:rPr>
                          <w:lang w:val="fr-FR"/>
                        </w:rPr>
                      </w:pPr>
                      <w:r w:rsidRPr="007F3738">
                        <w:rPr>
                          <w:noProof/>
                        </w:rPr>
                        <w:drawing>
                          <wp:inline distT="0" distB="0" distL="0" distR="0" wp14:anchorId="4C495BFD" wp14:editId="355ADE97">
                            <wp:extent cx="3136900" cy="1456694"/>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4331" cy="1488007"/>
                                    </a:xfrm>
                                    <a:prstGeom prst="rect">
                                      <a:avLst/>
                                    </a:prstGeom>
                                    <a:noFill/>
                                    <a:ln>
                                      <a:noFill/>
                                    </a:ln>
                                  </pic:spPr>
                                </pic:pic>
                              </a:graphicData>
                            </a:graphic>
                          </wp:inline>
                        </w:drawing>
                      </w:r>
                    </w:p>
                    <w:p w14:paraId="3964AE82" w14:textId="77777777" w:rsidR="008B7B59" w:rsidRPr="00732A6E" w:rsidRDefault="008B7B59" w:rsidP="00CF508E">
                      <w:pPr>
                        <w:jc w:val="center"/>
                        <w:rPr>
                          <w:lang w:val="fr-FR"/>
                        </w:rPr>
                      </w:pPr>
                    </w:p>
                    <w:p w14:paraId="66878ECF" w14:textId="77777777" w:rsidR="008B7B59" w:rsidRPr="00732A6E" w:rsidRDefault="008B7B59" w:rsidP="00CF508E">
                      <w:pPr>
                        <w:jc w:val="center"/>
                        <w:rPr>
                          <w:lang w:val="fr-FR"/>
                        </w:rPr>
                      </w:pPr>
                    </w:p>
                    <w:p w14:paraId="797E9661" w14:textId="77777777" w:rsidR="008B7B59" w:rsidRPr="00732A6E" w:rsidRDefault="008B7B59" w:rsidP="00CF508E">
                      <w:pPr>
                        <w:jc w:val="center"/>
                        <w:rPr>
                          <w:lang w:val="fr-FR"/>
                        </w:rPr>
                      </w:pPr>
                    </w:p>
                    <w:p w14:paraId="085BF8C2" w14:textId="77777777" w:rsidR="008B7B59" w:rsidRPr="00732A6E" w:rsidRDefault="008B7B59" w:rsidP="00CF508E">
                      <w:pPr>
                        <w:jc w:val="center"/>
                        <w:rPr>
                          <w:lang w:val="fr-FR"/>
                        </w:rPr>
                      </w:pPr>
                    </w:p>
                    <w:p w14:paraId="4B62E525" w14:textId="77777777" w:rsidR="008B7B59" w:rsidRPr="00732A6E" w:rsidRDefault="008B7B59" w:rsidP="00CF508E">
                      <w:pPr>
                        <w:jc w:val="center"/>
                        <w:rPr>
                          <w:lang w:val="fr-FR"/>
                        </w:rPr>
                      </w:pPr>
                    </w:p>
                    <w:p w14:paraId="2BFD9EE6" w14:textId="77777777" w:rsidR="008B7B59" w:rsidRPr="00732A6E" w:rsidRDefault="008B7B59" w:rsidP="00CF508E">
                      <w:pPr>
                        <w:jc w:val="center"/>
                        <w:rPr>
                          <w:b/>
                          <w:bCs/>
                          <w:sz w:val="40"/>
                          <w:szCs w:val="40"/>
                          <w:lang w:val="fr-FR"/>
                        </w:rPr>
                      </w:pPr>
                      <w:r w:rsidRPr="00732A6E">
                        <w:rPr>
                          <w:b/>
                          <w:bCs/>
                          <w:sz w:val="40"/>
                          <w:szCs w:val="40"/>
                          <w:lang w:val="fr-FR"/>
                        </w:rPr>
                        <w:t>SỔ GIÁO ÁN</w:t>
                      </w:r>
                    </w:p>
                    <w:p w14:paraId="3BC5AAF5" w14:textId="77777777" w:rsidR="008B7B59" w:rsidRPr="00732A6E" w:rsidRDefault="008B7B59" w:rsidP="00CF508E">
                      <w:pPr>
                        <w:jc w:val="center"/>
                        <w:rPr>
                          <w:b/>
                          <w:bCs/>
                          <w:sz w:val="48"/>
                          <w:szCs w:val="48"/>
                          <w:lang w:val="fr-FR"/>
                        </w:rPr>
                      </w:pPr>
                      <w:r w:rsidRPr="00732A6E">
                        <w:rPr>
                          <w:b/>
                          <w:bCs/>
                          <w:sz w:val="48"/>
                          <w:szCs w:val="48"/>
                          <w:lang w:val="fr-FR"/>
                        </w:rPr>
                        <w:t>LÝ THUYẾT</w:t>
                      </w:r>
                    </w:p>
                    <w:p w14:paraId="293C44D5" w14:textId="77777777" w:rsidR="008B7B59" w:rsidRPr="00732A6E" w:rsidRDefault="008B7B59" w:rsidP="00CF508E">
                      <w:pPr>
                        <w:jc w:val="center"/>
                        <w:rPr>
                          <w:sz w:val="32"/>
                          <w:szCs w:val="32"/>
                          <w:lang w:val="fr-FR"/>
                        </w:rPr>
                      </w:pPr>
                    </w:p>
                    <w:p w14:paraId="08297254" w14:textId="0859508F" w:rsidR="008B7B59" w:rsidRPr="00732A6E" w:rsidRDefault="008B7B59" w:rsidP="00CF508E">
                      <w:pPr>
                        <w:rPr>
                          <w:sz w:val="32"/>
                          <w:szCs w:val="32"/>
                          <w:lang w:val="fr-FR"/>
                        </w:rPr>
                      </w:pPr>
                      <w:r w:rsidRPr="00732A6E">
                        <w:rPr>
                          <w:sz w:val="32"/>
                          <w:szCs w:val="32"/>
                          <w:lang w:val="fr-FR"/>
                        </w:rPr>
                        <w:t xml:space="preserve">                                  Môn</w:t>
                      </w:r>
                      <w:r>
                        <w:rPr>
                          <w:sz w:val="32"/>
                          <w:szCs w:val="32"/>
                          <w:lang w:val="fr-FR"/>
                        </w:rPr>
                        <w:t xml:space="preserve"> </w:t>
                      </w:r>
                      <w:r w:rsidRPr="00732A6E">
                        <w:rPr>
                          <w:sz w:val="32"/>
                          <w:szCs w:val="32"/>
                          <w:lang w:val="fr-FR"/>
                        </w:rPr>
                        <w:t xml:space="preserve">học: </w:t>
                      </w:r>
                      <w:r>
                        <w:rPr>
                          <w:sz w:val="32"/>
                          <w:szCs w:val="32"/>
                          <w:lang w:val="fr-FR"/>
                        </w:rPr>
                        <w:t>HÓA HỌC 2</w:t>
                      </w:r>
                    </w:p>
                    <w:p w14:paraId="3913B6EA" w14:textId="77777777" w:rsidR="008B7B59" w:rsidRPr="00732A6E" w:rsidRDefault="008B7B59" w:rsidP="00CF508E">
                      <w:pPr>
                        <w:rPr>
                          <w:sz w:val="32"/>
                          <w:szCs w:val="32"/>
                          <w:lang w:val="fr-FR"/>
                        </w:rPr>
                      </w:pPr>
                      <w:r w:rsidRPr="00732A6E">
                        <w:rPr>
                          <w:sz w:val="32"/>
                          <w:szCs w:val="32"/>
                          <w:lang w:val="fr-FR"/>
                        </w:rPr>
                        <w:t xml:space="preserve">                                  Lớp: …………………Khoá: ……………… .</w:t>
                      </w:r>
                    </w:p>
                    <w:p w14:paraId="445D03E7" w14:textId="77777777" w:rsidR="008B7B59" w:rsidRPr="00732A6E" w:rsidRDefault="008B7B59" w:rsidP="00CF508E">
                      <w:pPr>
                        <w:rPr>
                          <w:sz w:val="32"/>
                          <w:szCs w:val="32"/>
                          <w:lang w:val="pt-BR"/>
                        </w:rPr>
                      </w:pPr>
                      <w:r w:rsidRPr="00732A6E">
                        <w:rPr>
                          <w:sz w:val="32"/>
                          <w:szCs w:val="32"/>
                          <w:lang w:val="fr-FR"/>
                        </w:rPr>
                        <w:t xml:space="preserve">                                  </w:t>
                      </w:r>
                      <w:r w:rsidRPr="00732A6E">
                        <w:rPr>
                          <w:sz w:val="32"/>
                          <w:szCs w:val="32"/>
                          <w:lang w:val="pt-BR"/>
                        </w:rPr>
                        <w:t xml:space="preserve">Họ và tên giảng viên: </w:t>
                      </w:r>
                      <w:r>
                        <w:rPr>
                          <w:sz w:val="32"/>
                          <w:szCs w:val="32"/>
                          <w:lang w:val="pt-BR"/>
                        </w:rPr>
                        <w:t>.......................................</w:t>
                      </w:r>
                    </w:p>
                    <w:p w14:paraId="3F6B870A" w14:textId="77777777" w:rsidR="008B7B59" w:rsidRPr="00732A6E" w:rsidRDefault="008B7B59" w:rsidP="00CF508E">
                      <w:pPr>
                        <w:rPr>
                          <w:sz w:val="32"/>
                          <w:szCs w:val="32"/>
                          <w:lang w:val="pt-BR"/>
                        </w:rPr>
                      </w:pPr>
                      <w:r w:rsidRPr="00732A6E">
                        <w:rPr>
                          <w:sz w:val="32"/>
                          <w:szCs w:val="32"/>
                          <w:lang w:val="pt-BR"/>
                        </w:rPr>
                        <w:t xml:space="preserve">                                  Năm học:............................................................</w:t>
                      </w:r>
                    </w:p>
                    <w:p w14:paraId="1B286779" w14:textId="77777777" w:rsidR="008B7B59" w:rsidRPr="00732A6E" w:rsidRDefault="008B7B59" w:rsidP="00CF508E">
                      <w:pPr>
                        <w:rPr>
                          <w:sz w:val="32"/>
                          <w:szCs w:val="32"/>
                          <w:lang w:val="pt-BR"/>
                        </w:rPr>
                      </w:pPr>
                    </w:p>
                    <w:p w14:paraId="78164274" w14:textId="77777777" w:rsidR="008B7B59" w:rsidRPr="00732A6E" w:rsidRDefault="008B7B59" w:rsidP="00CF508E">
                      <w:pPr>
                        <w:rPr>
                          <w:sz w:val="32"/>
                          <w:szCs w:val="32"/>
                          <w:lang w:val="pt-BR"/>
                        </w:rPr>
                      </w:pPr>
                    </w:p>
                    <w:p w14:paraId="09005082" w14:textId="77777777" w:rsidR="008B7B59" w:rsidRPr="00732A6E" w:rsidRDefault="008B7B59" w:rsidP="00CF508E">
                      <w:pPr>
                        <w:rPr>
                          <w:sz w:val="32"/>
                          <w:szCs w:val="32"/>
                          <w:lang w:val="pt-BR"/>
                        </w:rPr>
                      </w:pPr>
                    </w:p>
                    <w:p w14:paraId="6C1D4226" w14:textId="77777777" w:rsidR="008B7B59" w:rsidRPr="00732A6E" w:rsidRDefault="008B7B59" w:rsidP="00CF508E">
                      <w:pPr>
                        <w:rPr>
                          <w:sz w:val="32"/>
                          <w:szCs w:val="32"/>
                          <w:lang w:val="pt-BR"/>
                        </w:rPr>
                      </w:pPr>
                    </w:p>
                    <w:p w14:paraId="397F8B1D" w14:textId="77777777" w:rsidR="008B7B59" w:rsidRPr="00732A6E" w:rsidRDefault="008B7B59" w:rsidP="00CF508E">
                      <w:pPr>
                        <w:rPr>
                          <w:sz w:val="32"/>
                          <w:szCs w:val="32"/>
                          <w:lang w:val="pt-BR"/>
                        </w:rPr>
                      </w:pPr>
                    </w:p>
                    <w:p w14:paraId="6D08B32C" w14:textId="77777777" w:rsidR="008B7B59" w:rsidRPr="00732A6E" w:rsidRDefault="008B7B59" w:rsidP="00CF508E">
                      <w:pPr>
                        <w:rPr>
                          <w:sz w:val="32"/>
                          <w:szCs w:val="32"/>
                          <w:lang w:val="pt-BR"/>
                        </w:rPr>
                      </w:pPr>
                    </w:p>
                    <w:p w14:paraId="01CE7E72" w14:textId="77777777" w:rsidR="008B7B59" w:rsidRPr="00732A6E" w:rsidRDefault="008B7B59" w:rsidP="00CF508E">
                      <w:pPr>
                        <w:rPr>
                          <w:sz w:val="32"/>
                          <w:szCs w:val="32"/>
                          <w:lang w:val="pt-BR"/>
                        </w:rPr>
                      </w:pPr>
                    </w:p>
                    <w:p w14:paraId="69D59EC6" w14:textId="77777777" w:rsidR="008B7B59" w:rsidRPr="00732A6E" w:rsidRDefault="008B7B59" w:rsidP="00CF508E">
                      <w:pPr>
                        <w:rPr>
                          <w:sz w:val="32"/>
                          <w:szCs w:val="32"/>
                          <w:lang w:val="pt-BR"/>
                        </w:rPr>
                      </w:pPr>
                    </w:p>
                    <w:p w14:paraId="4338F716" w14:textId="77777777" w:rsidR="008B7B59" w:rsidRPr="00732A6E" w:rsidRDefault="008B7B59" w:rsidP="00CF508E">
                      <w:pPr>
                        <w:rPr>
                          <w:sz w:val="32"/>
                          <w:szCs w:val="32"/>
                          <w:lang w:val="pt-BR"/>
                        </w:rPr>
                      </w:pPr>
                    </w:p>
                    <w:p w14:paraId="7B6BD9B6" w14:textId="77777777" w:rsidR="008B7B59" w:rsidRPr="00732A6E" w:rsidRDefault="008B7B59" w:rsidP="00CF508E">
                      <w:pPr>
                        <w:rPr>
                          <w:sz w:val="32"/>
                          <w:szCs w:val="32"/>
                          <w:lang w:val="pt-BR"/>
                        </w:rPr>
                      </w:pPr>
                    </w:p>
                    <w:p w14:paraId="738C0955" w14:textId="77777777" w:rsidR="008B7B59" w:rsidRPr="00732A6E" w:rsidRDefault="008B7B59" w:rsidP="00CF508E">
                      <w:pPr>
                        <w:rPr>
                          <w:sz w:val="32"/>
                          <w:szCs w:val="32"/>
                          <w:lang w:val="pt-BR"/>
                        </w:rPr>
                      </w:pPr>
                    </w:p>
                    <w:p w14:paraId="5E4F0993" w14:textId="77777777" w:rsidR="008B7B59" w:rsidRPr="00732A6E" w:rsidRDefault="008B7B59" w:rsidP="00CF508E">
                      <w:pPr>
                        <w:jc w:val="center"/>
                        <w:rPr>
                          <w:b/>
                          <w:bCs/>
                          <w:sz w:val="32"/>
                          <w:szCs w:val="32"/>
                          <w:lang w:val="pt-BR"/>
                        </w:rPr>
                      </w:pPr>
                    </w:p>
                    <w:p w14:paraId="192F2472" w14:textId="77777777" w:rsidR="008B7B59" w:rsidRPr="00732A6E" w:rsidRDefault="008B7B59" w:rsidP="00CF508E">
                      <w:pPr>
                        <w:jc w:val="center"/>
                        <w:rPr>
                          <w:b/>
                          <w:bCs/>
                          <w:sz w:val="32"/>
                          <w:szCs w:val="32"/>
                          <w:lang w:val="pt-BR"/>
                        </w:rPr>
                      </w:pPr>
                    </w:p>
                    <w:p w14:paraId="4095ED4D" w14:textId="77777777" w:rsidR="008B7B59" w:rsidRPr="00732A6E" w:rsidRDefault="008B7B59" w:rsidP="00CF508E">
                      <w:pPr>
                        <w:jc w:val="center"/>
                        <w:rPr>
                          <w:b/>
                          <w:bCs/>
                          <w:sz w:val="32"/>
                          <w:szCs w:val="32"/>
                          <w:lang w:val="pt-BR"/>
                        </w:rPr>
                      </w:pPr>
                    </w:p>
                    <w:p w14:paraId="52BD6C2D" w14:textId="77777777" w:rsidR="008B7B59" w:rsidRPr="00732A6E" w:rsidRDefault="008B7B59" w:rsidP="00CF508E">
                      <w:pPr>
                        <w:jc w:val="center"/>
                        <w:rPr>
                          <w:b/>
                          <w:bCs/>
                          <w:sz w:val="32"/>
                          <w:szCs w:val="32"/>
                          <w:lang w:val="pt-BR"/>
                        </w:rPr>
                      </w:pPr>
                    </w:p>
                    <w:p w14:paraId="47EBE5F2" w14:textId="77777777" w:rsidR="008B7B59" w:rsidRPr="00732A6E" w:rsidRDefault="008B7B59" w:rsidP="00CF508E">
                      <w:pPr>
                        <w:jc w:val="center"/>
                        <w:rPr>
                          <w:sz w:val="32"/>
                          <w:szCs w:val="32"/>
                          <w:lang w:val="pt-BR"/>
                        </w:rPr>
                      </w:pPr>
                      <w:r w:rsidRPr="00732A6E">
                        <w:rPr>
                          <w:b/>
                          <w:bCs/>
                          <w:sz w:val="32"/>
                          <w:szCs w:val="32"/>
                          <w:lang w:val="pt-BR"/>
                        </w:rPr>
                        <w:t>Quyển số:</w:t>
                      </w:r>
                      <w:r>
                        <w:rPr>
                          <w:b/>
                          <w:bCs/>
                          <w:sz w:val="32"/>
                          <w:szCs w:val="32"/>
                          <w:lang w:val="pt-BR"/>
                        </w:rPr>
                        <w:t xml:space="preserve"> </w:t>
                      </w:r>
                      <w:r>
                        <w:rPr>
                          <w:sz w:val="32"/>
                          <w:szCs w:val="32"/>
                          <w:lang w:val="pt-BR"/>
                        </w:rPr>
                        <w:t>1/1</w:t>
                      </w:r>
                    </w:p>
                    <w:p w14:paraId="3FE14876" w14:textId="77777777" w:rsidR="008B7B59" w:rsidRPr="00732A6E" w:rsidRDefault="008B7B59" w:rsidP="00CF508E">
                      <w:pPr>
                        <w:jc w:val="center"/>
                        <w:rPr>
                          <w:sz w:val="32"/>
                          <w:szCs w:val="32"/>
                          <w:lang w:val="pt-BR"/>
                        </w:rPr>
                      </w:pPr>
                    </w:p>
                    <w:p w14:paraId="40A59EA6" w14:textId="77777777" w:rsidR="008B7B59" w:rsidRPr="00732A6E" w:rsidRDefault="008B7B59" w:rsidP="00CF508E">
                      <w:pPr>
                        <w:jc w:val="center"/>
                        <w:rPr>
                          <w:sz w:val="32"/>
                          <w:szCs w:val="32"/>
                          <w:lang w:val="pt-BR"/>
                        </w:rPr>
                      </w:pPr>
                    </w:p>
                    <w:p w14:paraId="2CC42098" w14:textId="77777777" w:rsidR="008B7B59" w:rsidRPr="00732A6E" w:rsidRDefault="008B7B59" w:rsidP="00CF508E">
                      <w:pPr>
                        <w:jc w:val="center"/>
                        <w:rPr>
                          <w:sz w:val="32"/>
                          <w:szCs w:val="32"/>
                          <w:lang w:val="pt-BR"/>
                        </w:rPr>
                      </w:pPr>
                    </w:p>
                    <w:p w14:paraId="7B233C56" w14:textId="77777777" w:rsidR="008B7B59" w:rsidRPr="00732A6E" w:rsidRDefault="008B7B59" w:rsidP="00CF508E">
                      <w:pPr>
                        <w:jc w:val="center"/>
                        <w:rPr>
                          <w:sz w:val="32"/>
                          <w:szCs w:val="32"/>
                          <w:lang w:val="pt-BR"/>
                        </w:rPr>
                      </w:pPr>
                    </w:p>
                  </w:txbxContent>
                </v:textbox>
              </v:shape>
            </w:pict>
          </mc:Fallback>
        </mc:AlternateContent>
      </w:r>
    </w:p>
    <w:p w14:paraId="14D11D03" w14:textId="77777777" w:rsidR="00CF508E" w:rsidRPr="005424B3" w:rsidRDefault="00F12061" w:rsidP="00CF508E">
      <w:pPr>
        <w:rPr>
          <w:lang w:val="pt-BR"/>
        </w:rPr>
      </w:pPr>
      <w:r w:rsidRPr="005424B3">
        <w:rPr>
          <w:noProof/>
        </w:rPr>
        <mc:AlternateContent>
          <mc:Choice Requires="wps">
            <w:drawing>
              <wp:anchor distT="0" distB="0" distL="114300" distR="114300" simplePos="0" relativeHeight="251657216" behindDoc="0" locked="0" layoutInCell="1" allowOverlap="1" wp14:anchorId="3E67547D" wp14:editId="1C423718">
                <wp:simplePos x="0" y="0"/>
                <wp:positionH relativeFrom="column">
                  <wp:posOffset>1882140</wp:posOffset>
                </wp:positionH>
                <wp:positionV relativeFrom="paragraph">
                  <wp:posOffset>116205</wp:posOffset>
                </wp:positionV>
                <wp:extent cx="1805940" cy="7620"/>
                <wp:effectExtent l="5715" t="11430" r="7620" b="9525"/>
                <wp:wrapNone/>
                <wp:docPr id="1"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594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6374B5DA" id="_x0000_t32" coordsize="21600,21600" o:spt="32" o:oned="t" path="m,l21600,21600e" filled="f">
                <v:path arrowok="t" fillok="f" o:connecttype="none"/>
                <o:lock v:ext="edit" shapetype="t"/>
              </v:shapetype>
              <v:shape id="AutoShape 33" o:spid="_x0000_s1026" type="#_x0000_t32" style="position:absolute;margin-left:148.2pt;margin-top:9.15pt;width:142.2pt;height:.6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"/>
            </w:pict>
          </mc:Fallback>
        </mc:AlternateContent>
      </w:r>
    </w:p>
    <w:p w14:paraId="3552CB71" w14:textId="77777777" w:rsidR="00CF508E" w:rsidRPr="005424B3" w:rsidRDefault="00CF508E" w:rsidP="00CF508E">
      <w:pPr>
        <w:rPr>
          <w:lang w:val="pt-BR"/>
        </w:rPr>
      </w:pPr>
    </w:p>
    <w:p w14:paraId="4453863E" w14:textId="77777777" w:rsidR="00CF508E" w:rsidRPr="005424B3" w:rsidRDefault="00CF508E" w:rsidP="00CF508E">
      <w:pPr>
        <w:rPr>
          <w:lang w:val="pt-BR"/>
        </w:rPr>
      </w:pPr>
    </w:p>
    <w:p w14:paraId="5351CA58" w14:textId="77777777" w:rsidR="00CF508E" w:rsidRPr="005424B3" w:rsidRDefault="00CF508E" w:rsidP="00CF508E">
      <w:pPr>
        <w:rPr>
          <w:lang w:val="pt-BR"/>
        </w:rPr>
      </w:pPr>
    </w:p>
    <w:p w14:paraId="03CC794D" w14:textId="77777777" w:rsidR="00CF508E" w:rsidRPr="005424B3" w:rsidRDefault="00CF508E" w:rsidP="00CF508E">
      <w:pPr>
        <w:tabs>
          <w:tab w:val="left" w:pos="3960"/>
        </w:tabs>
        <w:rPr>
          <w:lang w:val="pt-BR"/>
        </w:rPr>
      </w:pPr>
      <w:r w:rsidRPr="005424B3">
        <w:rPr>
          <w:lang w:val="pt-BR"/>
        </w:rPr>
        <w:tab/>
      </w:r>
    </w:p>
    <w:p w14:paraId="56561E97" w14:textId="77777777" w:rsidR="00CF508E" w:rsidRPr="005424B3" w:rsidRDefault="00CF508E" w:rsidP="00CF508E">
      <w:pPr>
        <w:tabs>
          <w:tab w:val="left" w:pos="3960"/>
        </w:tabs>
        <w:rPr>
          <w:lang w:val="pt-BR"/>
        </w:rPr>
      </w:pPr>
    </w:p>
    <w:p w14:paraId="40E079B9" w14:textId="77777777" w:rsidR="00CF508E" w:rsidRPr="005424B3" w:rsidRDefault="00CF508E" w:rsidP="00CF508E">
      <w:pPr>
        <w:rPr>
          <w:lang w:val="pt-BR"/>
        </w:rPr>
      </w:pPr>
    </w:p>
    <w:p w14:paraId="7EAA7323" w14:textId="77777777" w:rsidR="00CF508E" w:rsidRPr="005424B3" w:rsidRDefault="00CF508E" w:rsidP="00CF508E">
      <w:pPr>
        <w:rPr>
          <w:lang w:val="pt-BR"/>
        </w:rPr>
      </w:pPr>
    </w:p>
    <w:p w14:paraId="6C100A1C" w14:textId="77777777" w:rsidR="00CF508E" w:rsidRPr="005424B3" w:rsidRDefault="00CF508E" w:rsidP="00CF508E">
      <w:pPr>
        <w:rPr>
          <w:lang w:val="pt-BR"/>
        </w:rPr>
      </w:pPr>
    </w:p>
    <w:p w14:paraId="3E60D2E0" w14:textId="77777777" w:rsidR="00CF508E" w:rsidRPr="005424B3" w:rsidRDefault="00CF508E" w:rsidP="00CF508E">
      <w:pPr>
        <w:rPr>
          <w:lang w:val="pt-BR"/>
        </w:rPr>
      </w:pPr>
    </w:p>
    <w:p w14:paraId="2386BB36" w14:textId="77777777" w:rsidR="00CF508E" w:rsidRPr="005424B3" w:rsidRDefault="00CF508E" w:rsidP="00CF508E">
      <w:pPr>
        <w:rPr>
          <w:lang w:val="pt-BR"/>
        </w:rPr>
      </w:pPr>
    </w:p>
    <w:p w14:paraId="02C8C64F" w14:textId="77777777" w:rsidR="00CF508E" w:rsidRPr="005424B3" w:rsidRDefault="00CF508E" w:rsidP="00CF508E">
      <w:pPr>
        <w:rPr>
          <w:lang w:val="pt-BR"/>
        </w:rPr>
      </w:pPr>
    </w:p>
    <w:p w14:paraId="6B6C874F" w14:textId="77777777" w:rsidR="00CF508E" w:rsidRPr="005424B3" w:rsidRDefault="00CF508E" w:rsidP="00CF508E">
      <w:pPr>
        <w:rPr>
          <w:lang w:val="pt-BR"/>
        </w:rPr>
      </w:pPr>
    </w:p>
    <w:p w14:paraId="3D8FCDE6" w14:textId="77777777" w:rsidR="00CF508E" w:rsidRPr="005424B3" w:rsidRDefault="00CF508E" w:rsidP="00CF508E">
      <w:pPr>
        <w:rPr>
          <w:lang w:val="pt-BR"/>
        </w:rPr>
      </w:pPr>
    </w:p>
    <w:p w14:paraId="50DAC632" w14:textId="77777777" w:rsidR="00CF508E" w:rsidRPr="005424B3" w:rsidRDefault="00CF508E" w:rsidP="00CF508E">
      <w:pPr>
        <w:rPr>
          <w:lang w:val="pt-BR"/>
        </w:rPr>
      </w:pPr>
    </w:p>
    <w:p w14:paraId="73F25D9A" w14:textId="77777777" w:rsidR="00CF508E" w:rsidRPr="005424B3" w:rsidRDefault="00CF508E" w:rsidP="00CF508E">
      <w:pPr>
        <w:rPr>
          <w:lang w:val="pt-BR"/>
        </w:rPr>
      </w:pPr>
    </w:p>
    <w:p w14:paraId="33FDDD4C" w14:textId="77777777" w:rsidR="00CF508E" w:rsidRPr="005424B3" w:rsidRDefault="00CF508E" w:rsidP="00CF508E">
      <w:pPr>
        <w:rPr>
          <w:lang w:val="pt-BR"/>
        </w:rPr>
      </w:pPr>
    </w:p>
    <w:p w14:paraId="2D1F8C4B" w14:textId="77777777" w:rsidR="00CF508E" w:rsidRPr="005424B3" w:rsidRDefault="00CF508E" w:rsidP="00CF508E">
      <w:pPr>
        <w:rPr>
          <w:lang w:val="pt-BR"/>
        </w:rPr>
      </w:pPr>
    </w:p>
    <w:p w14:paraId="2E55F15D" w14:textId="77777777" w:rsidR="00CF508E" w:rsidRPr="005424B3" w:rsidRDefault="00CF508E" w:rsidP="00CF508E">
      <w:pPr>
        <w:rPr>
          <w:lang w:val="pt-BR"/>
        </w:rPr>
      </w:pPr>
    </w:p>
    <w:p w14:paraId="321947A4" w14:textId="77777777" w:rsidR="00CF508E" w:rsidRPr="005424B3" w:rsidRDefault="00CF508E" w:rsidP="00CF508E">
      <w:pPr>
        <w:rPr>
          <w:lang w:val="pt-BR"/>
        </w:rPr>
      </w:pPr>
    </w:p>
    <w:p w14:paraId="0EDE23AA" w14:textId="77777777" w:rsidR="00CF508E" w:rsidRPr="005424B3" w:rsidRDefault="00CF508E" w:rsidP="00CF508E">
      <w:pPr>
        <w:rPr>
          <w:lang w:val="pt-BR"/>
        </w:rPr>
      </w:pPr>
    </w:p>
    <w:p w14:paraId="7B0AF65D" w14:textId="77777777" w:rsidR="00CF508E" w:rsidRPr="005424B3" w:rsidRDefault="00CF508E" w:rsidP="00CF508E">
      <w:pPr>
        <w:tabs>
          <w:tab w:val="left" w:pos="3960"/>
        </w:tabs>
        <w:rPr>
          <w:lang w:val="pt-BR"/>
        </w:rPr>
      </w:pPr>
      <w:r w:rsidRPr="005424B3">
        <w:rPr>
          <w:lang w:val="pt-BR"/>
        </w:rPr>
        <w:tab/>
      </w:r>
    </w:p>
    <w:p w14:paraId="6E9A442B" w14:textId="77777777" w:rsidR="00CF508E" w:rsidRPr="005424B3" w:rsidRDefault="00CF508E" w:rsidP="00CF508E">
      <w:pPr>
        <w:rPr>
          <w:lang w:val="pt-BR"/>
        </w:rPr>
      </w:pPr>
    </w:p>
    <w:p w14:paraId="2F362586" w14:textId="77777777" w:rsidR="00CF508E" w:rsidRPr="005424B3" w:rsidRDefault="00CF508E" w:rsidP="00CF508E">
      <w:pPr>
        <w:rPr>
          <w:lang w:val="pt-BR"/>
        </w:rPr>
        <w:sectPr w:rsidR="00CF508E" w:rsidRPr="005424B3" w:rsidSect="006C6E29">
          <w:footerReference w:type="default" r:id="rId11"/>
          <w:pgSz w:w="11907" w:h="16840" w:code="9"/>
          <w:pgMar w:top="1418" w:right="1134" w:bottom="1134" w:left="1797" w:header="720" w:footer="720" w:gutter="0"/>
          <w:cols w:space="720"/>
          <w:docGrid w:linePitch="360"/>
        </w:sectPr>
      </w:pPr>
    </w:p>
    <w:tbl>
      <w:tblPr>
        <w:tblW w:w="10490" w:type="dxa"/>
        <w:tblInd w:w="108" w:type="dxa"/>
        <w:tblLook w:val="01E0" w:firstRow="1" w:lastRow="1" w:firstColumn="1" w:lastColumn="1" w:noHBand="0" w:noVBand="0"/>
      </w:tblPr>
      <w:tblGrid>
        <w:gridCol w:w="4500"/>
        <w:gridCol w:w="5990"/>
      </w:tblGrid>
      <w:tr w:rsidR="00CF508E" w:rsidRPr="005424B3" w14:paraId="5BD0ED08" w14:textId="77777777" w:rsidTr="00F635EE">
        <w:tc>
          <w:tcPr>
            <w:tcW w:w="4500" w:type="dxa"/>
            <w:shd w:val="clear" w:color="auto" w:fill="auto"/>
          </w:tcPr>
          <w:p w14:paraId="4B4A61EB" w14:textId="77777777" w:rsidR="00CF508E" w:rsidRPr="005424B3" w:rsidRDefault="00C0127A" w:rsidP="000A6A3D">
            <w:pPr>
              <w:rPr>
                <w:lang w:val="pt-BR"/>
              </w:rPr>
            </w:pPr>
            <w:r w:rsidRPr="005424B3">
              <w:lastRenderedPageBreak/>
              <w:br w:type="page"/>
            </w:r>
            <w:r w:rsidR="00CF508E" w:rsidRPr="005424B3">
              <w:rPr>
                <w:lang w:val="pt-BR"/>
              </w:rPr>
              <w:t>Giáo án số:</w:t>
            </w:r>
            <w:r w:rsidR="004C44ED" w:rsidRPr="005424B3">
              <w:rPr>
                <w:lang w:val="pt-BR"/>
              </w:rPr>
              <w:t xml:space="preserve">  </w:t>
            </w:r>
            <w:r w:rsidR="00764F12" w:rsidRPr="005424B3">
              <w:rPr>
                <w:lang w:val="pt-BR"/>
              </w:rPr>
              <w:t>01</w:t>
            </w:r>
          </w:p>
        </w:tc>
        <w:tc>
          <w:tcPr>
            <w:tcW w:w="5990" w:type="dxa"/>
            <w:shd w:val="clear" w:color="auto" w:fill="auto"/>
          </w:tcPr>
          <w:p w14:paraId="7F9B3ED9" w14:textId="4DECB85A" w:rsidR="0079762A" w:rsidRPr="005424B3" w:rsidRDefault="00B021D7" w:rsidP="000A6A3D">
            <w:r w:rsidRPr="005424B3">
              <w:t>Thời gian thực hiện:</w:t>
            </w:r>
            <w:r w:rsidR="002C34E1">
              <w:t xml:space="preserve"> 2 </w:t>
            </w:r>
            <w:r w:rsidRPr="005424B3">
              <w:t xml:space="preserve"> </w:t>
            </w:r>
            <w:r w:rsidR="0079762A" w:rsidRPr="005424B3">
              <w:t>tiết</w:t>
            </w:r>
          </w:p>
          <w:p w14:paraId="679E5612" w14:textId="0A67B527" w:rsidR="00F635EE" w:rsidRPr="005424B3" w:rsidRDefault="00F635EE" w:rsidP="00F635EE">
            <w:pPr>
              <w:tabs>
                <w:tab w:val="right" w:leader="dot" w:pos="3331"/>
              </w:tabs>
              <w:rPr>
                <w:b/>
              </w:rPr>
            </w:pPr>
            <w:r w:rsidRPr="005424B3">
              <w:t xml:space="preserve">Tên chương: </w:t>
            </w:r>
            <w:r w:rsidRPr="005424B3">
              <w:rPr>
                <w:b/>
              </w:rPr>
              <w:t>Chương VI: NHÓM OXI L</w:t>
            </w:r>
            <w:r w:rsidRPr="005424B3">
              <w:rPr>
                <w:rFonts w:cs="Arial"/>
                <w:b/>
              </w:rPr>
              <w:t>Ư</w:t>
            </w:r>
            <w:r w:rsidRPr="005424B3">
              <w:rPr>
                <w:b/>
              </w:rPr>
              <w:t>U HU</w:t>
            </w:r>
            <w:r w:rsidRPr="005424B3">
              <w:rPr>
                <w:rFonts w:cs="Arial"/>
                <w:b/>
              </w:rPr>
              <w:t>Ỳ</w:t>
            </w:r>
            <w:r w:rsidRPr="005424B3">
              <w:rPr>
                <w:b/>
              </w:rPr>
              <w:t>NH</w:t>
            </w:r>
          </w:p>
          <w:p w14:paraId="496A07C3" w14:textId="1D6FDDD7" w:rsidR="0079762A" w:rsidRPr="005424B3" w:rsidRDefault="0079762A" w:rsidP="000A6A3D">
            <w:r w:rsidRPr="005424B3">
              <w:t xml:space="preserve">Thực hiện ngày    </w:t>
            </w:r>
            <w:r w:rsidR="001E36D0" w:rsidRPr="005424B3">
              <w:t xml:space="preserve">   </w:t>
            </w:r>
            <w:r w:rsidRPr="005424B3">
              <w:t xml:space="preserve"> </w:t>
            </w:r>
            <w:r w:rsidR="001E36D0" w:rsidRPr="005424B3">
              <w:t xml:space="preserve">          </w:t>
            </w:r>
            <w:r w:rsidRPr="005424B3">
              <w:t xml:space="preserve">tháng     </w:t>
            </w:r>
            <w:r w:rsidR="001E36D0" w:rsidRPr="005424B3">
              <w:t xml:space="preserve">            </w:t>
            </w:r>
            <w:r w:rsidRPr="005424B3">
              <w:t xml:space="preserve">năm 20 </w:t>
            </w:r>
          </w:p>
          <w:p w14:paraId="03B898F7" w14:textId="28493E52" w:rsidR="005C52FA" w:rsidRPr="005424B3" w:rsidRDefault="001E36D0" w:rsidP="000A6A3D">
            <w:r w:rsidRPr="005424B3">
              <w:t xml:space="preserve"> </w:t>
            </w:r>
          </w:p>
        </w:tc>
      </w:tr>
    </w:tbl>
    <w:p w14:paraId="64036941" w14:textId="77777777" w:rsidR="00F635EE" w:rsidRPr="005424B3" w:rsidRDefault="00CF508E" w:rsidP="000A6A3D">
      <w:r w:rsidRPr="005424B3">
        <w:rPr>
          <w:lang w:val="it-IT"/>
        </w:rPr>
        <w:t xml:space="preserve">Tên bài: </w:t>
      </w:r>
      <w:r w:rsidR="00AF3C22" w:rsidRPr="005424B3">
        <w:rPr>
          <w:lang w:val="it-IT"/>
        </w:rPr>
        <w:tab/>
      </w:r>
      <w:r w:rsidR="00AF3C22" w:rsidRPr="005424B3">
        <w:rPr>
          <w:lang w:val="it-IT"/>
        </w:rPr>
        <w:tab/>
      </w:r>
      <w:r w:rsidR="00F635EE" w:rsidRPr="005424B3">
        <w:t>Bài 18:</w:t>
      </w:r>
      <w:r w:rsidR="00F635EE" w:rsidRPr="005424B3">
        <w:rPr>
          <w:b/>
        </w:rPr>
        <w:t xml:space="preserve"> Oxi – Ozon</w:t>
      </w:r>
    </w:p>
    <w:p w14:paraId="310B7FA9" w14:textId="71E9CDC2" w:rsidR="00E71642" w:rsidRPr="005424B3" w:rsidRDefault="00E71642" w:rsidP="000A6A3D">
      <w:pPr>
        <w:rPr>
          <w:b/>
          <w:u w:val="single"/>
          <w:lang w:val="it-IT"/>
        </w:rPr>
      </w:pPr>
      <w:r w:rsidRPr="005424B3">
        <w:rPr>
          <w:b/>
          <w:u w:val="single"/>
          <w:lang w:val="it-IT"/>
        </w:rPr>
        <w:t xml:space="preserve">Mục tiêu của bài: </w:t>
      </w:r>
    </w:p>
    <w:p w14:paraId="212D39C2" w14:textId="77777777" w:rsidR="00717855" w:rsidRPr="005424B3" w:rsidRDefault="00CF508E" w:rsidP="000A6A3D">
      <w:pPr>
        <w:rPr>
          <w:b/>
          <w:lang w:val="it-IT"/>
        </w:rPr>
      </w:pPr>
      <w:r w:rsidRPr="005424B3">
        <w:rPr>
          <w:lang w:val="it-IT"/>
        </w:rPr>
        <w:t xml:space="preserve">Sau khi học xong bài này người học có khả năng: </w:t>
      </w:r>
    </w:p>
    <w:p w14:paraId="3BF5E8A2" w14:textId="77777777" w:rsidR="00F635EE" w:rsidRPr="005424B3" w:rsidRDefault="00DF4A56" w:rsidP="00F635EE">
      <w:pPr>
        <w:spacing w:line="276" w:lineRule="auto"/>
      </w:pPr>
      <w:r w:rsidRPr="005424B3">
        <w:rPr>
          <w:b/>
        </w:rPr>
        <w:t>1. Kiến thức:</w:t>
      </w:r>
      <w:r w:rsidR="00F635EE" w:rsidRPr="005424B3">
        <w:t xml:space="preserve"> </w:t>
      </w:r>
    </w:p>
    <w:p w14:paraId="2362EAA0" w14:textId="2134615E" w:rsidR="00F635EE" w:rsidRPr="005424B3" w:rsidRDefault="00F635EE" w:rsidP="00F635EE">
      <w:pPr>
        <w:spacing w:line="276" w:lineRule="auto"/>
      </w:pPr>
      <w:r w:rsidRPr="005424B3">
        <w:t>- Oxi: vị trí, cấu hình electron lớp ngoài cùng; tính chất vật lí</w:t>
      </w:r>
      <w:r w:rsidR="00A95F4F" w:rsidRPr="005424B3">
        <w:t>, phương pháp điều chế oxi</w:t>
      </w:r>
    </w:p>
    <w:p w14:paraId="24CFBB11" w14:textId="6D2C491C" w:rsidR="00F635EE" w:rsidRPr="005424B3" w:rsidRDefault="00F635EE" w:rsidP="00F635EE">
      <w:pPr>
        <w:spacing w:line="276" w:lineRule="auto"/>
      </w:pPr>
      <w:r w:rsidRPr="005424B3">
        <w:t xml:space="preserve">- Ozon là dạng thù hình của oxi, điều kiện hình thành ozon, ozon trong tự nhiên </w:t>
      </w:r>
      <w:r w:rsidR="00A95F4F" w:rsidRPr="005424B3">
        <w:t xml:space="preserve">và ứng dụng của ozon; </w:t>
      </w:r>
      <w:r w:rsidRPr="005424B3">
        <w:t>ozon có tính oxi hóa mạnh hơn oxi.</w:t>
      </w:r>
    </w:p>
    <w:p w14:paraId="549E9F85" w14:textId="77777777" w:rsidR="00F635EE" w:rsidRPr="005424B3" w:rsidRDefault="00E71642" w:rsidP="00F635EE">
      <w:pPr>
        <w:spacing w:line="276" w:lineRule="auto"/>
        <w:rPr>
          <w:b/>
          <w:bCs/>
        </w:rPr>
      </w:pPr>
      <w:r w:rsidRPr="005424B3">
        <w:rPr>
          <w:b/>
          <w:bCs/>
        </w:rPr>
        <w:t xml:space="preserve">2. </w:t>
      </w:r>
      <w:r w:rsidR="004D3139" w:rsidRPr="005424B3">
        <w:rPr>
          <w:b/>
          <w:bCs/>
        </w:rPr>
        <w:t>Kỹ năng</w:t>
      </w:r>
      <w:r w:rsidRPr="005424B3">
        <w:rPr>
          <w:b/>
          <w:bCs/>
        </w:rPr>
        <w:t xml:space="preserve">: </w:t>
      </w:r>
    </w:p>
    <w:p w14:paraId="011D8914" w14:textId="645A8AC7" w:rsidR="00F635EE" w:rsidRPr="005424B3" w:rsidRDefault="00F635EE" w:rsidP="00F635EE">
      <w:pPr>
        <w:spacing w:line="276" w:lineRule="auto"/>
        <w:rPr>
          <w:bCs/>
          <w:iCs/>
        </w:rPr>
      </w:pPr>
      <w:r w:rsidRPr="005424B3">
        <w:rPr>
          <w:b/>
          <w:bCs/>
          <w:iCs/>
        </w:rPr>
        <w:t xml:space="preserve">- </w:t>
      </w:r>
      <w:r w:rsidRPr="005424B3">
        <w:rPr>
          <w:bCs/>
          <w:iCs/>
        </w:rPr>
        <w:t>Dự đoán tính chất, kiểm tra, kết luận được tính chất hóa học của oxi, ozon.</w:t>
      </w:r>
    </w:p>
    <w:p w14:paraId="65207232" w14:textId="0A23A25F" w:rsidR="00F635EE" w:rsidRPr="005424B3" w:rsidRDefault="00F635EE" w:rsidP="00F635EE">
      <w:pPr>
        <w:spacing w:line="276" w:lineRule="auto"/>
        <w:rPr>
          <w:bCs/>
          <w:iCs/>
        </w:rPr>
      </w:pPr>
      <w:r w:rsidRPr="005424B3">
        <w:rPr>
          <w:bCs/>
          <w:iCs/>
        </w:rPr>
        <w:t>- Quan sát thí nghiệm, hình ảnh… rút ra nhận xét về tính chất, điều chế.</w:t>
      </w:r>
    </w:p>
    <w:p w14:paraId="28C9CF45" w14:textId="1418D8FA" w:rsidR="00F635EE" w:rsidRPr="005424B3" w:rsidRDefault="00F635EE" w:rsidP="00F635EE">
      <w:pPr>
        <w:spacing w:line="276" w:lineRule="auto"/>
        <w:rPr>
          <w:bCs/>
          <w:iCs/>
        </w:rPr>
      </w:pPr>
      <w:r w:rsidRPr="005424B3">
        <w:rPr>
          <w:bCs/>
          <w:iCs/>
        </w:rPr>
        <w:t>- Viết phương trình hóa học minh họa  tính chất và điều chế.</w:t>
      </w:r>
    </w:p>
    <w:p w14:paraId="157FC629" w14:textId="77777777" w:rsidR="00F635EE" w:rsidRPr="005424B3" w:rsidRDefault="00E71642" w:rsidP="000A6A3D">
      <w:pPr>
        <w:rPr>
          <w:color w:val="000000"/>
        </w:rPr>
      </w:pPr>
      <w:r w:rsidRPr="005424B3">
        <w:rPr>
          <w:b/>
          <w:bCs/>
        </w:rPr>
        <w:t>3. Thái độ</w:t>
      </w:r>
      <w:r w:rsidR="006F79FB" w:rsidRPr="005424B3">
        <w:rPr>
          <w:b/>
          <w:bCs/>
        </w:rPr>
        <w:t>:</w:t>
      </w:r>
      <w:r w:rsidR="00F635EE" w:rsidRPr="005424B3">
        <w:rPr>
          <w:color w:val="000000"/>
        </w:rPr>
        <w:t xml:space="preserve"> </w:t>
      </w:r>
    </w:p>
    <w:p w14:paraId="482CE4B2" w14:textId="61E1D3A1" w:rsidR="00E71642" w:rsidRPr="005424B3" w:rsidRDefault="00F635EE" w:rsidP="000A6A3D">
      <w:pPr>
        <w:rPr>
          <w:lang w:val="vi-VN"/>
        </w:rPr>
      </w:pPr>
      <w:r w:rsidRPr="005424B3">
        <w:rPr>
          <w:color w:val="000000"/>
        </w:rPr>
        <w:t>Sinh viên có</w:t>
      </w:r>
      <w:r w:rsidRPr="005424B3">
        <w:rPr>
          <w:color w:val="000000"/>
          <w:lang w:val="vi-VN"/>
        </w:rPr>
        <w:t xml:space="preserve"> </w:t>
      </w:r>
      <w:r w:rsidRPr="005424B3">
        <w:rPr>
          <w:bCs/>
        </w:rPr>
        <w:t>lòng say mê học tập, biết vận dụng những kiến thức được học vào cuộc sống</w:t>
      </w:r>
      <w:r w:rsidRPr="005424B3">
        <w:rPr>
          <w:bCs/>
          <w:lang w:val="vi-VN"/>
        </w:rPr>
        <w:t>, có</w:t>
      </w:r>
      <w:r w:rsidRPr="005424B3">
        <w:rPr>
          <w:bCs/>
        </w:rPr>
        <w:t xml:space="preserve"> </w:t>
      </w:r>
      <w:r w:rsidRPr="005424B3">
        <w:rPr>
          <w:color w:val="000000"/>
        </w:rPr>
        <w:t>tư duy khoa học, logic trước các sự vật hiện tượng trong tự nhiên</w:t>
      </w:r>
      <w:r w:rsidRPr="005424B3">
        <w:rPr>
          <w:color w:val="000000"/>
          <w:lang w:val="vi-VN"/>
        </w:rPr>
        <w:t>,</w:t>
      </w:r>
      <w:r w:rsidRPr="005424B3">
        <w:rPr>
          <w:bCs/>
        </w:rPr>
        <w:t xml:space="preserve"> có ý thức bảo vệ môi trường và tài</w:t>
      </w:r>
      <w:r w:rsidRPr="005424B3">
        <w:rPr>
          <w:color w:val="000000"/>
        </w:rPr>
        <w:t xml:space="preserve"> </w:t>
      </w:r>
      <w:r w:rsidRPr="005424B3">
        <w:rPr>
          <w:bCs/>
        </w:rPr>
        <w:t>nguyên, sử dụng hợp lý tài nguyên.</w:t>
      </w:r>
    </w:p>
    <w:p w14:paraId="4054EB29" w14:textId="77777777" w:rsidR="00CF508E" w:rsidRPr="005424B3" w:rsidRDefault="00717855" w:rsidP="000A6A3D">
      <w:pPr>
        <w:rPr>
          <w:b/>
          <w:lang w:val="it-IT"/>
        </w:rPr>
      </w:pPr>
      <w:r w:rsidRPr="005424B3">
        <w:rPr>
          <w:b/>
          <w:lang w:val="it-IT"/>
        </w:rPr>
        <w:t>Đ</w:t>
      </w:r>
      <w:r w:rsidR="00CF508E" w:rsidRPr="005424B3">
        <w:rPr>
          <w:b/>
          <w:lang w:val="it-IT"/>
        </w:rPr>
        <w:t>ồ dùng và phương tiện dạy học</w:t>
      </w:r>
      <w:r w:rsidR="005629BE" w:rsidRPr="005424B3">
        <w:rPr>
          <w:b/>
          <w:lang w:val="it-IT"/>
        </w:rPr>
        <w:t>:</w:t>
      </w:r>
    </w:p>
    <w:p w14:paraId="14CE490E" w14:textId="19B469F9" w:rsidR="00717855" w:rsidRPr="005424B3" w:rsidRDefault="00717855" w:rsidP="000A6A3D">
      <w:pPr>
        <w:rPr>
          <w:lang w:val="it-IT"/>
        </w:rPr>
      </w:pPr>
      <w:r w:rsidRPr="005424B3">
        <w:rPr>
          <w:lang w:val="it-IT"/>
        </w:rPr>
        <w:t>Máy chiếu, màn ảnh, máy tính, bảng, phấn.</w:t>
      </w:r>
    </w:p>
    <w:p w14:paraId="48D56AAA" w14:textId="77777777" w:rsidR="00182269" w:rsidRPr="005424B3" w:rsidRDefault="00182269" w:rsidP="000A6A3D">
      <w:pPr>
        <w:rPr>
          <w:lang w:val="it-IT"/>
        </w:rPr>
      </w:pPr>
      <w:r w:rsidRPr="005424B3">
        <w:rPr>
          <w:b/>
          <w:lang w:val="it-IT"/>
        </w:rPr>
        <w:t xml:space="preserve">I. Ổn định lớp học:                                                 </w:t>
      </w:r>
      <w:r w:rsidRPr="005424B3">
        <w:rPr>
          <w:lang w:val="it-IT"/>
        </w:rPr>
        <w:t>Thời gian:  05</w:t>
      </w:r>
      <w:r w:rsidR="00036CE7" w:rsidRPr="005424B3">
        <w:rPr>
          <w:lang w:val="it-IT"/>
        </w:rPr>
        <w:t xml:space="preserve"> phút</w:t>
      </w:r>
      <w:r w:rsidRPr="005424B3">
        <w:rPr>
          <w:lang w:val="it-IT"/>
        </w:rPr>
        <w:t>.</w:t>
      </w:r>
    </w:p>
    <w:p w14:paraId="3E69C7A9" w14:textId="77777777" w:rsidR="00182269" w:rsidRPr="005424B3" w:rsidRDefault="00182269" w:rsidP="000A6A3D">
      <w:pPr>
        <w:rPr>
          <w:lang w:val="it-IT"/>
        </w:rPr>
      </w:pPr>
      <w:r w:rsidRPr="005424B3">
        <w:rPr>
          <w:lang w:val="it-IT"/>
        </w:rPr>
        <w:t>Số học sinh vắng:…………Tên:……………………………………………………..................................</w:t>
      </w:r>
    </w:p>
    <w:p w14:paraId="7B1D784E" w14:textId="77777777" w:rsidR="00182269" w:rsidRPr="005424B3" w:rsidRDefault="00182269" w:rsidP="000A6A3D">
      <w:pPr>
        <w:rPr>
          <w:lang w:val="it-IT"/>
        </w:rPr>
      </w:pPr>
      <w:r w:rsidRPr="005424B3">
        <w:rPr>
          <w:lang w:val="it-IT"/>
        </w:rPr>
        <w:t>......................................................................................................................................................................</w:t>
      </w:r>
    </w:p>
    <w:p w14:paraId="349D4757" w14:textId="77777777" w:rsidR="00CF508E" w:rsidRPr="005424B3" w:rsidRDefault="00CF508E" w:rsidP="000A6A3D">
      <w:pPr>
        <w:rPr>
          <w:b/>
          <w:lang w:val="sv-SE"/>
        </w:rPr>
      </w:pPr>
      <w:r w:rsidRPr="005424B3">
        <w:rPr>
          <w:b/>
          <w:lang w:val="sv-SE"/>
        </w:rPr>
        <w:t xml:space="preserve">II. </w:t>
      </w:r>
      <w:r w:rsidR="005629BE" w:rsidRPr="005424B3">
        <w:rPr>
          <w:b/>
          <w:lang w:val="sv-SE"/>
        </w:rPr>
        <w:t>T</w:t>
      </w:r>
      <w:r w:rsidRPr="005424B3">
        <w:rPr>
          <w:b/>
          <w:lang w:val="sv-SE"/>
        </w:rPr>
        <w:t>hực hiện bài học</w:t>
      </w:r>
      <w:r w:rsidR="005629BE" w:rsidRPr="005424B3">
        <w:rPr>
          <w:b/>
          <w:lang w:val="sv-SE"/>
        </w:rPr>
        <w:t>:</w:t>
      </w:r>
    </w:p>
    <w:p w14:paraId="10C6A9F4" w14:textId="77777777" w:rsidR="00CF508E" w:rsidRPr="005424B3" w:rsidRDefault="00CF508E" w:rsidP="000A6A3D">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CF508E" w:rsidRPr="005424B3" w14:paraId="58EB7E28" w14:textId="77777777" w:rsidTr="00D364B2">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72A4D9" w14:textId="77777777" w:rsidR="00CF508E" w:rsidRPr="005424B3" w:rsidRDefault="00CF508E" w:rsidP="000A6A3D">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2ADCF1" w14:textId="77777777" w:rsidR="00CF508E" w:rsidRPr="005424B3" w:rsidRDefault="00CF508E" w:rsidP="000A6A3D">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AE7A9" w14:textId="77777777" w:rsidR="00CF508E" w:rsidRPr="005424B3" w:rsidRDefault="00CF508E" w:rsidP="000A6A3D">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461DA0" w14:textId="77777777" w:rsidR="00CF508E" w:rsidRPr="005424B3" w:rsidRDefault="00CF508E" w:rsidP="000A6A3D">
            <w:pPr>
              <w:jc w:val="center"/>
              <w:rPr>
                <w:lang w:val="de-DE"/>
              </w:rPr>
            </w:pPr>
            <w:r w:rsidRPr="005424B3">
              <w:rPr>
                <w:lang w:val="de-DE"/>
              </w:rPr>
              <w:t>Thời gian</w:t>
            </w:r>
          </w:p>
        </w:tc>
      </w:tr>
      <w:tr w:rsidR="00CF508E" w:rsidRPr="005424B3" w14:paraId="32A6407F" w14:textId="77777777" w:rsidTr="00D364B2">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53A842" w14:textId="77777777" w:rsidR="00CF508E" w:rsidRPr="005424B3" w:rsidRDefault="00CF508E" w:rsidP="000A6A3D">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6AE31C" w14:textId="77777777" w:rsidR="00CF508E" w:rsidRPr="005424B3" w:rsidRDefault="00CF508E" w:rsidP="000A6A3D">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3897A208" w14:textId="77777777" w:rsidR="00CF508E" w:rsidRPr="005424B3" w:rsidRDefault="00CF508E" w:rsidP="000A6A3D">
            <w:pPr>
              <w:jc w:val="center"/>
              <w:rPr>
                <w:lang w:val="de-DE"/>
              </w:rPr>
            </w:pPr>
            <w:r w:rsidRPr="005424B3">
              <w:rPr>
                <w:lang w:val="de-DE"/>
              </w:rPr>
              <w:t xml:space="preserve">Hoạt động </w:t>
            </w:r>
            <w:r w:rsidR="00633CAA" w:rsidRPr="005424B3">
              <w:rPr>
                <w:lang w:val="de-DE"/>
              </w:rPr>
              <w:br/>
            </w:r>
            <w:r w:rsidRPr="005424B3">
              <w:rPr>
                <w:lang w:val="de-DE"/>
              </w:rPr>
              <w:t xml:space="preserve">của </w:t>
            </w:r>
            <w:r w:rsidR="00984472"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2C2FE64C" w14:textId="77777777" w:rsidR="00CF508E" w:rsidRPr="005424B3" w:rsidRDefault="00CF508E" w:rsidP="000A6A3D">
            <w:pPr>
              <w:jc w:val="center"/>
              <w:rPr>
                <w:lang w:val="de-DE"/>
              </w:rPr>
            </w:pPr>
            <w:r w:rsidRPr="005424B3">
              <w:rPr>
                <w:lang w:val="de-DE"/>
              </w:rPr>
              <w:t xml:space="preserve">Hoạt động </w:t>
            </w:r>
            <w:r w:rsidR="00633CAA" w:rsidRPr="005424B3">
              <w:rPr>
                <w:lang w:val="de-DE"/>
              </w:rPr>
              <w:br/>
            </w:r>
            <w:r w:rsidRPr="005424B3">
              <w:rPr>
                <w:lang w:val="de-DE"/>
              </w:rPr>
              <w:t xml:space="preserve">của </w:t>
            </w:r>
            <w:r w:rsidR="00675C4A"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A2BFD6" w14:textId="77777777" w:rsidR="00CF508E" w:rsidRPr="005424B3" w:rsidRDefault="00CF508E" w:rsidP="000A6A3D">
            <w:pPr>
              <w:jc w:val="center"/>
              <w:rPr>
                <w:lang w:val="de-DE"/>
              </w:rPr>
            </w:pPr>
          </w:p>
        </w:tc>
      </w:tr>
      <w:tr w:rsidR="00CF508E" w:rsidRPr="005424B3" w14:paraId="17A42B35" w14:textId="77777777" w:rsidTr="00D364B2">
        <w:tc>
          <w:tcPr>
            <w:tcW w:w="540" w:type="dxa"/>
            <w:tcBorders>
              <w:top w:val="single" w:sz="4" w:space="0" w:color="auto"/>
              <w:left w:val="single" w:sz="4" w:space="0" w:color="auto"/>
              <w:bottom w:val="single" w:sz="4" w:space="0" w:color="auto"/>
              <w:right w:val="single" w:sz="4" w:space="0" w:color="auto"/>
            </w:tcBorders>
            <w:shd w:val="clear" w:color="auto" w:fill="auto"/>
          </w:tcPr>
          <w:p w14:paraId="2F05141E" w14:textId="77777777" w:rsidR="00CF508E" w:rsidRPr="005424B3" w:rsidRDefault="00CF508E" w:rsidP="000A6A3D">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0E17D6A" w14:textId="77777777" w:rsidR="00CF508E" w:rsidRPr="005424B3" w:rsidRDefault="00CF508E" w:rsidP="000A6A3D">
            <w:pPr>
              <w:rPr>
                <w:b/>
                <w:bCs/>
                <w:u w:val="single"/>
                <w:lang w:val="de-DE"/>
              </w:rPr>
            </w:pPr>
            <w:r w:rsidRPr="005424B3">
              <w:rPr>
                <w:b/>
                <w:bCs/>
                <w:u w:val="single"/>
                <w:lang w:val="de-DE"/>
              </w:rPr>
              <w:t>Dẫn nhập</w:t>
            </w:r>
          </w:p>
          <w:p w14:paraId="15954665" w14:textId="56FD9C06" w:rsidR="00814B24" w:rsidRPr="005424B3" w:rsidRDefault="00F261D5" w:rsidP="00A95F4F">
            <w:pPr>
              <w:rPr>
                <w:lang w:val="de-DE"/>
              </w:rPr>
            </w:pPr>
            <w:r w:rsidRPr="005424B3">
              <w:rPr>
                <w:bCs/>
                <w:lang w:val="de-DE"/>
              </w:rPr>
              <w:t>Giáo viên nói về vai trò của oxi và các phản ứng thực tế trong cuộc sống.</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ABA3FF9" w14:textId="77777777" w:rsidR="00CF508E" w:rsidRPr="005424B3" w:rsidRDefault="00CF508E" w:rsidP="000A6A3D">
            <w:pPr>
              <w:rPr>
                <w:lang w:val="de-DE"/>
              </w:rPr>
            </w:pPr>
          </w:p>
          <w:p w14:paraId="7634FE88" w14:textId="76E6E9F7" w:rsidR="00F04692" w:rsidRPr="005424B3" w:rsidRDefault="009F1603" w:rsidP="000A6A3D">
            <w:pPr>
              <w:rPr>
                <w:lang w:val="de-DE"/>
              </w:rPr>
            </w:pPr>
            <w:r w:rsidRPr="005424B3">
              <w:rPr>
                <w:lang w:val="de-DE"/>
              </w:rPr>
              <w:t xml:space="preserve">- </w:t>
            </w:r>
            <w:r w:rsidR="004571C1" w:rsidRPr="005424B3">
              <w:rPr>
                <w:lang w:val="de-DE"/>
              </w:rPr>
              <w:t xml:space="preserve">GV trình bày - </w:t>
            </w:r>
            <w:r w:rsidR="00F04692" w:rsidRPr="005424B3">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DFE6BF2" w14:textId="13AA9D8C" w:rsidR="00646AA1" w:rsidRPr="005424B3" w:rsidRDefault="00814B24" w:rsidP="000A6A3D">
            <w:pPr>
              <w:rPr>
                <w:lang w:val="de-DE"/>
              </w:rPr>
            </w:pPr>
            <w:r w:rsidRPr="005424B3">
              <w:rPr>
                <w:lang w:val="de-DE"/>
              </w:rPr>
              <w:t xml:space="preserve">- </w:t>
            </w:r>
            <w:r w:rsidRPr="005424B3">
              <w:rPr>
                <w:lang w:val="nb-NO"/>
              </w:rPr>
              <w:t>HS theo dõi, ghi bài và t</w:t>
            </w:r>
            <w:r w:rsidRPr="005424B3">
              <w:rPr>
                <w:lang w:val="de-DE"/>
              </w:rPr>
              <w:t>rả lời các câu hỏi.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7FE7FF" w14:textId="77777777" w:rsidR="00CF508E" w:rsidRPr="005424B3" w:rsidRDefault="00CF508E" w:rsidP="000A6A3D">
            <w:pPr>
              <w:rPr>
                <w:lang w:val="de-DE"/>
              </w:rPr>
            </w:pPr>
          </w:p>
          <w:p w14:paraId="19F40D9C" w14:textId="54B74DEE" w:rsidR="002F7152" w:rsidRPr="005424B3" w:rsidRDefault="005815C3" w:rsidP="000A6A3D">
            <w:pPr>
              <w:jc w:val="center"/>
              <w:rPr>
                <w:lang w:val="pt-BR"/>
              </w:rPr>
            </w:pPr>
            <w:r>
              <w:rPr>
                <w:lang w:val="pt-BR"/>
              </w:rPr>
              <w:t>5</w:t>
            </w:r>
          </w:p>
          <w:p w14:paraId="42BAE9B2" w14:textId="77777777" w:rsidR="00CE76AF" w:rsidRPr="005424B3" w:rsidRDefault="002F7152" w:rsidP="000A6A3D">
            <w:pPr>
              <w:jc w:val="center"/>
              <w:rPr>
                <w:lang w:val="de-DE"/>
              </w:rPr>
            </w:pPr>
            <w:r w:rsidRPr="005424B3">
              <w:rPr>
                <w:lang w:val="pt-BR"/>
              </w:rPr>
              <w:t>phút</w:t>
            </w:r>
            <w:r w:rsidR="00CE76AF" w:rsidRPr="005424B3">
              <w:rPr>
                <w:lang w:val="de-DE"/>
              </w:rPr>
              <w:t xml:space="preserve"> </w:t>
            </w:r>
          </w:p>
        </w:tc>
      </w:tr>
      <w:tr w:rsidR="005C52FA" w:rsidRPr="005424B3" w14:paraId="1A8483DC" w14:textId="77777777" w:rsidTr="00D364B2">
        <w:trPr>
          <w:trHeight w:val="1323"/>
        </w:trPr>
        <w:tc>
          <w:tcPr>
            <w:tcW w:w="540" w:type="dxa"/>
            <w:tcBorders>
              <w:top w:val="single" w:sz="4" w:space="0" w:color="auto"/>
              <w:left w:val="single" w:sz="4" w:space="0" w:color="auto"/>
              <w:right w:val="single" w:sz="4" w:space="0" w:color="auto"/>
            </w:tcBorders>
            <w:shd w:val="clear" w:color="auto" w:fill="auto"/>
          </w:tcPr>
          <w:p w14:paraId="101A460E" w14:textId="77777777" w:rsidR="005C52FA" w:rsidRPr="005424B3" w:rsidRDefault="005C52FA" w:rsidP="000A6A3D">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AFE4A98" w14:textId="77777777" w:rsidR="005C52FA" w:rsidRPr="005424B3" w:rsidRDefault="005C52FA" w:rsidP="000A6A3D">
            <w:pPr>
              <w:rPr>
                <w:b/>
                <w:bCs/>
                <w:u w:val="single"/>
                <w:lang w:val="nb-NO"/>
              </w:rPr>
            </w:pPr>
            <w:r w:rsidRPr="005424B3">
              <w:rPr>
                <w:b/>
                <w:bCs/>
                <w:u w:val="single"/>
                <w:lang w:val="nb-NO"/>
              </w:rPr>
              <w:t>Giảng bài mới</w:t>
            </w:r>
          </w:p>
          <w:p w14:paraId="47E1FBCD" w14:textId="13F8FB91" w:rsidR="00F261D5" w:rsidRPr="005424B3" w:rsidRDefault="00F261D5" w:rsidP="00F261D5">
            <w:pPr>
              <w:spacing w:line="276" w:lineRule="auto"/>
              <w:rPr>
                <w:b/>
                <w:bCs/>
              </w:rPr>
            </w:pPr>
            <w:r w:rsidRPr="005424B3">
              <w:rPr>
                <w:b/>
                <w:bCs/>
              </w:rPr>
              <w:t>I. OXI</w:t>
            </w:r>
          </w:p>
          <w:p w14:paraId="4385D398" w14:textId="5A2FF642" w:rsidR="00F261D5" w:rsidRPr="005424B3" w:rsidRDefault="00F261D5" w:rsidP="00F261D5">
            <w:pPr>
              <w:spacing w:line="276" w:lineRule="auto"/>
              <w:jc w:val="both"/>
              <w:rPr>
                <w:b/>
                <w:bCs/>
              </w:rPr>
            </w:pPr>
            <w:r w:rsidRPr="005424B3">
              <w:rPr>
                <w:b/>
                <w:bCs/>
              </w:rPr>
              <w:t>1. VỊ TRÍ VÀ CẤU TẠO</w:t>
            </w:r>
          </w:p>
          <w:p w14:paraId="00134C2F" w14:textId="136ABE3B" w:rsidR="00F261D5" w:rsidRPr="005424B3" w:rsidRDefault="00F261D5" w:rsidP="00F261D5">
            <w:pPr>
              <w:spacing w:line="276" w:lineRule="auto"/>
              <w:jc w:val="both"/>
            </w:pPr>
            <w:r w:rsidRPr="005424B3">
              <w:t xml:space="preserve">- Kí hiệu hóa học :  </w:t>
            </w:r>
            <w:r w:rsidR="004571C1" w:rsidRPr="005424B3">
              <w:rPr>
                <w:vertAlign w:val="subscript"/>
              </w:rPr>
              <w:t>8</w:t>
            </w:r>
            <w:r w:rsidRPr="005424B3">
              <w:t>O</w:t>
            </w:r>
          </w:p>
          <w:p w14:paraId="520999B3" w14:textId="71C50765" w:rsidR="00F261D5" w:rsidRPr="005424B3" w:rsidRDefault="00F261D5" w:rsidP="004571C1">
            <w:pPr>
              <w:spacing w:line="276" w:lineRule="auto"/>
            </w:pPr>
            <w:r w:rsidRPr="005424B3">
              <w:t>- Cấu hình e: 1s</w:t>
            </w:r>
            <w:r w:rsidRPr="005424B3">
              <w:rPr>
                <w:vertAlign w:val="superscript"/>
              </w:rPr>
              <w:t>2</w:t>
            </w:r>
            <w:r w:rsidRPr="005424B3">
              <w:t>2s</w:t>
            </w:r>
            <w:r w:rsidRPr="005424B3">
              <w:rPr>
                <w:vertAlign w:val="superscript"/>
              </w:rPr>
              <w:t>2</w:t>
            </w:r>
            <w:r w:rsidRPr="005424B3">
              <w:t>2p</w:t>
            </w:r>
            <w:r w:rsidRPr="005424B3">
              <w:rPr>
                <w:vertAlign w:val="superscript"/>
              </w:rPr>
              <w:t>4</w:t>
            </w:r>
            <w:r w:rsidRPr="005424B3">
              <w:br/>
              <w:t>- Công thức cấu tạo: O=O</w:t>
            </w:r>
          </w:p>
          <w:p w14:paraId="3D9FBAA4" w14:textId="0B7459A5" w:rsidR="00F261D5" w:rsidRPr="005424B3" w:rsidRDefault="004571C1" w:rsidP="00F261D5">
            <w:pPr>
              <w:spacing w:line="276" w:lineRule="auto"/>
              <w:jc w:val="both"/>
              <w:rPr>
                <w:b/>
                <w:bCs/>
              </w:rPr>
            </w:pPr>
            <w:r w:rsidRPr="005424B3">
              <w:rPr>
                <w:b/>
                <w:bCs/>
              </w:rPr>
              <w:t>2</w:t>
            </w:r>
            <w:r w:rsidR="00F261D5" w:rsidRPr="005424B3">
              <w:rPr>
                <w:b/>
                <w:bCs/>
              </w:rPr>
              <w:t>. TÍNH CHẤT VẬT LÍ</w:t>
            </w:r>
          </w:p>
          <w:p w14:paraId="1ACF5B59" w14:textId="7911CD52" w:rsidR="00F261D5" w:rsidRPr="005424B3" w:rsidRDefault="00F261D5" w:rsidP="00F261D5">
            <w:pPr>
              <w:spacing w:line="276" w:lineRule="auto"/>
              <w:jc w:val="both"/>
            </w:pPr>
            <w:r w:rsidRPr="005424B3">
              <w:t xml:space="preserve">-Oxi là chất khí không màu, không mùi, không vị, hơi nặng hơn không khí </w:t>
            </w:r>
          </w:p>
          <w:p w14:paraId="59E32423" w14:textId="77777777" w:rsidR="00D6525B" w:rsidRPr="005424B3" w:rsidRDefault="00F261D5" w:rsidP="00F261D5">
            <w:pPr>
              <w:jc w:val="both"/>
              <w:rPr>
                <w:lang w:val="sv-SE"/>
              </w:rPr>
            </w:pPr>
            <w:r w:rsidRPr="005424B3">
              <w:rPr>
                <w:lang w:val="sv-SE"/>
              </w:rPr>
              <w:t>-Hóa lỏng ở -183</w:t>
            </w:r>
            <w:r w:rsidRPr="005424B3">
              <w:rPr>
                <w:vertAlign w:val="superscript"/>
                <w:lang w:val="sv-SE"/>
              </w:rPr>
              <w:t>o</w:t>
            </w:r>
            <w:r w:rsidRPr="005424B3">
              <w:rPr>
                <w:lang w:val="sv-SE"/>
              </w:rPr>
              <w:t>C, ít tan trong nước.</w:t>
            </w:r>
          </w:p>
          <w:p w14:paraId="63C98436" w14:textId="7F69C68B" w:rsidR="00F261D5" w:rsidRPr="005424B3" w:rsidRDefault="004571C1" w:rsidP="00F261D5">
            <w:pPr>
              <w:spacing w:line="276" w:lineRule="auto"/>
              <w:rPr>
                <w:b/>
                <w:bCs/>
                <w:lang w:val="pt-BR"/>
              </w:rPr>
            </w:pPr>
            <w:r w:rsidRPr="005424B3">
              <w:rPr>
                <w:b/>
                <w:bCs/>
                <w:lang w:val="pt-BR"/>
              </w:rPr>
              <w:t>3</w:t>
            </w:r>
            <w:r w:rsidR="00F261D5" w:rsidRPr="005424B3">
              <w:rPr>
                <w:b/>
                <w:bCs/>
                <w:lang w:val="pt-BR"/>
              </w:rPr>
              <w:t>. TÍNH CHẤT HÓA HỌC</w:t>
            </w:r>
          </w:p>
          <w:p w14:paraId="44E207C6" w14:textId="352F7FA8" w:rsidR="00F261D5" w:rsidRPr="005424B3" w:rsidRDefault="00F261D5" w:rsidP="00F261D5">
            <w:pPr>
              <w:spacing w:line="276" w:lineRule="auto"/>
              <w:jc w:val="both"/>
              <w:rPr>
                <w:lang w:val="pt-BR"/>
              </w:rPr>
            </w:pPr>
            <w:r w:rsidRPr="005424B3">
              <w:rPr>
                <w:lang w:val="pt-BR"/>
              </w:rPr>
              <w:t>Tính chất hóa học chung</w:t>
            </w:r>
            <w:r w:rsidR="00E905E9" w:rsidRPr="005424B3">
              <w:rPr>
                <w:lang w:val="pt-BR"/>
              </w:rPr>
              <w:t>:</w:t>
            </w:r>
            <w:r w:rsidRPr="005424B3">
              <w:rPr>
                <w:lang w:val="pt-BR"/>
              </w:rPr>
              <w:t>oxi</w:t>
            </w:r>
            <w:r w:rsidR="00E905E9" w:rsidRPr="005424B3">
              <w:rPr>
                <w:lang w:val="pt-BR"/>
              </w:rPr>
              <w:t>-</w:t>
            </w:r>
            <w:r w:rsidRPr="005424B3">
              <w:rPr>
                <w:lang w:val="pt-BR"/>
              </w:rPr>
              <w:t>hóa mạnh.</w:t>
            </w:r>
          </w:p>
          <w:p w14:paraId="2E510FF2" w14:textId="77777777" w:rsidR="00F261D5" w:rsidRPr="005424B3" w:rsidRDefault="00F261D5" w:rsidP="00F261D5">
            <w:pPr>
              <w:spacing w:line="276" w:lineRule="auto"/>
              <w:jc w:val="both"/>
              <w:rPr>
                <w:lang w:val="pt-BR"/>
              </w:rPr>
            </w:pPr>
            <w:r w:rsidRPr="005424B3">
              <w:rPr>
                <w:lang w:val="pt-BR"/>
              </w:rPr>
              <w:t>O</w:t>
            </w:r>
            <w:r w:rsidRPr="005424B3">
              <w:rPr>
                <w:vertAlign w:val="subscript"/>
                <w:lang w:val="pt-BR"/>
              </w:rPr>
              <w:t>2</w:t>
            </w:r>
            <w:r w:rsidRPr="005424B3">
              <w:rPr>
                <w:lang w:val="pt-BR"/>
              </w:rPr>
              <w:t xml:space="preserve"> + 2.2e </w:t>
            </w:r>
            <w:r w:rsidR="008B7B59">
              <w:rPr>
                <w:position w:val="-6"/>
              </w:rPr>
              <w:pict w14:anchorId="66F19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0.9pt">
                  <v:imagedata r:id="rId12" o:title=""/>
                </v:shape>
              </w:pict>
            </w:r>
            <w:r w:rsidRPr="005424B3">
              <w:rPr>
                <w:lang w:val="pt-BR"/>
              </w:rPr>
              <w:t>2O</w:t>
            </w:r>
            <w:r w:rsidRPr="005424B3">
              <w:rPr>
                <w:vertAlign w:val="superscript"/>
                <w:lang w:val="pt-BR"/>
              </w:rPr>
              <w:t>2-</w:t>
            </w:r>
          </w:p>
          <w:p w14:paraId="6096EA69" w14:textId="77777777" w:rsidR="00F261D5" w:rsidRPr="005424B3" w:rsidRDefault="00F261D5" w:rsidP="00F261D5">
            <w:pPr>
              <w:spacing w:line="276" w:lineRule="auto"/>
              <w:jc w:val="both"/>
              <w:rPr>
                <w:b/>
                <w:bCs/>
                <w:iCs/>
                <w:lang w:val="pt-BR"/>
              </w:rPr>
            </w:pPr>
            <w:r w:rsidRPr="005424B3">
              <w:rPr>
                <w:b/>
                <w:bCs/>
                <w:iCs/>
                <w:lang w:val="pt-BR"/>
              </w:rPr>
              <w:t>1. Tác dụng với kim loại:</w:t>
            </w:r>
          </w:p>
          <w:p w14:paraId="0C709383" w14:textId="77777777" w:rsidR="00F261D5" w:rsidRPr="005424B3" w:rsidRDefault="00F261D5" w:rsidP="00F261D5">
            <w:pPr>
              <w:spacing w:line="276" w:lineRule="auto"/>
              <w:jc w:val="both"/>
              <w:rPr>
                <w:lang w:val="pt-BR"/>
              </w:rPr>
            </w:pPr>
            <w:r w:rsidRPr="005424B3">
              <w:rPr>
                <w:lang w:val="pt-BR"/>
              </w:rPr>
              <w:t>4Na + O</w:t>
            </w:r>
            <w:r w:rsidRPr="005424B3">
              <w:rPr>
                <w:vertAlign w:val="subscript"/>
                <w:lang w:val="pt-BR"/>
              </w:rPr>
              <w:t>2</w:t>
            </w:r>
            <w:r w:rsidRPr="005424B3">
              <w:rPr>
                <w:lang w:val="pt-BR"/>
              </w:rPr>
              <w:t xml:space="preserve"> </w:t>
            </w:r>
            <w:r w:rsidR="008B7B59">
              <w:rPr>
                <w:position w:val="-6"/>
              </w:rPr>
              <w:pict w14:anchorId="5CD5A30D">
                <v:shape id="_x0000_i1026" type="#_x0000_t75" style="width:15.05pt;height:10.9pt">
                  <v:imagedata r:id="rId12" o:title=""/>
                </v:shape>
              </w:pict>
            </w:r>
            <w:r w:rsidRPr="005424B3">
              <w:rPr>
                <w:lang w:val="pt-BR"/>
              </w:rPr>
              <w:t>2Na</w:t>
            </w:r>
            <w:r w:rsidRPr="005424B3">
              <w:rPr>
                <w:vertAlign w:val="subscript"/>
                <w:lang w:val="pt-BR"/>
              </w:rPr>
              <w:t>2</w:t>
            </w:r>
            <w:r w:rsidRPr="005424B3">
              <w:rPr>
                <w:lang w:val="pt-BR"/>
              </w:rPr>
              <w:t>O</w:t>
            </w:r>
          </w:p>
          <w:p w14:paraId="55D7C176" w14:textId="77777777" w:rsidR="00F261D5" w:rsidRPr="005424B3" w:rsidRDefault="00F261D5" w:rsidP="00F261D5">
            <w:pPr>
              <w:spacing w:line="276" w:lineRule="auto"/>
              <w:jc w:val="both"/>
              <w:rPr>
                <w:lang w:val="pt-BR"/>
              </w:rPr>
            </w:pPr>
            <w:r w:rsidRPr="005424B3">
              <w:rPr>
                <w:lang w:val="pt-BR"/>
              </w:rPr>
              <w:t>3Fe + 2O</w:t>
            </w:r>
            <w:r w:rsidRPr="005424B3">
              <w:rPr>
                <w:vertAlign w:val="subscript"/>
                <w:lang w:val="pt-BR"/>
              </w:rPr>
              <w:t>2</w:t>
            </w:r>
            <w:r w:rsidRPr="005424B3">
              <w:rPr>
                <w:lang w:val="pt-BR"/>
              </w:rPr>
              <w:t xml:space="preserve"> </w:t>
            </w:r>
            <w:r w:rsidR="008B7B59">
              <w:rPr>
                <w:position w:val="-6"/>
              </w:rPr>
              <w:pict w14:anchorId="0ADD1FD0">
                <v:shape id="_x0000_i1027" type="#_x0000_t75" style="width:15.05pt;height:10.9pt">
                  <v:imagedata r:id="rId12" o:title=""/>
                </v:shape>
              </w:pict>
            </w:r>
            <w:r w:rsidRPr="005424B3">
              <w:rPr>
                <w:lang w:val="pt-BR"/>
              </w:rPr>
              <w:t xml:space="preserve"> Fe</w:t>
            </w:r>
            <w:r w:rsidRPr="005424B3">
              <w:rPr>
                <w:vertAlign w:val="subscript"/>
                <w:lang w:val="pt-BR"/>
              </w:rPr>
              <w:t>3</w:t>
            </w:r>
            <w:r w:rsidRPr="005424B3">
              <w:rPr>
                <w:lang w:val="pt-BR"/>
              </w:rPr>
              <w:t>O</w:t>
            </w:r>
            <w:r w:rsidRPr="005424B3">
              <w:rPr>
                <w:vertAlign w:val="subscript"/>
                <w:lang w:val="pt-BR"/>
              </w:rPr>
              <w:t>4</w:t>
            </w:r>
            <w:r w:rsidRPr="005424B3">
              <w:rPr>
                <w:lang w:val="pt-BR"/>
              </w:rPr>
              <w:t xml:space="preserve"> </w:t>
            </w:r>
          </w:p>
          <w:p w14:paraId="49CABE88" w14:textId="614EA790" w:rsidR="00F261D5" w:rsidRPr="005424B3" w:rsidRDefault="00F261D5" w:rsidP="00F261D5">
            <w:pPr>
              <w:spacing w:line="276" w:lineRule="auto"/>
              <w:jc w:val="both"/>
              <w:rPr>
                <w:b/>
                <w:bCs/>
                <w:iCs/>
                <w:lang w:val="pt-BR"/>
              </w:rPr>
            </w:pPr>
            <w:r w:rsidRPr="005424B3">
              <w:rPr>
                <w:b/>
                <w:bCs/>
                <w:iCs/>
                <w:lang w:val="pt-BR"/>
              </w:rPr>
              <w:t>2. Tác dụng với phi kim:</w:t>
            </w:r>
            <w:r w:rsidRPr="005424B3">
              <w:rPr>
                <w:lang w:val="pt-BR"/>
              </w:rPr>
              <w:t>(Tr</w:t>
            </w:r>
            <w:r w:rsidR="00E905E9" w:rsidRPr="005424B3">
              <w:rPr>
                <w:lang w:val="pt-BR"/>
              </w:rPr>
              <w:t xml:space="preserve">ừ các Halogen) </w:t>
            </w:r>
          </w:p>
          <w:p w14:paraId="01FC4226" w14:textId="77777777" w:rsidR="00F261D5" w:rsidRPr="005424B3" w:rsidRDefault="00F261D5" w:rsidP="00F261D5">
            <w:pPr>
              <w:spacing w:line="276" w:lineRule="auto"/>
              <w:jc w:val="both"/>
              <w:rPr>
                <w:lang w:val="pt-BR"/>
              </w:rPr>
            </w:pPr>
            <w:r w:rsidRPr="005424B3">
              <w:rPr>
                <w:lang w:val="pt-BR"/>
              </w:rPr>
              <w:t>S + O</w:t>
            </w:r>
            <w:r w:rsidRPr="005424B3">
              <w:rPr>
                <w:vertAlign w:val="subscript"/>
                <w:lang w:val="pt-BR"/>
              </w:rPr>
              <w:t>2</w:t>
            </w:r>
            <w:r w:rsidR="008B7B59">
              <w:rPr>
                <w:position w:val="-6"/>
              </w:rPr>
              <w:pict w14:anchorId="671F99B7">
                <v:shape id="_x0000_i1028" type="#_x0000_t75" style="width:15.05pt;height:10.9pt">
                  <v:imagedata r:id="rId12" o:title=""/>
                </v:shape>
              </w:pict>
            </w:r>
            <w:r w:rsidRPr="005424B3">
              <w:rPr>
                <w:lang w:val="pt-BR"/>
              </w:rPr>
              <w:t>SO</w:t>
            </w:r>
            <w:r w:rsidRPr="005424B3">
              <w:rPr>
                <w:vertAlign w:val="subscript"/>
                <w:lang w:val="pt-BR"/>
              </w:rPr>
              <w:t>2</w:t>
            </w:r>
            <w:r w:rsidRPr="005424B3">
              <w:rPr>
                <w:lang w:val="pt-BR"/>
              </w:rPr>
              <w:t xml:space="preserve"> </w:t>
            </w:r>
          </w:p>
          <w:p w14:paraId="45825E02" w14:textId="77777777" w:rsidR="00F261D5" w:rsidRPr="005424B3" w:rsidRDefault="00F261D5" w:rsidP="00F261D5">
            <w:pPr>
              <w:spacing w:line="276" w:lineRule="auto"/>
              <w:jc w:val="both"/>
              <w:rPr>
                <w:lang w:val="pt-BR"/>
              </w:rPr>
            </w:pPr>
            <w:r w:rsidRPr="005424B3">
              <w:rPr>
                <w:lang w:val="pt-BR"/>
              </w:rPr>
              <w:t>4P + 5O</w:t>
            </w:r>
            <w:r w:rsidRPr="005424B3">
              <w:rPr>
                <w:vertAlign w:val="subscript"/>
                <w:lang w:val="pt-BR"/>
              </w:rPr>
              <w:t>2</w:t>
            </w:r>
            <w:r w:rsidRPr="005424B3">
              <w:rPr>
                <w:lang w:val="pt-BR"/>
              </w:rPr>
              <w:t xml:space="preserve"> </w:t>
            </w:r>
            <w:r w:rsidR="008B7B59">
              <w:rPr>
                <w:position w:val="-6"/>
              </w:rPr>
              <w:pict w14:anchorId="4258E9DB">
                <v:shape id="_x0000_i1029" type="#_x0000_t75" style="width:15.05pt;height:10.9pt">
                  <v:imagedata r:id="rId12" o:title=""/>
                </v:shape>
              </w:pict>
            </w:r>
            <w:r w:rsidRPr="005424B3">
              <w:rPr>
                <w:lang w:val="pt-BR"/>
              </w:rPr>
              <w:t xml:space="preserve"> 2P</w:t>
            </w:r>
            <w:r w:rsidRPr="005424B3">
              <w:rPr>
                <w:vertAlign w:val="subscript"/>
                <w:lang w:val="pt-BR"/>
              </w:rPr>
              <w:t>2</w:t>
            </w:r>
            <w:r w:rsidRPr="005424B3">
              <w:rPr>
                <w:lang w:val="pt-BR"/>
              </w:rPr>
              <w:t>O</w:t>
            </w:r>
            <w:r w:rsidRPr="005424B3">
              <w:rPr>
                <w:vertAlign w:val="subscript"/>
                <w:lang w:val="pt-BR"/>
              </w:rPr>
              <w:t>5</w:t>
            </w:r>
          </w:p>
          <w:p w14:paraId="55949344" w14:textId="77777777" w:rsidR="00F261D5" w:rsidRPr="005424B3" w:rsidRDefault="00F261D5" w:rsidP="00F261D5">
            <w:pPr>
              <w:spacing w:line="276" w:lineRule="auto"/>
              <w:rPr>
                <w:b/>
                <w:bCs/>
                <w:iCs/>
                <w:lang w:val="pt-BR"/>
              </w:rPr>
            </w:pPr>
            <w:r w:rsidRPr="005424B3">
              <w:rPr>
                <w:b/>
                <w:bCs/>
                <w:iCs/>
                <w:lang w:val="pt-BR"/>
              </w:rPr>
              <w:lastRenderedPageBreak/>
              <w:t>3. Tác dụng với hợp chất khác.</w:t>
            </w:r>
          </w:p>
          <w:p w14:paraId="3FE27CDB" w14:textId="77777777" w:rsidR="00F261D5" w:rsidRPr="005424B3" w:rsidRDefault="00F261D5" w:rsidP="00F261D5">
            <w:pPr>
              <w:spacing w:line="276" w:lineRule="auto"/>
              <w:rPr>
                <w:lang w:val="pt-BR"/>
              </w:rPr>
            </w:pPr>
            <w:r w:rsidRPr="005424B3">
              <w:rPr>
                <w:lang w:val="pt-BR"/>
              </w:rPr>
              <w:t>O</w:t>
            </w:r>
            <w:r w:rsidRPr="005424B3">
              <w:rPr>
                <w:vertAlign w:val="subscript"/>
                <w:lang w:val="pt-BR"/>
              </w:rPr>
              <w:t>2</w:t>
            </w:r>
            <w:r w:rsidRPr="005424B3">
              <w:rPr>
                <w:lang w:val="pt-BR"/>
              </w:rPr>
              <w:t xml:space="preserve"> + FeO  </w:t>
            </w:r>
            <w:r w:rsidR="008B7B59">
              <w:rPr>
                <w:position w:val="-6"/>
              </w:rPr>
              <w:pict w14:anchorId="550E890B">
                <v:shape id="_x0000_i1030" type="#_x0000_t75" style="width:15.05pt;height:10.9pt">
                  <v:imagedata r:id="rId12" o:title=""/>
                </v:shape>
              </w:pict>
            </w:r>
            <w:r w:rsidRPr="005424B3">
              <w:rPr>
                <w:lang w:val="pt-BR"/>
              </w:rPr>
              <w:t xml:space="preserve"> Fe</w:t>
            </w:r>
            <w:r w:rsidRPr="005424B3">
              <w:rPr>
                <w:vertAlign w:val="subscript"/>
                <w:lang w:val="pt-BR"/>
              </w:rPr>
              <w:t>2</w:t>
            </w:r>
            <w:r w:rsidRPr="005424B3">
              <w:rPr>
                <w:lang w:val="pt-BR"/>
              </w:rPr>
              <w:t>O</w:t>
            </w:r>
            <w:r w:rsidRPr="005424B3">
              <w:rPr>
                <w:vertAlign w:val="subscript"/>
                <w:lang w:val="pt-BR"/>
              </w:rPr>
              <w:t>3</w:t>
            </w:r>
          </w:p>
          <w:p w14:paraId="6EDCBFA3" w14:textId="77777777" w:rsidR="00F261D5" w:rsidRPr="005424B3" w:rsidRDefault="00F261D5" w:rsidP="00F261D5">
            <w:pPr>
              <w:spacing w:line="276" w:lineRule="auto"/>
              <w:rPr>
                <w:vertAlign w:val="subscript"/>
                <w:lang w:val="pt-BR"/>
              </w:rPr>
            </w:pPr>
            <w:r w:rsidRPr="005424B3">
              <w:rPr>
                <w:lang w:val="pt-BR"/>
              </w:rPr>
              <w:t>O</w:t>
            </w:r>
            <w:r w:rsidRPr="005424B3">
              <w:rPr>
                <w:vertAlign w:val="subscript"/>
                <w:lang w:val="pt-BR"/>
              </w:rPr>
              <w:t>2</w:t>
            </w:r>
            <w:r w:rsidRPr="005424B3">
              <w:rPr>
                <w:lang w:val="pt-BR"/>
              </w:rPr>
              <w:t xml:space="preserve"> + 2SO</w:t>
            </w:r>
            <w:r w:rsidRPr="005424B3">
              <w:rPr>
                <w:vertAlign w:val="subscript"/>
                <w:lang w:val="pt-BR"/>
              </w:rPr>
              <w:t>2</w:t>
            </w:r>
            <w:r w:rsidRPr="005424B3">
              <w:rPr>
                <w:lang w:val="pt-BR"/>
              </w:rPr>
              <w:t xml:space="preserve"> </w:t>
            </w:r>
            <w:r w:rsidR="008B7B59">
              <w:rPr>
                <w:position w:val="-6"/>
              </w:rPr>
              <w:pict w14:anchorId="29AC5B8A">
                <v:shape id="_x0000_i1031" type="#_x0000_t75" style="width:45.2pt;height:16.75pt">
                  <v:imagedata r:id="rId13" o:title=""/>
                </v:shape>
              </w:pict>
            </w:r>
            <w:r w:rsidRPr="005424B3">
              <w:rPr>
                <w:lang w:val="pt-BR"/>
              </w:rPr>
              <w:t>2SO</w:t>
            </w:r>
            <w:r w:rsidRPr="005424B3">
              <w:rPr>
                <w:vertAlign w:val="subscript"/>
                <w:lang w:val="pt-BR"/>
              </w:rPr>
              <w:t>3</w:t>
            </w:r>
          </w:p>
          <w:p w14:paraId="479A17B9" w14:textId="77777777" w:rsidR="00F261D5" w:rsidRPr="005424B3" w:rsidRDefault="00F261D5" w:rsidP="00F261D5">
            <w:pPr>
              <w:spacing w:line="276" w:lineRule="auto"/>
              <w:jc w:val="both"/>
              <w:rPr>
                <w:b/>
                <w:bCs/>
                <w:lang w:val="pt-BR"/>
              </w:rPr>
            </w:pPr>
            <w:r w:rsidRPr="005424B3">
              <w:rPr>
                <w:b/>
                <w:bCs/>
                <w:lang w:val="pt-BR"/>
              </w:rPr>
              <w:t xml:space="preserve">IV. ỨNG DỤNG </w:t>
            </w:r>
          </w:p>
          <w:p w14:paraId="7D8CF862" w14:textId="3515F1F8" w:rsidR="00F261D5" w:rsidRPr="005424B3" w:rsidRDefault="00F261D5" w:rsidP="00F261D5">
            <w:pPr>
              <w:spacing w:line="276" w:lineRule="auto"/>
              <w:rPr>
                <w:lang w:val="pt-BR"/>
              </w:rPr>
            </w:pPr>
            <w:r w:rsidRPr="005424B3">
              <w:rPr>
                <w:lang w:val="pt-BR"/>
              </w:rPr>
              <w:t xml:space="preserve">-Oxi có vai trò quyết định đến sự sống của con người và động vật. </w:t>
            </w:r>
          </w:p>
          <w:p w14:paraId="2421C230" w14:textId="75924DF3" w:rsidR="00F261D5" w:rsidRPr="005424B3" w:rsidRDefault="00F261D5" w:rsidP="00F261D5">
            <w:pPr>
              <w:spacing w:line="276" w:lineRule="auto"/>
              <w:jc w:val="both"/>
              <w:rPr>
                <w:b/>
                <w:bCs/>
                <w:lang w:val="pt-BR"/>
              </w:rPr>
            </w:pPr>
            <w:r w:rsidRPr="005424B3">
              <w:rPr>
                <w:lang w:val="pt-BR"/>
              </w:rPr>
              <w:t>-Oxi phục vụ cho các ngành cn, y  tế …</w:t>
            </w:r>
            <w:r w:rsidRPr="005424B3">
              <w:rPr>
                <w:b/>
                <w:bCs/>
                <w:lang w:val="pt-BR"/>
              </w:rPr>
              <w:t xml:space="preserve"> </w:t>
            </w:r>
          </w:p>
          <w:p w14:paraId="3E236535" w14:textId="77777777" w:rsidR="00F261D5" w:rsidRPr="005424B3" w:rsidRDefault="00F261D5" w:rsidP="00F261D5">
            <w:pPr>
              <w:spacing w:line="276" w:lineRule="auto"/>
              <w:jc w:val="both"/>
              <w:rPr>
                <w:b/>
                <w:bCs/>
                <w:lang w:val="pt-BR"/>
              </w:rPr>
            </w:pPr>
            <w:r w:rsidRPr="005424B3">
              <w:rPr>
                <w:b/>
                <w:bCs/>
                <w:lang w:val="pt-BR"/>
              </w:rPr>
              <w:t>V. ĐIỀU CHẾ</w:t>
            </w:r>
          </w:p>
          <w:p w14:paraId="6EEE7DD0" w14:textId="77777777" w:rsidR="00F261D5" w:rsidRPr="005424B3" w:rsidRDefault="00F261D5" w:rsidP="00F261D5">
            <w:pPr>
              <w:spacing w:line="276" w:lineRule="auto"/>
              <w:jc w:val="both"/>
              <w:rPr>
                <w:b/>
                <w:bCs/>
                <w:iCs/>
                <w:lang w:val="pt-BR"/>
              </w:rPr>
            </w:pPr>
            <w:r w:rsidRPr="005424B3">
              <w:rPr>
                <w:b/>
                <w:bCs/>
                <w:iCs/>
                <w:lang w:val="pt-BR"/>
              </w:rPr>
              <w:t xml:space="preserve">1. Trong phòng thí nghiệm  </w:t>
            </w:r>
          </w:p>
          <w:p w14:paraId="4E5D936A" w14:textId="77777777" w:rsidR="00F261D5" w:rsidRPr="005424B3" w:rsidRDefault="00F261D5" w:rsidP="00F261D5">
            <w:pPr>
              <w:spacing w:line="276" w:lineRule="auto"/>
              <w:jc w:val="both"/>
              <w:rPr>
                <w:lang w:val="pt-BR"/>
              </w:rPr>
            </w:pPr>
            <w:r w:rsidRPr="005424B3">
              <w:rPr>
                <w:lang w:val="pt-BR"/>
              </w:rPr>
              <w:t>Nhiệt phân KMnO</w:t>
            </w:r>
            <w:r w:rsidRPr="005424B3">
              <w:rPr>
                <w:vertAlign w:val="subscript"/>
                <w:lang w:val="pt-BR"/>
              </w:rPr>
              <w:t>4</w:t>
            </w:r>
            <w:r w:rsidRPr="005424B3">
              <w:rPr>
                <w:lang w:val="pt-BR"/>
              </w:rPr>
              <w:t>, KClO</w:t>
            </w:r>
            <w:r w:rsidRPr="005424B3">
              <w:rPr>
                <w:vertAlign w:val="subscript"/>
                <w:lang w:val="pt-BR"/>
              </w:rPr>
              <w:t>3</w:t>
            </w:r>
            <w:r w:rsidRPr="005424B3">
              <w:rPr>
                <w:lang w:val="pt-BR"/>
              </w:rPr>
              <w:t>…</w:t>
            </w:r>
          </w:p>
          <w:p w14:paraId="76ED3746" w14:textId="77777777" w:rsidR="00F261D5" w:rsidRPr="005424B3" w:rsidRDefault="00F261D5" w:rsidP="00F261D5">
            <w:pPr>
              <w:spacing w:line="276" w:lineRule="auto"/>
              <w:jc w:val="both"/>
              <w:rPr>
                <w:lang w:val="pt-BR"/>
              </w:rPr>
            </w:pPr>
            <w:r w:rsidRPr="005424B3">
              <w:rPr>
                <w:lang w:val="pt-BR"/>
              </w:rPr>
              <w:t>2KMnO</w:t>
            </w:r>
            <w:r w:rsidRPr="005424B3">
              <w:rPr>
                <w:vertAlign w:val="subscript"/>
                <w:lang w:val="pt-BR"/>
              </w:rPr>
              <w:t>4</w:t>
            </w:r>
            <w:r w:rsidRPr="005424B3">
              <w:rPr>
                <w:lang w:val="pt-BR"/>
              </w:rPr>
              <w:t xml:space="preserve"> </w:t>
            </w:r>
            <w:r w:rsidR="008B7B59">
              <w:rPr>
                <w:position w:val="-6"/>
              </w:rPr>
              <w:pict w14:anchorId="155994E5">
                <v:shape id="_x0000_i1032" type="#_x0000_t75" style="width:37.65pt;height:18.4pt">
                  <v:imagedata r:id="rId14" o:title=""/>
                </v:shape>
              </w:pict>
            </w:r>
            <w:r w:rsidRPr="005424B3">
              <w:rPr>
                <w:lang w:val="pt-BR"/>
              </w:rPr>
              <w:t xml:space="preserve"> K</w:t>
            </w:r>
            <w:r w:rsidRPr="005424B3">
              <w:rPr>
                <w:vertAlign w:val="subscript"/>
                <w:lang w:val="pt-BR"/>
              </w:rPr>
              <w:t>2</w:t>
            </w:r>
            <w:r w:rsidRPr="005424B3">
              <w:rPr>
                <w:lang w:val="pt-BR"/>
              </w:rPr>
              <w:t>MnO</w:t>
            </w:r>
            <w:r w:rsidRPr="005424B3">
              <w:rPr>
                <w:vertAlign w:val="subscript"/>
                <w:lang w:val="pt-BR"/>
              </w:rPr>
              <w:t>4</w:t>
            </w:r>
            <w:r w:rsidRPr="005424B3">
              <w:rPr>
                <w:lang w:val="pt-BR"/>
              </w:rPr>
              <w:t xml:space="preserve"> + MnO</w:t>
            </w:r>
            <w:r w:rsidRPr="005424B3">
              <w:rPr>
                <w:vertAlign w:val="subscript"/>
                <w:lang w:val="pt-BR"/>
              </w:rPr>
              <w:t>2</w:t>
            </w:r>
            <w:r w:rsidRPr="005424B3">
              <w:rPr>
                <w:lang w:val="pt-BR"/>
              </w:rPr>
              <w:t>+ O</w:t>
            </w:r>
            <w:r w:rsidRPr="005424B3">
              <w:rPr>
                <w:vertAlign w:val="subscript"/>
                <w:lang w:val="pt-BR"/>
              </w:rPr>
              <w:t>2</w:t>
            </w:r>
          </w:p>
          <w:p w14:paraId="7AAF09AA" w14:textId="77777777" w:rsidR="00F261D5" w:rsidRPr="005424B3" w:rsidRDefault="00F261D5" w:rsidP="00F261D5">
            <w:pPr>
              <w:spacing w:line="276" w:lineRule="auto"/>
              <w:jc w:val="both"/>
              <w:rPr>
                <w:lang w:val="pt-BR"/>
              </w:rPr>
            </w:pPr>
            <w:r w:rsidRPr="005424B3">
              <w:rPr>
                <w:b/>
                <w:bCs/>
                <w:iCs/>
                <w:lang w:val="pt-BR"/>
              </w:rPr>
              <w:t xml:space="preserve">2. Trong công nghiệp  </w:t>
            </w:r>
          </w:p>
          <w:p w14:paraId="2812CA47" w14:textId="77777777" w:rsidR="00F261D5" w:rsidRPr="005424B3" w:rsidRDefault="00F261D5" w:rsidP="00F261D5">
            <w:pPr>
              <w:spacing w:line="276" w:lineRule="auto"/>
              <w:jc w:val="both"/>
              <w:rPr>
                <w:lang w:val="pt-BR"/>
              </w:rPr>
            </w:pPr>
            <w:r w:rsidRPr="005424B3">
              <w:rPr>
                <w:lang w:val="pt-BR"/>
              </w:rPr>
              <w:t>a/</w:t>
            </w:r>
            <w:r w:rsidRPr="005424B3">
              <w:rPr>
                <w:b/>
                <w:bCs/>
                <w:lang w:val="pt-BR"/>
              </w:rPr>
              <w:t xml:space="preserve"> </w:t>
            </w:r>
            <w:r w:rsidRPr="005424B3">
              <w:rPr>
                <w:lang w:val="pt-BR"/>
              </w:rPr>
              <w:t xml:space="preserve">Chưng cất không khí </w:t>
            </w:r>
          </w:p>
          <w:p w14:paraId="73E6C182" w14:textId="77777777" w:rsidR="00F261D5" w:rsidRPr="005424B3" w:rsidRDefault="00F261D5" w:rsidP="00F261D5">
            <w:pPr>
              <w:spacing w:line="276" w:lineRule="auto"/>
              <w:jc w:val="both"/>
              <w:rPr>
                <w:lang w:val="pt-BR"/>
              </w:rPr>
            </w:pPr>
            <w:r w:rsidRPr="005424B3">
              <w:rPr>
                <w:lang w:val="pt-BR"/>
              </w:rPr>
              <w:t>b/ Điện phân nước</w:t>
            </w:r>
          </w:p>
          <w:p w14:paraId="22807506" w14:textId="77777777" w:rsidR="00F261D5" w:rsidRPr="005424B3" w:rsidRDefault="00F261D5" w:rsidP="00F261D5">
            <w:pPr>
              <w:jc w:val="both"/>
              <w:rPr>
                <w:vertAlign w:val="subscript"/>
                <w:lang w:val="pt-BR"/>
              </w:rPr>
            </w:pPr>
            <w:r w:rsidRPr="005424B3">
              <w:rPr>
                <w:lang w:val="pt-BR"/>
              </w:rPr>
              <w:t>2H</w:t>
            </w:r>
            <w:r w:rsidRPr="005424B3">
              <w:rPr>
                <w:vertAlign w:val="subscript"/>
                <w:lang w:val="pt-BR"/>
              </w:rPr>
              <w:t>2</w:t>
            </w:r>
            <w:r w:rsidRPr="005424B3">
              <w:rPr>
                <w:lang w:val="pt-BR"/>
              </w:rPr>
              <w:t xml:space="preserve">O </w:t>
            </w:r>
            <w:r w:rsidR="008B7B59">
              <w:rPr>
                <w:position w:val="-6"/>
              </w:rPr>
              <w:pict w14:anchorId="28B1C9DE">
                <v:shape id="_x0000_i1033" type="#_x0000_t75" style="width:34.35pt;height:15.9pt">
                  <v:imagedata r:id="rId15" o:title=""/>
                </v:shape>
              </w:pict>
            </w:r>
            <w:r w:rsidRPr="005424B3">
              <w:rPr>
                <w:lang w:val="pt-BR"/>
              </w:rPr>
              <w:t>2H</w:t>
            </w:r>
            <w:r w:rsidRPr="005424B3">
              <w:rPr>
                <w:vertAlign w:val="subscript"/>
                <w:lang w:val="pt-BR"/>
              </w:rPr>
              <w:t>2</w:t>
            </w:r>
            <w:r w:rsidRPr="005424B3">
              <w:rPr>
                <w:lang w:val="pt-BR"/>
              </w:rPr>
              <w:t xml:space="preserve"> + O</w:t>
            </w:r>
            <w:r w:rsidRPr="005424B3">
              <w:rPr>
                <w:vertAlign w:val="subscript"/>
                <w:lang w:val="pt-BR"/>
              </w:rPr>
              <w:t>2</w:t>
            </w:r>
          </w:p>
          <w:p w14:paraId="58BFF969" w14:textId="77777777" w:rsidR="00F261D5" w:rsidRPr="005424B3" w:rsidRDefault="00F261D5" w:rsidP="00F261D5">
            <w:pPr>
              <w:spacing w:line="276" w:lineRule="auto"/>
              <w:jc w:val="both"/>
              <w:rPr>
                <w:b/>
                <w:bCs/>
                <w:lang w:val="pt-BR"/>
              </w:rPr>
            </w:pPr>
            <w:r w:rsidRPr="005424B3">
              <w:rPr>
                <w:b/>
                <w:bCs/>
                <w:lang w:val="pt-BR"/>
              </w:rPr>
              <w:t>B. OZÔN</w:t>
            </w:r>
          </w:p>
          <w:p w14:paraId="57D01B04" w14:textId="77777777" w:rsidR="00F261D5" w:rsidRPr="005424B3" w:rsidRDefault="00F261D5" w:rsidP="00F261D5">
            <w:pPr>
              <w:spacing w:line="276" w:lineRule="auto"/>
              <w:jc w:val="both"/>
              <w:rPr>
                <w:b/>
                <w:bCs/>
                <w:lang w:val="pt-BR"/>
              </w:rPr>
            </w:pPr>
            <w:r w:rsidRPr="005424B3">
              <w:rPr>
                <w:b/>
                <w:bCs/>
                <w:lang w:val="pt-BR"/>
              </w:rPr>
              <w:t xml:space="preserve">I. TÍNH CHẤT </w:t>
            </w:r>
          </w:p>
          <w:p w14:paraId="65A95B8A" w14:textId="1C9EB242" w:rsidR="00F261D5" w:rsidRPr="005424B3" w:rsidRDefault="00F261D5" w:rsidP="00F261D5">
            <w:pPr>
              <w:spacing w:line="276" w:lineRule="auto"/>
              <w:jc w:val="both"/>
              <w:rPr>
                <w:lang w:val="pt-BR"/>
              </w:rPr>
            </w:pPr>
            <w:r w:rsidRPr="005424B3">
              <w:rPr>
                <w:lang w:val="pt-BR"/>
              </w:rPr>
              <w:t>-Khí ozôn màu xanh nhạt, mùi đặc trưng, hóa lỏng ở -112</w:t>
            </w:r>
            <w:r w:rsidRPr="005424B3">
              <w:rPr>
                <w:vertAlign w:val="superscript"/>
                <w:lang w:val="pt-BR"/>
              </w:rPr>
              <w:t>0</w:t>
            </w:r>
            <w:r w:rsidR="00A95F4F" w:rsidRPr="005424B3">
              <w:rPr>
                <w:lang w:val="pt-BR"/>
              </w:rPr>
              <w:t>C</w:t>
            </w:r>
          </w:p>
          <w:p w14:paraId="7FAD3C45" w14:textId="52AC15BA" w:rsidR="00A95F4F" w:rsidRPr="005424B3" w:rsidRDefault="00F261D5" w:rsidP="00F261D5">
            <w:pPr>
              <w:spacing w:line="276" w:lineRule="auto"/>
              <w:jc w:val="both"/>
              <w:rPr>
                <w:lang w:val="pt-BR"/>
              </w:rPr>
            </w:pPr>
            <w:r w:rsidRPr="005424B3">
              <w:rPr>
                <w:lang w:val="pt-BR"/>
              </w:rPr>
              <w:t>-Ozôn có tính oxihóa mạnh, mạnh hơn oxi, oxihóa được n</w:t>
            </w:r>
            <w:r w:rsidR="00A95F4F" w:rsidRPr="005424B3">
              <w:rPr>
                <w:lang w:val="pt-BR"/>
              </w:rPr>
              <w:t>hiều kim loại(trừ Au, Pt):</w:t>
            </w:r>
          </w:p>
          <w:p w14:paraId="35515DEA" w14:textId="77777777" w:rsidR="00F261D5" w:rsidRPr="005424B3" w:rsidRDefault="00F261D5" w:rsidP="00F261D5">
            <w:pPr>
              <w:spacing w:line="276" w:lineRule="auto"/>
              <w:jc w:val="both"/>
              <w:rPr>
                <w:lang w:val="pt-BR"/>
              </w:rPr>
            </w:pPr>
            <w:r w:rsidRPr="005424B3">
              <w:rPr>
                <w:lang w:val="pt-BR"/>
              </w:rPr>
              <w:t>2Ag + O</w:t>
            </w:r>
            <w:r w:rsidRPr="005424B3">
              <w:rPr>
                <w:vertAlign w:val="subscript"/>
                <w:lang w:val="pt-BR"/>
              </w:rPr>
              <w:t>3</w:t>
            </w:r>
            <w:r w:rsidRPr="005424B3">
              <w:rPr>
                <w:lang w:val="pt-BR"/>
              </w:rPr>
              <w:t xml:space="preserve"> </w:t>
            </w:r>
            <w:r w:rsidR="008B7B59">
              <w:rPr>
                <w:position w:val="-6"/>
              </w:rPr>
              <w:pict w14:anchorId="7D59F2B7">
                <v:shape id="_x0000_i1034" type="#_x0000_t75" style="width:15.05pt;height:10.9pt">
                  <v:imagedata r:id="rId12" o:title=""/>
                </v:shape>
              </w:pict>
            </w:r>
            <w:r w:rsidRPr="005424B3">
              <w:rPr>
                <w:lang w:val="pt-BR"/>
              </w:rPr>
              <w:t xml:space="preserve"> Ag</w:t>
            </w:r>
            <w:r w:rsidRPr="005424B3">
              <w:rPr>
                <w:vertAlign w:val="subscript"/>
                <w:lang w:val="pt-BR"/>
              </w:rPr>
              <w:t>2</w:t>
            </w:r>
            <w:r w:rsidRPr="005424B3">
              <w:rPr>
                <w:lang w:val="pt-BR"/>
              </w:rPr>
              <w:t>O + O</w:t>
            </w:r>
            <w:r w:rsidRPr="005424B3">
              <w:rPr>
                <w:vertAlign w:val="subscript"/>
                <w:lang w:val="pt-BR"/>
              </w:rPr>
              <w:t>2</w:t>
            </w:r>
          </w:p>
          <w:p w14:paraId="30557BE9" w14:textId="77777777" w:rsidR="00F261D5" w:rsidRPr="005424B3" w:rsidRDefault="00F261D5" w:rsidP="00F261D5">
            <w:pPr>
              <w:jc w:val="both"/>
              <w:rPr>
                <w:vertAlign w:val="subscript"/>
                <w:lang w:val="sv-SE"/>
              </w:rPr>
            </w:pPr>
            <w:r w:rsidRPr="005424B3">
              <w:rPr>
                <w:lang w:val="sv-SE"/>
              </w:rPr>
              <w:t>2KI + O</w:t>
            </w:r>
            <w:r w:rsidRPr="005424B3">
              <w:rPr>
                <w:vertAlign w:val="subscript"/>
                <w:lang w:val="sv-SE"/>
              </w:rPr>
              <w:t>3</w:t>
            </w:r>
            <w:r w:rsidRPr="005424B3">
              <w:rPr>
                <w:lang w:val="sv-SE"/>
              </w:rPr>
              <w:t xml:space="preserve"> + H</w:t>
            </w:r>
            <w:r w:rsidRPr="005424B3">
              <w:rPr>
                <w:vertAlign w:val="subscript"/>
                <w:lang w:val="sv-SE"/>
              </w:rPr>
              <w:t>2</w:t>
            </w:r>
            <w:r w:rsidRPr="005424B3">
              <w:rPr>
                <w:lang w:val="sv-SE"/>
              </w:rPr>
              <w:t xml:space="preserve">O </w:t>
            </w:r>
            <w:r w:rsidR="008B7B59">
              <w:rPr>
                <w:position w:val="-6"/>
              </w:rPr>
              <w:pict w14:anchorId="7EC14D50">
                <v:shape id="_x0000_i1035" type="#_x0000_t75" style="width:15.05pt;height:10.9pt">
                  <v:imagedata r:id="rId12" o:title=""/>
                </v:shape>
              </w:pict>
            </w:r>
            <w:r w:rsidRPr="005424B3">
              <w:rPr>
                <w:lang w:val="sv-SE"/>
              </w:rPr>
              <w:t>2KOH + O</w:t>
            </w:r>
            <w:r w:rsidRPr="005424B3">
              <w:rPr>
                <w:vertAlign w:val="subscript"/>
                <w:lang w:val="sv-SE"/>
              </w:rPr>
              <w:t>2</w:t>
            </w:r>
            <w:r w:rsidRPr="005424B3">
              <w:rPr>
                <w:lang w:val="sv-SE"/>
              </w:rPr>
              <w:t xml:space="preserve"> + I</w:t>
            </w:r>
            <w:r w:rsidRPr="005424B3">
              <w:rPr>
                <w:vertAlign w:val="subscript"/>
                <w:lang w:val="sv-SE"/>
              </w:rPr>
              <w:t>2</w:t>
            </w:r>
          </w:p>
          <w:p w14:paraId="4D1CD7AB" w14:textId="77777777" w:rsidR="00F261D5" w:rsidRPr="005424B3" w:rsidRDefault="00F261D5" w:rsidP="00F261D5">
            <w:pPr>
              <w:spacing w:line="276" w:lineRule="auto"/>
              <w:rPr>
                <w:b/>
                <w:bCs/>
              </w:rPr>
            </w:pPr>
            <w:r w:rsidRPr="005424B3">
              <w:rPr>
                <w:b/>
                <w:bCs/>
              </w:rPr>
              <w:t>II. OZÔN TRONG TỰ NHIÊN</w:t>
            </w:r>
          </w:p>
          <w:p w14:paraId="1BF08E8B" w14:textId="175AEFDD" w:rsidR="00F261D5" w:rsidRPr="005424B3" w:rsidRDefault="00F261D5" w:rsidP="00A95F4F">
            <w:pPr>
              <w:spacing w:line="276" w:lineRule="auto"/>
            </w:pPr>
            <w:r w:rsidRPr="005424B3">
              <w:t>-Tạo thành trong khí quyển khi có sự phóng điện</w:t>
            </w:r>
            <w:r w:rsidR="00A95F4F" w:rsidRPr="005424B3">
              <w:t xml:space="preserve">. </w:t>
            </w:r>
            <w:r w:rsidRPr="005424B3">
              <w:t>Tập trung ở lớp khí quyển cách mặt đất 20-30km</w:t>
            </w:r>
          </w:p>
          <w:p w14:paraId="6F753935" w14:textId="77777777" w:rsidR="00F261D5" w:rsidRPr="005424B3" w:rsidRDefault="00F261D5" w:rsidP="00F261D5">
            <w:pPr>
              <w:spacing w:line="276" w:lineRule="auto"/>
              <w:jc w:val="both"/>
              <w:rPr>
                <w:b/>
                <w:bCs/>
              </w:rPr>
            </w:pPr>
            <w:r w:rsidRPr="005424B3">
              <w:rPr>
                <w:b/>
                <w:bCs/>
              </w:rPr>
              <w:t xml:space="preserve">III. ỨNG DỤNG </w:t>
            </w:r>
          </w:p>
          <w:p w14:paraId="712B1146" w14:textId="1FE147CF" w:rsidR="00F261D5" w:rsidRPr="005424B3" w:rsidRDefault="00F261D5" w:rsidP="00F261D5">
            <w:pPr>
              <w:jc w:val="both"/>
              <w:rPr>
                <w:lang w:val="nb-NO"/>
              </w:rPr>
            </w:pPr>
            <w:r w:rsidRPr="005424B3">
              <w:t>-Dựa vào tính oxihóa dùng để tẩy trắng tinh bột, dầu ăn,y học sát trùng nước</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2D13C99" w14:textId="52E79433" w:rsidR="00F261D5" w:rsidRPr="005424B3" w:rsidRDefault="00F261D5" w:rsidP="00F261D5">
            <w:pPr>
              <w:spacing w:line="276" w:lineRule="auto"/>
              <w:jc w:val="both"/>
            </w:pPr>
            <w:r w:rsidRPr="005424B3">
              <w:lastRenderedPageBreak/>
              <w:t>- GV: dùng bảng tuần hoàn để giới thiệu sơ lược về vị trí của nguyên tố oxi trong HTTH.</w:t>
            </w:r>
          </w:p>
          <w:p w14:paraId="4D0D6544" w14:textId="77777777" w:rsidR="004571C1" w:rsidRPr="005424B3" w:rsidRDefault="004571C1" w:rsidP="00F261D5">
            <w:pPr>
              <w:spacing w:line="276" w:lineRule="auto"/>
              <w:jc w:val="both"/>
            </w:pPr>
          </w:p>
          <w:p w14:paraId="52CC9851" w14:textId="494B581B" w:rsidR="00F261D5" w:rsidRPr="005424B3" w:rsidRDefault="00F261D5" w:rsidP="00F261D5">
            <w:pPr>
              <w:spacing w:line="276" w:lineRule="auto"/>
              <w:jc w:val="both"/>
            </w:pPr>
            <w:r w:rsidRPr="005424B3">
              <w:t xml:space="preserve">GV: Yêu cầu HS trình bày một số tính chất vật lý được biết </w:t>
            </w:r>
            <w:r w:rsidR="004571C1" w:rsidRPr="005424B3">
              <w:t xml:space="preserve">của oxi </w:t>
            </w:r>
            <w:r w:rsidRPr="005424B3">
              <w:t>.</w:t>
            </w:r>
          </w:p>
          <w:p w14:paraId="5A10CD26" w14:textId="77777777" w:rsidR="004571C1" w:rsidRPr="005424B3" w:rsidRDefault="004571C1" w:rsidP="00F261D5">
            <w:pPr>
              <w:spacing w:line="276" w:lineRule="auto"/>
              <w:jc w:val="both"/>
            </w:pPr>
          </w:p>
          <w:p w14:paraId="1165ECA7" w14:textId="77777777" w:rsidR="00A95F4F" w:rsidRPr="005424B3" w:rsidRDefault="00A95F4F" w:rsidP="00F261D5">
            <w:pPr>
              <w:spacing w:line="276" w:lineRule="auto"/>
              <w:jc w:val="both"/>
            </w:pPr>
          </w:p>
          <w:p w14:paraId="1549909F" w14:textId="77777777" w:rsidR="00F261D5" w:rsidRPr="005424B3" w:rsidRDefault="00F261D5" w:rsidP="00F261D5">
            <w:pPr>
              <w:spacing w:line="276" w:lineRule="auto"/>
              <w:jc w:val="both"/>
            </w:pPr>
            <w:r w:rsidRPr="005424B3">
              <w:t>- GV: Đặt vấn đề: Tính chất hóa học cơ bản của Oxi là gì?</w:t>
            </w:r>
          </w:p>
          <w:p w14:paraId="423DDB0F" w14:textId="77777777" w:rsidR="00F261D5" w:rsidRPr="005424B3" w:rsidRDefault="00F261D5" w:rsidP="00F261D5">
            <w:pPr>
              <w:spacing w:line="276" w:lineRule="auto"/>
              <w:jc w:val="both"/>
            </w:pPr>
          </w:p>
          <w:p w14:paraId="5A09AA3C" w14:textId="77777777" w:rsidR="00F261D5" w:rsidRPr="005424B3" w:rsidRDefault="00F261D5" w:rsidP="00F261D5">
            <w:pPr>
              <w:spacing w:line="276" w:lineRule="auto"/>
              <w:jc w:val="both"/>
            </w:pPr>
            <w:r w:rsidRPr="005424B3">
              <w:t>-Trong hợp chất, Oxi có trị bao nhiêu và số oxihóa là gì?</w:t>
            </w:r>
          </w:p>
          <w:p w14:paraId="360E1B7D" w14:textId="77777777" w:rsidR="00F261D5" w:rsidRPr="005424B3" w:rsidRDefault="00F261D5" w:rsidP="00F261D5">
            <w:pPr>
              <w:spacing w:line="276" w:lineRule="auto"/>
              <w:jc w:val="both"/>
            </w:pPr>
            <w:r w:rsidRPr="005424B3">
              <w:lastRenderedPageBreak/>
              <w:t>-GV: Oxi không tác dụng với những kim loại nào, khi tác dụng kim loại tạo thành hợp chất gì?</w:t>
            </w:r>
          </w:p>
          <w:p w14:paraId="5641617A" w14:textId="77777777" w:rsidR="00F261D5" w:rsidRPr="005424B3" w:rsidRDefault="00F261D5" w:rsidP="00F261D5">
            <w:pPr>
              <w:spacing w:line="276" w:lineRule="auto"/>
              <w:jc w:val="both"/>
            </w:pPr>
            <w:r w:rsidRPr="005424B3">
              <w:t>-GV: Oxi không tác dụng với những phi kim nào, khi tác dụng phi kim tạo thành hợp chất gì?</w:t>
            </w:r>
          </w:p>
          <w:p w14:paraId="08C56AC0" w14:textId="77777777" w:rsidR="00A95F4F" w:rsidRPr="005424B3" w:rsidRDefault="00A95F4F" w:rsidP="004571C1">
            <w:pPr>
              <w:spacing w:line="276" w:lineRule="auto"/>
              <w:jc w:val="both"/>
            </w:pPr>
          </w:p>
          <w:p w14:paraId="6A90ECA8" w14:textId="77777777" w:rsidR="004571C1" w:rsidRPr="005424B3" w:rsidRDefault="004571C1" w:rsidP="004571C1">
            <w:pPr>
              <w:spacing w:line="276" w:lineRule="auto"/>
              <w:jc w:val="both"/>
            </w:pPr>
            <w:r w:rsidRPr="005424B3">
              <w:t>Oxi có những ứng dụng thiết thực nào trong thực tế?</w:t>
            </w:r>
          </w:p>
          <w:p w14:paraId="30DD287A" w14:textId="77777777" w:rsidR="004571C1" w:rsidRPr="005424B3" w:rsidRDefault="004571C1" w:rsidP="004571C1">
            <w:pPr>
              <w:spacing w:line="276" w:lineRule="auto"/>
              <w:jc w:val="both"/>
            </w:pPr>
            <w:r w:rsidRPr="005424B3">
              <w:t>Để điều chế một lượng nhỏ khí Oxi để làm thí nghiệm.</w:t>
            </w:r>
          </w:p>
          <w:p w14:paraId="2F669854" w14:textId="77777777" w:rsidR="004571C1" w:rsidRPr="005424B3" w:rsidRDefault="004571C1" w:rsidP="004571C1">
            <w:pPr>
              <w:spacing w:line="276" w:lineRule="auto"/>
              <w:jc w:val="both"/>
            </w:pPr>
            <w:r w:rsidRPr="005424B3">
              <w:t>-Viết phản ứng điều chế Oxi trong phòng thí nghiệm từ KMnO</w:t>
            </w:r>
            <w:r w:rsidRPr="005424B3">
              <w:rPr>
                <w:vertAlign w:val="subscript"/>
              </w:rPr>
              <w:t>4</w:t>
            </w:r>
            <w:r w:rsidRPr="005424B3">
              <w:t>, KClO</w:t>
            </w:r>
            <w:r w:rsidRPr="005424B3">
              <w:rPr>
                <w:vertAlign w:val="subscript"/>
              </w:rPr>
              <w:t>3</w:t>
            </w:r>
            <w:r w:rsidRPr="005424B3">
              <w:t xml:space="preserve">. </w:t>
            </w:r>
          </w:p>
          <w:p w14:paraId="0DEE9759" w14:textId="77777777" w:rsidR="004571C1" w:rsidRPr="005424B3" w:rsidRDefault="004571C1" w:rsidP="004571C1">
            <w:pPr>
              <w:spacing w:line="276" w:lineRule="auto"/>
              <w:jc w:val="both"/>
            </w:pPr>
          </w:p>
          <w:p w14:paraId="1530FA17" w14:textId="77777777" w:rsidR="004571C1" w:rsidRPr="005424B3" w:rsidRDefault="004571C1" w:rsidP="004571C1">
            <w:pPr>
              <w:spacing w:line="276" w:lineRule="auto"/>
              <w:jc w:val="both"/>
            </w:pPr>
            <w:r w:rsidRPr="005424B3">
              <w:t>-GV: Điều chế Oxi trong công nghiệp dùng phương pháp nào?</w:t>
            </w:r>
          </w:p>
          <w:p w14:paraId="3EA033ED" w14:textId="1AEF36E9" w:rsidR="00F261D5" w:rsidRPr="005424B3" w:rsidRDefault="00A95F4F" w:rsidP="00E905E9">
            <w:pPr>
              <w:spacing w:line="276" w:lineRule="auto"/>
              <w:jc w:val="both"/>
            </w:pPr>
            <w:r w:rsidRPr="005424B3">
              <w:t>ozon làm cho không khí trong lành, một lượng lớn có hại.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513B76C" w14:textId="77777777" w:rsidR="00F261D5" w:rsidRPr="005424B3" w:rsidRDefault="00F261D5" w:rsidP="00F261D5">
            <w:pPr>
              <w:spacing w:line="276" w:lineRule="auto"/>
              <w:jc w:val="both"/>
            </w:pPr>
            <w:r w:rsidRPr="005424B3">
              <w:lastRenderedPageBreak/>
              <w:t>- HS trình bày sơ lược về nguyên tố oxi.</w:t>
            </w:r>
          </w:p>
          <w:p w14:paraId="4F6FEB32" w14:textId="110A3E4E" w:rsidR="00F91FDA" w:rsidRPr="005424B3" w:rsidRDefault="00F261D5" w:rsidP="00F261D5">
            <w:r w:rsidRPr="005424B3">
              <w:t>-Phân tử O</w:t>
            </w:r>
            <w:r w:rsidRPr="005424B3">
              <w:rPr>
                <w:vertAlign w:val="subscript"/>
              </w:rPr>
              <w:t>2</w:t>
            </w:r>
            <w:r w:rsidR="004571C1" w:rsidRPr="005424B3">
              <w:t xml:space="preserve"> gồm</w:t>
            </w:r>
            <w:r w:rsidRPr="005424B3">
              <w:t xml:space="preserve"> hai nguyên tử Oxi liên kết nhau bằng liên kết CHT không có cực</w:t>
            </w:r>
            <w:r w:rsidR="004571C1" w:rsidRPr="005424B3">
              <w:t>.</w:t>
            </w:r>
          </w:p>
          <w:p w14:paraId="6A7FEFB4" w14:textId="77777777" w:rsidR="004571C1" w:rsidRPr="005424B3" w:rsidRDefault="004571C1" w:rsidP="00F261D5"/>
          <w:p w14:paraId="0E348B34" w14:textId="77777777" w:rsidR="00A95F4F" w:rsidRPr="005424B3" w:rsidRDefault="00A95F4F" w:rsidP="00F261D5">
            <w:pPr>
              <w:spacing w:line="276" w:lineRule="auto"/>
              <w:jc w:val="both"/>
            </w:pPr>
          </w:p>
          <w:p w14:paraId="10CCF6C7" w14:textId="77777777" w:rsidR="00A95F4F" w:rsidRPr="005424B3" w:rsidRDefault="00A95F4F" w:rsidP="00F261D5">
            <w:pPr>
              <w:spacing w:line="276" w:lineRule="auto"/>
              <w:jc w:val="both"/>
            </w:pPr>
          </w:p>
          <w:p w14:paraId="2223DC34" w14:textId="77777777" w:rsidR="00A95F4F" w:rsidRPr="005424B3" w:rsidRDefault="00A95F4F" w:rsidP="00F261D5">
            <w:pPr>
              <w:spacing w:line="276" w:lineRule="auto"/>
              <w:jc w:val="both"/>
            </w:pPr>
          </w:p>
          <w:p w14:paraId="54C37B4D" w14:textId="77777777" w:rsidR="00A95F4F" w:rsidRPr="005424B3" w:rsidRDefault="00A95F4F" w:rsidP="00F261D5">
            <w:pPr>
              <w:spacing w:line="276" w:lineRule="auto"/>
              <w:jc w:val="both"/>
            </w:pPr>
          </w:p>
          <w:p w14:paraId="69A34C59" w14:textId="77777777" w:rsidR="00F261D5" w:rsidRPr="005424B3" w:rsidRDefault="00F261D5" w:rsidP="00F261D5">
            <w:pPr>
              <w:spacing w:line="276" w:lineRule="auto"/>
              <w:jc w:val="both"/>
            </w:pPr>
            <w:r w:rsidRPr="005424B3">
              <w:t>-HS trình bày một số tính chất của oxi.</w:t>
            </w:r>
          </w:p>
          <w:p w14:paraId="6A5E0C97" w14:textId="77777777" w:rsidR="00A95F4F" w:rsidRPr="005424B3" w:rsidRDefault="00A95F4F" w:rsidP="00F261D5">
            <w:pPr>
              <w:rPr>
                <w:lang w:val="pt-BR"/>
              </w:rPr>
            </w:pPr>
          </w:p>
          <w:p w14:paraId="2ECA5265" w14:textId="77777777" w:rsidR="00F261D5" w:rsidRPr="005424B3" w:rsidRDefault="004571C1" w:rsidP="00F261D5">
            <w:pPr>
              <w:rPr>
                <w:lang w:val="pt-BR"/>
              </w:rPr>
            </w:pPr>
            <w:r w:rsidRPr="005424B3">
              <w:rPr>
                <w:lang w:val="pt-BR"/>
              </w:rPr>
              <w:t>HS thảo luận với nhau để trình bày</w:t>
            </w:r>
          </w:p>
          <w:p w14:paraId="17C717F5" w14:textId="77777777" w:rsidR="00A95F4F" w:rsidRPr="005424B3" w:rsidRDefault="00A95F4F" w:rsidP="00F261D5"/>
          <w:p w14:paraId="18E0C5DD" w14:textId="77777777" w:rsidR="00A95F4F" w:rsidRDefault="00A95F4F" w:rsidP="00F261D5">
            <w:r w:rsidRPr="005424B3">
              <w:t>HS viết phản ứng.</w:t>
            </w:r>
          </w:p>
          <w:p w14:paraId="02137E6A" w14:textId="77777777" w:rsidR="005815C3" w:rsidRDefault="005815C3" w:rsidP="00F261D5"/>
          <w:p w14:paraId="40E554CA" w14:textId="77777777" w:rsidR="005815C3" w:rsidRDefault="005815C3" w:rsidP="00F261D5"/>
          <w:p w14:paraId="38F2B0A3" w14:textId="77777777" w:rsidR="005815C3" w:rsidRDefault="005815C3" w:rsidP="00F261D5"/>
          <w:p w14:paraId="516F333B" w14:textId="77777777" w:rsidR="005815C3" w:rsidRDefault="005815C3" w:rsidP="00F261D5"/>
          <w:p w14:paraId="320D4C5B" w14:textId="77777777" w:rsidR="005815C3" w:rsidRDefault="005815C3" w:rsidP="00F261D5"/>
          <w:p w14:paraId="43370471" w14:textId="77777777" w:rsidR="005815C3" w:rsidRDefault="005815C3" w:rsidP="00F261D5"/>
          <w:p w14:paraId="30B24489" w14:textId="77777777" w:rsidR="005815C3" w:rsidRDefault="005815C3" w:rsidP="00F261D5"/>
          <w:p w14:paraId="41FBFB4F" w14:textId="77777777" w:rsidR="005815C3" w:rsidRDefault="005815C3" w:rsidP="00F261D5"/>
          <w:p w14:paraId="7AE4E0BC" w14:textId="77777777" w:rsidR="005815C3" w:rsidRDefault="005815C3" w:rsidP="00F261D5"/>
          <w:p w14:paraId="398E80BC" w14:textId="77777777" w:rsidR="005815C3" w:rsidRDefault="005815C3" w:rsidP="00F261D5"/>
          <w:p w14:paraId="2AED907A" w14:textId="77777777" w:rsidR="005815C3" w:rsidRDefault="005815C3" w:rsidP="00F261D5"/>
          <w:p w14:paraId="157D0F08" w14:textId="76CC6C89" w:rsidR="005815C3" w:rsidRPr="005424B3" w:rsidRDefault="005815C3" w:rsidP="00F261D5">
            <w:pPr>
              <w:rPr>
                <w:lang w:val="nb-NO"/>
              </w:rPr>
            </w:pPr>
            <w:r w:rsidRPr="005424B3">
              <w:rPr>
                <w:lang w:val="de-DE"/>
              </w:rPr>
              <w:t xml:space="preserve">- </w:t>
            </w:r>
            <w:r w:rsidRPr="005424B3">
              <w:rPr>
                <w:lang w:val="nb-NO"/>
              </w:rPr>
              <w:t>HS theo dõi, ghi bài và t</w:t>
            </w:r>
            <w:r w:rsidRPr="005424B3">
              <w:rPr>
                <w:lang w:val="de-DE"/>
              </w:rPr>
              <w:t>rả lời các câu hỏi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9B65D0D" w14:textId="77777777" w:rsidR="005C52FA" w:rsidRPr="005424B3" w:rsidRDefault="005C52FA" w:rsidP="000A6A3D">
            <w:pPr>
              <w:rPr>
                <w:lang w:val="nb-NO"/>
              </w:rPr>
            </w:pPr>
          </w:p>
          <w:p w14:paraId="7278FA50" w14:textId="77777777" w:rsidR="00FB1F10" w:rsidRPr="005424B3" w:rsidRDefault="00FB1F10" w:rsidP="000A6A3D">
            <w:pPr>
              <w:jc w:val="center"/>
              <w:rPr>
                <w:lang w:val="pt-BR"/>
              </w:rPr>
            </w:pPr>
          </w:p>
          <w:p w14:paraId="5FF2A401" w14:textId="77777777" w:rsidR="00F717D8" w:rsidRDefault="005815C3" w:rsidP="00B021D7">
            <w:pPr>
              <w:rPr>
                <w:lang w:val="pt-BR"/>
              </w:rPr>
            </w:pPr>
            <w:r>
              <w:rPr>
                <w:lang w:val="pt-BR"/>
              </w:rPr>
              <w:t xml:space="preserve">15 </w:t>
            </w:r>
            <w:r w:rsidR="00B021D7" w:rsidRPr="005424B3">
              <w:rPr>
                <w:lang w:val="pt-BR"/>
              </w:rPr>
              <w:t>phút</w:t>
            </w:r>
          </w:p>
          <w:p w14:paraId="7A8A96D2" w14:textId="77777777" w:rsidR="005815C3" w:rsidRDefault="005815C3" w:rsidP="00B021D7">
            <w:pPr>
              <w:rPr>
                <w:lang w:val="pt-BR"/>
              </w:rPr>
            </w:pPr>
          </w:p>
          <w:p w14:paraId="31C8FC0A" w14:textId="77777777" w:rsidR="005815C3" w:rsidRDefault="005815C3" w:rsidP="00B021D7">
            <w:pPr>
              <w:rPr>
                <w:lang w:val="pt-BR"/>
              </w:rPr>
            </w:pPr>
          </w:p>
          <w:p w14:paraId="0679C7F4" w14:textId="77777777" w:rsidR="005815C3" w:rsidRDefault="005815C3" w:rsidP="00B021D7">
            <w:pPr>
              <w:rPr>
                <w:lang w:val="pt-BR"/>
              </w:rPr>
            </w:pPr>
          </w:p>
          <w:p w14:paraId="08F89796" w14:textId="77777777" w:rsidR="005815C3" w:rsidRDefault="005815C3" w:rsidP="00B021D7">
            <w:pPr>
              <w:rPr>
                <w:lang w:val="pt-BR"/>
              </w:rPr>
            </w:pPr>
          </w:p>
          <w:p w14:paraId="43DC14F5" w14:textId="77777777" w:rsidR="005815C3" w:rsidRDefault="005815C3" w:rsidP="00B021D7">
            <w:pPr>
              <w:rPr>
                <w:lang w:val="pt-BR"/>
              </w:rPr>
            </w:pPr>
          </w:p>
          <w:p w14:paraId="6D1CCF12" w14:textId="77777777" w:rsidR="005815C3" w:rsidRDefault="005815C3" w:rsidP="00B021D7">
            <w:pPr>
              <w:rPr>
                <w:lang w:val="pt-BR"/>
              </w:rPr>
            </w:pPr>
          </w:p>
          <w:p w14:paraId="0540DE1A" w14:textId="77777777" w:rsidR="005815C3" w:rsidRDefault="005815C3" w:rsidP="00B021D7">
            <w:pPr>
              <w:rPr>
                <w:lang w:val="pt-BR"/>
              </w:rPr>
            </w:pPr>
          </w:p>
          <w:p w14:paraId="249548F7" w14:textId="77777777" w:rsidR="005815C3" w:rsidRDefault="005815C3" w:rsidP="00B021D7">
            <w:pPr>
              <w:rPr>
                <w:lang w:val="pt-BR"/>
              </w:rPr>
            </w:pPr>
          </w:p>
          <w:p w14:paraId="762E5CD0" w14:textId="77777777" w:rsidR="005815C3" w:rsidRDefault="005815C3" w:rsidP="00B021D7">
            <w:pPr>
              <w:rPr>
                <w:lang w:val="pt-BR"/>
              </w:rPr>
            </w:pPr>
            <w:r>
              <w:rPr>
                <w:lang w:val="pt-BR"/>
              </w:rPr>
              <w:t xml:space="preserve">25 </w:t>
            </w:r>
            <w:r w:rsidRPr="005424B3">
              <w:rPr>
                <w:lang w:val="pt-BR"/>
              </w:rPr>
              <w:t>phút</w:t>
            </w:r>
          </w:p>
          <w:p w14:paraId="6BAB8AF3" w14:textId="77777777" w:rsidR="005815C3" w:rsidRDefault="005815C3" w:rsidP="00B021D7">
            <w:pPr>
              <w:rPr>
                <w:lang w:val="pt-BR"/>
              </w:rPr>
            </w:pPr>
          </w:p>
          <w:p w14:paraId="2EFE81FE" w14:textId="77777777" w:rsidR="005815C3" w:rsidRDefault="005815C3" w:rsidP="00B021D7">
            <w:pPr>
              <w:rPr>
                <w:lang w:val="pt-BR"/>
              </w:rPr>
            </w:pPr>
          </w:p>
          <w:p w14:paraId="74CDAE88" w14:textId="77777777" w:rsidR="005815C3" w:rsidRDefault="005815C3" w:rsidP="00B021D7">
            <w:pPr>
              <w:rPr>
                <w:lang w:val="pt-BR"/>
              </w:rPr>
            </w:pPr>
          </w:p>
          <w:p w14:paraId="11AD9FA1" w14:textId="77777777" w:rsidR="005815C3" w:rsidRDefault="005815C3" w:rsidP="00B021D7">
            <w:pPr>
              <w:rPr>
                <w:lang w:val="pt-BR"/>
              </w:rPr>
            </w:pPr>
          </w:p>
          <w:p w14:paraId="4CD19F81" w14:textId="77777777" w:rsidR="005815C3" w:rsidRDefault="005815C3" w:rsidP="00B021D7">
            <w:pPr>
              <w:rPr>
                <w:lang w:val="pt-BR"/>
              </w:rPr>
            </w:pPr>
          </w:p>
          <w:p w14:paraId="20E104A9" w14:textId="77777777" w:rsidR="005815C3" w:rsidRDefault="005815C3" w:rsidP="00B021D7">
            <w:pPr>
              <w:rPr>
                <w:lang w:val="pt-BR"/>
              </w:rPr>
            </w:pPr>
          </w:p>
          <w:p w14:paraId="737C9757" w14:textId="77777777" w:rsidR="005815C3" w:rsidRDefault="005815C3" w:rsidP="00B021D7">
            <w:pPr>
              <w:rPr>
                <w:lang w:val="pt-BR"/>
              </w:rPr>
            </w:pPr>
          </w:p>
          <w:p w14:paraId="0DC6DD8B" w14:textId="77777777" w:rsidR="005815C3" w:rsidRDefault="005815C3" w:rsidP="00B021D7">
            <w:pPr>
              <w:rPr>
                <w:lang w:val="pt-BR"/>
              </w:rPr>
            </w:pPr>
          </w:p>
          <w:p w14:paraId="212DD76B" w14:textId="77777777" w:rsidR="005815C3" w:rsidRDefault="005815C3" w:rsidP="00B021D7">
            <w:pPr>
              <w:rPr>
                <w:lang w:val="pt-BR"/>
              </w:rPr>
            </w:pPr>
          </w:p>
          <w:p w14:paraId="76ADE701" w14:textId="77777777" w:rsidR="005815C3" w:rsidRDefault="005815C3" w:rsidP="00B021D7">
            <w:pPr>
              <w:rPr>
                <w:lang w:val="pt-BR"/>
              </w:rPr>
            </w:pPr>
          </w:p>
          <w:p w14:paraId="088407FA" w14:textId="77777777" w:rsidR="005815C3" w:rsidRDefault="005815C3" w:rsidP="00B021D7">
            <w:pPr>
              <w:rPr>
                <w:lang w:val="pt-BR"/>
              </w:rPr>
            </w:pPr>
          </w:p>
          <w:p w14:paraId="4C32C9FA" w14:textId="77777777" w:rsidR="005815C3" w:rsidRDefault="005815C3" w:rsidP="00B021D7">
            <w:pPr>
              <w:rPr>
                <w:lang w:val="pt-BR"/>
              </w:rPr>
            </w:pPr>
          </w:p>
          <w:p w14:paraId="537B5296" w14:textId="77777777" w:rsidR="005815C3" w:rsidRDefault="005815C3" w:rsidP="00B021D7">
            <w:pPr>
              <w:rPr>
                <w:lang w:val="pt-BR"/>
              </w:rPr>
            </w:pPr>
          </w:p>
          <w:p w14:paraId="3D1C2B5F" w14:textId="77777777" w:rsidR="005815C3" w:rsidRDefault="005815C3" w:rsidP="00B021D7">
            <w:pPr>
              <w:rPr>
                <w:lang w:val="pt-BR"/>
              </w:rPr>
            </w:pPr>
          </w:p>
          <w:p w14:paraId="7CB89E0B" w14:textId="77777777" w:rsidR="005815C3" w:rsidRDefault="005815C3" w:rsidP="00B021D7">
            <w:pPr>
              <w:rPr>
                <w:lang w:val="pt-BR"/>
              </w:rPr>
            </w:pPr>
          </w:p>
          <w:p w14:paraId="51941796" w14:textId="54F5DFA3" w:rsidR="005815C3" w:rsidRDefault="005815C3" w:rsidP="00B021D7">
            <w:pPr>
              <w:rPr>
                <w:lang w:val="pt-BR"/>
              </w:rPr>
            </w:pPr>
            <w:r>
              <w:rPr>
                <w:lang w:val="pt-BR"/>
              </w:rPr>
              <w:t xml:space="preserve">15 </w:t>
            </w:r>
            <w:r w:rsidRPr="005424B3">
              <w:rPr>
                <w:lang w:val="pt-BR"/>
              </w:rPr>
              <w:t>phút</w:t>
            </w:r>
          </w:p>
          <w:p w14:paraId="3959BE9E" w14:textId="77777777" w:rsidR="005815C3" w:rsidRDefault="005815C3" w:rsidP="00B021D7">
            <w:pPr>
              <w:rPr>
                <w:lang w:val="pt-BR"/>
              </w:rPr>
            </w:pPr>
          </w:p>
          <w:p w14:paraId="77915A29" w14:textId="77777777" w:rsidR="005815C3" w:rsidRDefault="005815C3" w:rsidP="00B021D7">
            <w:pPr>
              <w:rPr>
                <w:lang w:val="pt-BR"/>
              </w:rPr>
            </w:pPr>
          </w:p>
          <w:p w14:paraId="1E3CD0F5" w14:textId="77777777" w:rsidR="005815C3" w:rsidRDefault="005815C3" w:rsidP="00B021D7">
            <w:pPr>
              <w:rPr>
                <w:lang w:val="pt-BR"/>
              </w:rPr>
            </w:pPr>
          </w:p>
          <w:p w14:paraId="1E28F670" w14:textId="77777777" w:rsidR="005815C3" w:rsidRDefault="005815C3" w:rsidP="00B021D7">
            <w:pPr>
              <w:rPr>
                <w:lang w:val="pt-BR"/>
              </w:rPr>
            </w:pPr>
          </w:p>
          <w:p w14:paraId="2482D957" w14:textId="77777777" w:rsidR="005815C3" w:rsidRDefault="005815C3" w:rsidP="00B021D7">
            <w:pPr>
              <w:rPr>
                <w:lang w:val="pt-BR"/>
              </w:rPr>
            </w:pPr>
          </w:p>
          <w:p w14:paraId="42F2872B" w14:textId="77777777" w:rsidR="005815C3" w:rsidRDefault="005815C3" w:rsidP="00B021D7">
            <w:pPr>
              <w:rPr>
                <w:lang w:val="pt-BR"/>
              </w:rPr>
            </w:pPr>
          </w:p>
          <w:p w14:paraId="6D38594E" w14:textId="77777777" w:rsidR="005815C3" w:rsidRDefault="005815C3" w:rsidP="00B021D7">
            <w:pPr>
              <w:rPr>
                <w:lang w:val="pt-BR"/>
              </w:rPr>
            </w:pPr>
          </w:p>
          <w:p w14:paraId="25C6F9A0" w14:textId="77777777" w:rsidR="005815C3" w:rsidRDefault="005815C3" w:rsidP="00B021D7">
            <w:pPr>
              <w:rPr>
                <w:lang w:val="pt-BR"/>
              </w:rPr>
            </w:pPr>
          </w:p>
          <w:p w14:paraId="5D63455E" w14:textId="77777777" w:rsidR="005815C3" w:rsidRDefault="005815C3" w:rsidP="00B021D7">
            <w:pPr>
              <w:rPr>
                <w:lang w:val="pt-BR"/>
              </w:rPr>
            </w:pPr>
          </w:p>
          <w:p w14:paraId="4469039C" w14:textId="77777777" w:rsidR="005815C3" w:rsidRDefault="005815C3" w:rsidP="00B021D7">
            <w:pPr>
              <w:rPr>
                <w:lang w:val="pt-BR"/>
              </w:rPr>
            </w:pPr>
          </w:p>
          <w:p w14:paraId="0BBC570F" w14:textId="77777777" w:rsidR="005815C3" w:rsidRDefault="005815C3" w:rsidP="00B021D7">
            <w:pPr>
              <w:rPr>
                <w:lang w:val="pt-BR"/>
              </w:rPr>
            </w:pPr>
          </w:p>
          <w:p w14:paraId="536496B1" w14:textId="77777777" w:rsidR="005815C3" w:rsidRDefault="005815C3" w:rsidP="00B021D7">
            <w:pPr>
              <w:rPr>
                <w:lang w:val="pt-BR"/>
              </w:rPr>
            </w:pPr>
          </w:p>
          <w:p w14:paraId="2C5605BB" w14:textId="4CB5D161" w:rsidR="005815C3" w:rsidRPr="005424B3" w:rsidRDefault="005815C3" w:rsidP="00B021D7">
            <w:pPr>
              <w:rPr>
                <w:lang w:val="nb-NO"/>
              </w:rPr>
            </w:pPr>
          </w:p>
        </w:tc>
      </w:tr>
      <w:tr w:rsidR="005C52FA" w:rsidRPr="005424B3" w14:paraId="791F6565" w14:textId="77777777" w:rsidTr="00D364B2">
        <w:tc>
          <w:tcPr>
            <w:tcW w:w="540" w:type="dxa"/>
            <w:tcBorders>
              <w:top w:val="single" w:sz="4" w:space="0" w:color="auto"/>
              <w:left w:val="single" w:sz="4" w:space="0" w:color="auto"/>
              <w:bottom w:val="single" w:sz="4" w:space="0" w:color="auto"/>
              <w:right w:val="single" w:sz="4" w:space="0" w:color="auto"/>
            </w:tcBorders>
            <w:shd w:val="clear" w:color="auto" w:fill="auto"/>
          </w:tcPr>
          <w:p w14:paraId="68C35A99" w14:textId="33EE291D" w:rsidR="005C52FA" w:rsidRPr="005424B3" w:rsidRDefault="005C52FA" w:rsidP="000A6A3D">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9778AF5" w14:textId="77777777" w:rsidR="005C52FA" w:rsidRPr="005424B3" w:rsidRDefault="005C52FA" w:rsidP="000A6A3D">
            <w:pPr>
              <w:rPr>
                <w:b/>
                <w:bCs/>
                <w:u w:val="single"/>
                <w:lang w:val="nb-NO"/>
              </w:rPr>
            </w:pPr>
            <w:r w:rsidRPr="005424B3">
              <w:rPr>
                <w:b/>
                <w:bCs/>
                <w:u w:val="single"/>
                <w:lang w:val="nb-NO"/>
              </w:rPr>
              <w:t>Củng cố kiến thức và kết thúc bài</w:t>
            </w:r>
          </w:p>
          <w:p w14:paraId="534B4E42" w14:textId="77777777" w:rsidR="00F261D5" w:rsidRPr="005424B3" w:rsidRDefault="00F261D5" w:rsidP="00F261D5">
            <w:pPr>
              <w:spacing w:line="276" w:lineRule="auto"/>
              <w:jc w:val="both"/>
            </w:pPr>
            <w:r w:rsidRPr="005424B3">
              <w:t>Hãy dẫn ra những phản ứng hóa học chứng minh rằng:</w:t>
            </w:r>
          </w:p>
          <w:p w14:paraId="0B0621D5" w14:textId="77777777" w:rsidR="00F261D5" w:rsidRPr="005424B3" w:rsidRDefault="00F261D5" w:rsidP="00F261D5">
            <w:pPr>
              <w:spacing w:line="276" w:lineRule="auto"/>
              <w:ind w:firstLine="720"/>
              <w:jc w:val="both"/>
            </w:pPr>
            <w:r w:rsidRPr="005424B3">
              <w:t>- oxi và ozon đều có tính oxi hóa.</w:t>
            </w:r>
          </w:p>
          <w:p w14:paraId="19386917" w14:textId="054C926B" w:rsidR="005C52FA" w:rsidRPr="005424B3" w:rsidRDefault="00F261D5" w:rsidP="00F261D5">
            <w:pPr>
              <w:rPr>
                <w:lang w:val="vi-VN"/>
              </w:rPr>
            </w:pPr>
            <w:r w:rsidRPr="005424B3">
              <w:t>- ozon có tính oxi hóa mạnh hơn oxi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F3DC038" w14:textId="77777777" w:rsidR="0079762A" w:rsidRPr="005424B3" w:rsidRDefault="00FB7696" w:rsidP="000A6A3D">
            <w:pPr>
              <w:rPr>
                <w:lang w:val="vi-VN"/>
              </w:rPr>
            </w:pPr>
            <w:r w:rsidRPr="005424B3">
              <w:rPr>
                <w:lang w:val="de-DE"/>
              </w:rPr>
              <w:t xml:space="preserve">Giảng viên trình bày tóm tắt nội dung bằng lời. </w:t>
            </w:r>
            <w:r w:rsidR="005C52FA" w:rsidRPr="005424B3">
              <w:rPr>
                <w:lang w:val="nb-NO"/>
              </w:rPr>
              <w:t>GV hướng dẫn</w:t>
            </w:r>
            <w:r w:rsidRPr="005424B3">
              <w:rPr>
                <w:lang w:val="nb-NO"/>
              </w:rPr>
              <w:t xml:space="preserve"> </w:t>
            </w:r>
            <w:r w:rsidR="00D364B2" w:rsidRPr="005424B3">
              <w:rPr>
                <w:lang w:val="nb-NO"/>
              </w:rPr>
              <w:t>bài tập</w:t>
            </w:r>
            <w:r w:rsidR="0079762A" w:rsidRPr="005424B3">
              <w:rPr>
                <w:lang w:val="nb-NO"/>
              </w:rPr>
              <w:t xml:space="preserve"> </w:t>
            </w:r>
            <w:r w:rsidR="0026782B" w:rsidRPr="005424B3">
              <w:rPr>
                <w:lang w:val="nb-NO"/>
              </w:rPr>
              <w:t>1</w:t>
            </w:r>
            <w:r w:rsidR="00AF477C" w:rsidRPr="005424B3">
              <w:rPr>
                <w:lang w:val="nb-NO"/>
              </w:rPr>
              <w:t xml:space="preserve"> – 5 </w:t>
            </w:r>
            <w:r w:rsidR="0079762A" w:rsidRPr="005424B3">
              <w:rPr>
                <w:lang w:val="nb-NO"/>
              </w:rPr>
              <w:t xml:space="preserve">trang </w:t>
            </w:r>
            <w:r w:rsidR="0026782B" w:rsidRPr="005424B3">
              <w:rPr>
                <w:lang w:val="nb-NO"/>
              </w:rPr>
              <w:t>3</w:t>
            </w:r>
            <w:r w:rsidR="00AF477C" w:rsidRPr="005424B3">
              <w:rPr>
                <w:lang w:val="nb-NO"/>
              </w:rPr>
              <w:t xml:space="preserve">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13947EF" w14:textId="51D00037" w:rsidR="005C52FA" w:rsidRPr="005424B3" w:rsidRDefault="00FB7696" w:rsidP="000A6A3D">
            <w:pPr>
              <w:rPr>
                <w:lang w:val="nb-NO"/>
              </w:rPr>
            </w:pPr>
            <w:r w:rsidRPr="005424B3">
              <w:rPr>
                <w:lang w:val="de-DE"/>
              </w:rPr>
              <w:t xml:space="preserve">Học sinh lắng nghe và ghi chép những nội dung cần thiết. </w:t>
            </w:r>
            <w:r w:rsidR="005C52FA" w:rsidRPr="005424B3">
              <w:rPr>
                <w:lang w:val="nb-NO"/>
              </w:rPr>
              <w:t>HS làm bài tập theo nhóm</w:t>
            </w:r>
            <w:r w:rsidR="00E55180" w:rsidRPr="005424B3">
              <w:rPr>
                <w:lang w:val="nb-NO"/>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D898746" w14:textId="77777777" w:rsidR="005C52FA" w:rsidRPr="005424B3" w:rsidRDefault="005C52FA" w:rsidP="000A6A3D">
            <w:pPr>
              <w:jc w:val="center"/>
              <w:rPr>
                <w:lang w:val="nb-NO"/>
              </w:rPr>
            </w:pPr>
          </w:p>
          <w:p w14:paraId="60174E30" w14:textId="4AD8B05A" w:rsidR="005C52FA" w:rsidRPr="005424B3" w:rsidRDefault="005815C3" w:rsidP="000A6A3D">
            <w:pPr>
              <w:jc w:val="center"/>
              <w:rPr>
                <w:lang w:val="nb-NO"/>
              </w:rPr>
            </w:pPr>
            <w:r>
              <w:rPr>
                <w:lang w:val="pt-BR"/>
              </w:rPr>
              <w:t>10</w:t>
            </w:r>
            <w:r w:rsidR="00FF5FDB" w:rsidRPr="005424B3">
              <w:rPr>
                <w:lang w:val="pt-BR"/>
              </w:rPr>
              <w:t xml:space="preserve"> phút</w:t>
            </w:r>
          </w:p>
        </w:tc>
      </w:tr>
      <w:tr w:rsidR="00FB7696" w:rsidRPr="005424B3" w14:paraId="02B57C93" w14:textId="77777777" w:rsidTr="00D364B2">
        <w:tc>
          <w:tcPr>
            <w:tcW w:w="540" w:type="dxa"/>
            <w:tcBorders>
              <w:top w:val="single" w:sz="4" w:space="0" w:color="auto"/>
              <w:left w:val="single" w:sz="4" w:space="0" w:color="auto"/>
              <w:bottom w:val="single" w:sz="4" w:space="0" w:color="auto"/>
              <w:right w:val="single" w:sz="4" w:space="0" w:color="auto"/>
            </w:tcBorders>
            <w:shd w:val="clear" w:color="auto" w:fill="auto"/>
          </w:tcPr>
          <w:p w14:paraId="4481CB5A" w14:textId="77777777" w:rsidR="00FB7696" w:rsidRPr="005424B3" w:rsidRDefault="00FB7696" w:rsidP="000A6A3D">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26318AE" w14:textId="77777777" w:rsidR="00FB7696" w:rsidRPr="005424B3" w:rsidRDefault="00FB7696" w:rsidP="000A6A3D">
            <w:pPr>
              <w:rPr>
                <w:b/>
                <w:bCs/>
                <w:u w:val="single"/>
                <w:lang w:val="pt-BR"/>
              </w:rPr>
            </w:pPr>
            <w:r w:rsidRPr="005424B3">
              <w:rPr>
                <w:b/>
                <w:bCs/>
                <w:u w:val="single"/>
                <w:lang w:val="pt-BR"/>
              </w:rPr>
              <w:t>Hướng dẫn tự học</w:t>
            </w:r>
          </w:p>
          <w:p w14:paraId="2826B335" w14:textId="3291080B" w:rsidR="00FB7696" w:rsidRPr="005424B3" w:rsidRDefault="00F261D5" w:rsidP="00E905E9">
            <w:pPr>
              <w:spacing w:line="276" w:lineRule="auto"/>
            </w:pPr>
            <w:r w:rsidRPr="005424B3">
              <w:t>- Học bà</w:t>
            </w:r>
            <w:r w:rsidR="00A95F4F" w:rsidRPr="005424B3">
              <w:t>i cũ và đọc trước bài mới: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A6CB55F" w14:textId="643E02D1" w:rsidR="00FB7696" w:rsidRPr="005424B3" w:rsidRDefault="00FB7696" w:rsidP="000A6A3D">
            <w:pPr>
              <w:rPr>
                <w:lang w:val="pt-BR"/>
              </w:rPr>
            </w:pPr>
            <w:r w:rsidRPr="005424B3">
              <w:rPr>
                <w:lang w:val="pt-BR"/>
              </w:rPr>
              <w:t>Nhắc nhở học sinh ôn tập, giải bài tập</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1A4123D" w14:textId="6C23C031" w:rsidR="00FB7696" w:rsidRPr="005424B3" w:rsidRDefault="00FB7696" w:rsidP="000A6A3D">
            <w:pPr>
              <w:rPr>
                <w:lang w:val="pt-BR"/>
              </w:rPr>
            </w:pPr>
            <w:r w:rsidRPr="005424B3">
              <w:rPr>
                <w:lang w:val="pt-BR"/>
              </w:rPr>
              <w:t>Học sinh giải bài tập, tự nghiên cứu</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8B8C049" w14:textId="75F24D0D" w:rsidR="00FB7696" w:rsidRPr="005424B3" w:rsidRDefault="005815C3" w:rsidP="000A6A3D">
            <w:pPr>
              <w:jc w:val="center"/>
              <w:rPr>
                <w:lang w:val="pt-BR"/>
              </w:rPr>
            </w:pPr>
            <w:r>
              <w:rPr>
                <w:lang w:val="pt-BR"/>
              </w:rPr>
              <w:t xml:space="preserve">5 </w:t>
            </w:r>
            <w:r w:rsidR="00FB7696" w:rsidRPr="005424B3">
              <w:rPr>
                <w:lang w:val="pt-BR"/>
              </w:rPr>
              <w:t>phút</w:t>
            </w:r>
          </w:p>
        </w:tc>
      </w:tr>
    </w:tbl>
    <w:p w14:paraId="0778D4E5" w14:textId="77777777" w:rsidR="00CF508E" w:rsidRPr="005424B3" w:rsidRDefault="00CF508E" w:rsidP="000A6A3D">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4A5E8B" w:rsidRPr="005424B3" w14:paraId="114460A3" w14:textId="77777777" w:rsidTr="00B021D7">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18BFF3B" w14:textId="77777777" w:rsidR="004A5E8B" w:rsidRPr="005424B3" w:rsidRDefault="004A5E8B" w:rsidP="000A6A3D">
            <w:pPr>
              <w:rPr>
                <w:u w:val="single"/>
                <w:lang w:val="pt-BR"/>
              </w:rPr>
            </w:pPr>
          </w:p>
          <w:p w14:paraId="32CB4115" w14:textId="77777777" w:rsidR="004A5E8B" w:rsidRPr="005424B3" w:rsidRDefault="004A5E8B" w:rsidP="000A6A3D">
            <w:pPr>
              <w:rPr>
                <w:u w:val="single"/>
                <w:lang w:val="pt-BR"/>
              </w:rPr>
            </w:pPr>
          </w:p>
          <w:p w14:paraId="3A8C9833" w14:textId="77777777" w:rsidR="004A5E8B" w:rsidRPr="005424B3" w:rsidRDefault="004A5E8B" w:rsidP="000A6A3D">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3EB7A0A3" w14:textId="2581CA2C" w:rsidR="004A5E8B" w:rsidRPr="005424B3" w:rsidRDefault="004A5E8B" w:rsidP="000A6A3D">
            <w:pPr>
              <w:jc w:val="both"/>
            </w:pPr>
            <w:r w:rsidRPr="005424B3">
              <w:t xml:space="preserve">1. </w:t>
            </w:r>
            <w:r w:rsidRPr="005424B3">
              <w:rPr>
                <w:i/>
                <w:iCs/>
              </w:rPr>
              <w:t xml:space="preserve">Giáo trình hóa học </w:t>
            </w:r>
            <w:r w:rsidR="00A95F4F" w:rsidRPr="005424B3">
              <w:rPr>
                <w:i/>
                <w:iCs/>
              </w:rPr>
              <w:t>2</w:t>
            </w:r>
            <w:r w:rsidRPr="005424B3">
              <w:rPr>
                <w:i/>
                <w:iCs/>
              </w:rPr>
              <w:t xml:space="preserve">, </w:t>
            </w:r>
            <w:r w:rsidRPr="005424B3">
              <w:t>Trường CĐ lý tự trọng Tp. HCM, năm 2018.</w:t>
            </w:r>
          </w:p>
          <w:p w14:paraId="259A6B54" w14:textId="77777777" w:rsidR="004A5E8B" w:rsidRPr="005424B3" w:rsidRDefault="004A5E8B" w:rsidP="000A6A3D">
            <w:pPr>
              <w:jc w:val="both"/>
            </w:pPr>
            <w:r w:rsidRPr="005424B3">
              <w:t xml:space="preserve">2. </w:t>
            </w:r>
            <w:r w:rsidRPr="005424B3">
              <w:rPr>
                <w:lang w:val="vi-VN"/>
              </w:rPr>
              <w:t>Nguyễn Xuân Trường</w:t>
            </w:r>
            <w:r w:rsidRPr="005424B3">
              <w:t xml:space="preserve">, </w:t>
            </w:r>
            <w:r w:rsidRPr="005424B3">
              <w:rPr>
                <w:i/>
                <w:iCs/>
              </w:rPr>
              <w:t>Hóa học 1</w:t>
            </w:r>
            <w:r w:rsidR="00BC4039" w:rsidRPr="005424B3">
              <w:rPr>
                <w:i/>
                <w:iCs/>
              </w:rPr>
              <w:t>0</w:t>
            </w:r>
            <w:r w:rsidRPr="005424B3">
              <w:rPr>
                <w:i/>
                <w:iCs/>
              </w:rPr>
              <w:t xml:space="preserve">, </w:t>
            </w:r>
            <w:r w:rsidRPr="005424B3">
              <w:rPr>
                <w:lang w:val="vi-VN"/>
              </w:rPr>
              <w:t>NXB Giáo dục Việt Nam</w:t>
            </w:r>
            <w:r w:rsidRPr="005424B3">
              <w:t>, năm 2015.</w:t>
            </w:r>
          </w:p>
          <w:p w14:paraId="30142E63" w14:textId="6561E68A" w:rsidR="00E905E9" w:rsidRPr="005424B3" w:rsidRDefault="004A5E8B" w:rsidP="000A6A3D">
            <w:pPr>
              <w:jc w:val="both"/>
            </w:pPr>
            <w:r w:rsidRPr="005424B3">
              <w:t xml:space="preserve">3. </w:t>
            </w:r>
            <w:r w:rsidRPr="005424B3">
              <w:rPr>
                <w:lang w:val="vi-VN"/>
              </w:rPr>
              <w:t xml:space="preserve">Nguyễn Xuân Trường, </w:t>
            </w:r>
            <w:r w:rsidRPr="005424B3">
              <w:rPr>
                <w:i/>
                <w:iCs/>
                <w:lang w:val="vi-VN"/>
              </w:rPr>
              <w:t xml:space="preserve">Bài tập Hóa học </w:t>
            </w:r>
            <w:r w:rsidRPr="005424B3">
              <w:t>1</w:t>
            </w:r>
            <w:r w:rsidR="00BC4039" w:rsidRPr="005424B3">
              <w:t>0</w:t>
            </w:r>
            <w:r w:rsidRPr="005424B3">
              <w:t xml:space="preserve">, </w:t>
            </w:r>
            <w:r w:rsidR="00E905E9" w:rsidRPr="005424B3">
              <w:rPr>
                <w:lang w:val="vi-VN"/>
              </w:rPr>
              <w:t xml:space="preserve">NXB Giáo dục </w:t>
            </w:r>
            <w:r w:rsidR="00E905E9" w:rsidRPr="005424B3">
              <w:t xml:space="preserve">, năm </w:t>
            </w:r>
            <w:r w:rsidRPr="005424B3">
              <w:t>2015.</w:t>
            </w:r>
          </w:p>
        </w:tc>
      </w:tr>
      <w:tr w:rsidR="00B356A9" w:rsidRPr="005424B3" w14:paraId="55F896C0" w14:textId="77777777" w:rsidTr="00B021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2569072A" w14:textId="77777777" w:rsidR="00B356A9" w:rsidRPr="005424B3" w:rsidRDefault="00B356A9" w:rsidP="000A6A3D">
            <w:pPr>
              <w:jc w:val="center"/>
              <w:rPr>
                <w:b/>
                <w:bCs/>
                <w:lang w:val="pt-BR"/>
              </w:rPr>
            </w:pPr>
            <w:r w:rsidRPr="005424B3">
              <w:rPr>
                <w:b/>
                <w:bCs/>
                <w:lang w:val="pt-BR"/>
              </w:rPr>
              <w:t>Trưởng tổ môn</w:t>
            </w:r>
          </w:p>
          <w:p w14:paraId="7F35BE51" w14:textId="77777777" w:rsidR="00A95F4F" w:rsidRPr="005424B3" w:rsidRDefault="00A95F4F" w:rsidP="000A6A3D">
            <w:pPr>
              <w:jc w:val="center"/>
              <w:rPr>
                <w:b/>
                <w:bCs/>
                <w:lang w:val="pt-BR"/>
              </w:rPr>
            </w:pPr>
          </w:p>
          <w:p w14:paraId="77D62D0C" w14:textId="77777777" w:rsidR="00E905E9" w:rsidRPr="005424B3" w:rsidRDefault="00E905E9" w:rsidP="000A6A3D">
            <w:pPr>
              <w:jc w:val="center"/>
              <w:rPr>
                <w:b/>
                <w:bCs/>
                <w:lang w:val="pt-BR"/>
              </w:rPr>
            </w:pPr>
          </w:p>
          <w:p w14:paraId="7CF6EDFE" w14:textId="77777777" w:rsidR="00A95F4F" w:rsidRPr="005424B3" w:rsidRDefault="00A95F4F" w:rsidP="000A6A3D">
            <w:pPr>
              <w:jc w:val="center"/>
              <w:rPr>
                <w:b/>
                <w:bCs/>
                <w:lang w:val="pt-BR"/>
              </w:rPr>
            </w:pPr>
          </w:p>
          <w:p w14:paraId="00EE6B96" w14:textId="77777777" w:rsidR="00E905E9" w:rsidRPr="005424B3" w:rsidRDefault="00E905E9" w:rsidP="000A6A3D">
            <w:pPr>
              <w:jc w:val="center"/>
              <w:rPr>
                <w:b/>
                <w:bCs/>
                <w:lang w:val="pt-BR"/>
              </w:rPr>
            </w:pPr>
          </w:p>
          <w:p w14:paraId="4588AAEE" w14:textId="5329BFD1" w:rsidR="00B356A9" w:rsidRPr="005424B3" w:rsidRDefault="0079762A" w:rsidP="00E905E9">
            <w:pPr>
              <w:jc w:val="center"/>
              <w:rPr>
                <w:b/>
                <w:bCs/>
                <w:lang w:val="pt-BR"/>
              </w:rPr>
            </w:pPr>
            <w:r w:rsidRPr="005424B3">
              <w:rPr>
                <w:b/>
                <w:bCs/>
                <w:lang w:val="vi-VN"/>
              </w:rPr>
              <w:t xml:space="preserve">   </w:t>
            </w:r>
            <w:r w:rsidRPr="005424B3">
              <w:rPr>
                <w:b/>
                <w:bCs/>
                <w:lang w:val="pt-BR"/>
              </w:rPr>
              <w:t>Nguyễn Thị Huyền Nga</w:t>
            </w:r>
          </w:p>
        </w:tc>
        <w:tc>
          <w:tcPr>
            <w:tcW w:w="6205" w:type="dxa"/>
            <w:shd w:val="clear" w:color="auto" w:fill="auto"/>
          </w:tcPr>
          <w:p w14:paraId="27123D76" w14:textId="77777777" w:rsidR="00B356A9" w:rsidRPr="005424B3" w:rsidRDefault="00B356A9" w:rsidP="000A6A3D">
            <w:pPr>
              <w:rPr>
                <w:lang w:val="pt-BR"/>
              </w:rPr>
            </w:pPr>
          </w:p>
          <w:p w14:paraId="01CC98E9" w14:textId="77777777" w:rsidR="00B356A9" w:rsidRPr="005424B3" w:rsidRDefault="00B356A9" w:rsidP="000A6A3D">
            <w:pPr>
              <w:ind w:left="1420"/>
              <w:rPr>
                <w:i/>
                <w:lang w:val="pt-BR"/>
              </w:rPr>
            </w:pPr>
            <w:r w:rsidRPr="005424B3">
              <w:rPr>
                <w:i/>
                <w:lang w:val="pt-BR"/>
              </w:rPr>
              <w:t xml:space="preserve">Tp. Hồ Chí Minh, ngày      tháng      năm 20 </w:t>
            </w:r>
          </w:p>
          <w:p w14:paraId="08EF0DFF" w14:textId="5EB7FFE5" w:rsidR="00B356A9" w:rsidRPr="005424B3" w:rsidRDefault="00B356A9" w:rsidP="000A6A3D">
            <w:pPr>
              <w:jc w:val="center"/>
              <w:rPr>
                <w:lang w:val="pt-BR"/>
              </w:rPr>
            </w:pPr>
            <w:r w:rsidRPr="005424B3">
              <w:rPr>
                <w:b/>
                <w:lang w:val="pt-BR"/>
              </w:rPr>
              <w:t>Giảng viên</w:t>
            </w:r>
          </w:p>
        </w:tc>
      </w:tr>
    </w:tbl>
    <w:p w14:paraId="78A40672" w14:textId="77777777" w:rsidR="00092DA6" w:rsidRPr="005424B3" w:rsidRDefault="00092DA6"/>
    <w:tbl>
      <w:tblPr>
        <w:tblW w:w="10490" w:type="dxa"/>
        <w:tblInd w:w="108" w:type="dxa"/>
        <w:tblLook w:val="01E0" w:firstRow="1" w:lastRow="1" w:firstColumn="1" w:lastColumn="1" w:noHBand="0" w:noVBand="0"/>
      </w:tblPr>
      <w:tblGrid>
        <w:gridCol w:w="4500"/>
        <w:gridCol w:w="5990"/>
      </w:tblGrid>
      <w:tr w:rsidR="00B021D7" w:rsidRPr="005424B3" w14:paraId="65087390" w14:textId="77777777" w:rsidTr="00092DA6">
        <w:tc>
          <w:tcPr>
            <w:tcW w:w="4500" w:type="dxa"/>
            <w:shd w:val="clear" w:color="auto" w:fill="auto"/>
          </w:tcPr>
          <w:p w14:paraId="7A7C0F8C" w14:textId="5CAD45D0" w:rsidR="00B021D7" w:rsidRPr="005424B3" w:rsidRDefault="00B021D7" w:rsidP="00F635EE">
            <w:pPr>
              <w:rPr>
                <w:lang w:val="pt-BR"/>
              </w:rPr>
            </w:pPr>
            <w:r w:rsidRPr="005424B3">
              <w:br w:type="page"/>
            </w:r>
            <w:r w:rsidR="00092DA6" w:rsidRPr="005424B3">
              <w:rPr>
                <w:lang w:val="pt-BR"/>
              </w:rPr>
              <w:t>Giáo án số:  02</w:t>
            </w:r>
          </w:p>
        </w:tc>
        <w:tc>
          <w:tcPr>
            <w:tcW w:w="5990" w:type="dxa"/>
            <w:shd w:val="clear" w:color="auto" w:fill="auto"/>
          </w:tcPr>
          <w:p w14:paraId="046D636D" w14:textId="0D693DE6" w:rsidR="00B021D7" w:rsidRPr="005424B3" w:rsidRDefault="00B021D7" w:rsidP="00F635EE">
            <w:r w:rsidRPr="005424B3">
              <w:t xml:space="preserve">Thời gian thực hiện: </w:t>
            </w:r>
            <w:r w:rsidR="002C34E1">
              <w:t xml:space="preserve">2 </w:t>
            </w:r>
            <w:r w:rsidRPr="005424B3">
              <w:t>tiết</w:t>
            </w:r>
          </w:p>
          <w:p w14:paraId="738BFFEC" w14:textId="074CDC20" w:rsidR="00B021D7" w:rsidRPr="005424B3" w:rsidRDefault="00B021D7" w:rsidP="00F635EE">
            <w:pPr>
              <w:tabs>
                <w:tab w:val="right" w:leader="dot" w:pos="3331"/>
              </w:tabs>
            </w:pPr>
            <w:r w:rsidRPr="005424B3">
              <w:t xml:space="preserve">Tên chương: </w:t>
            </w:r>
            <w:r w:rsidRPr="005424B3">
              <w:rPr>
                <w:b/>
                <w:bCs/>
              </w:rPr>
              <w:t xml:space="preserve">CHƯƠNG </w:t>
            </w:r>
            <w:r w:rsidR="00092DA6" w:rsidRPr="005424B3">
              <w:rPr>
                <w:b/>
              </w:rPr>
              <w:t>VI: NHÓM OXI L</w:t>
            </w:r>
            <w:r w:rsidR="00092DA6" w:rsidRPr="005424B3">
              <w:rPr>
                <w:rFonts w:cs="Arial"/>
                <w:b/>
              </w:rPr>
              <w:t>Ư</w:t>
            </w:r>
            <w:r w:rsidR="00092DA6" w:rsidRPr="005424B3">
              <w:rPr>
                <w:b/>
              </w:rPr>
              <w:t>U HU</w:t>
            </w:r>
            <w:r w:rsidR="00092DA6" w:rsidRPr="005424B3">
              <w:rPr>
                <w:rFonts w:cs="Arial"/>
                <w:b/>
              </w:rPr>
              <w:t>Ỳ</w:t>
            </w:r>
            <w:r w:rsidR="00092DA6" w:rsidRPr="005424B3">
              <w:rPr>
                <w:b/>
              </w:rPr>
              <w:t>NH</w:t>
            </w:r>
          </w:p>
          <w:p w14:paraId="5CE5EAD5" w14:textId="162FE595" w:rsidR="00B021D7" w:rsidRPr="005424B3" w:rsidRDefault="00B021D7" w:rsidP="00F635EE">
            <w:r w:rsidRPr="005424B3">
              <w:t xml:space="preserve">Thực hiện ngày        </w:t>
            </w:r>
            <w:r w:rsidR="00092DA6" w:rsidRPr="005424B3">
              <w:t xml:space="preserve">      </w:t>
            </w:r>
            <w:r w:rsidRPr="005424B3">
              <w:t xml:space="preserve">  tháng                 năm 20 </w:t>
            </w:r>
          </w:p>
          <w:p w14:paraId="7B6ECF02" w14:textId="77777777" w:rsidR="00B021D7" w:rsidRPr="005424B3" w:rsidRDefault="00B021D7" w:rsidP="00F635EE">
            <w:r w:rsidRPr="005424B3">
              <w:t xml:space="preserve"> </w:t>
            </w:r>
          </w:p>
        </w:tc>
      </w:tr>
    </w:tbl>
    <w:p w14:paraId="1046547A" w14:textId="0D270002" w:rsidR="00B021D7" w:rsidRPr="005424B3" w:rsidRDefault="00B021D7" w:rsidP="00B021D7">
      <w:pPr>
        <w:rPr>
          <w:lang w:val="it-IT"/>
        </w:rPr>
      </w:pPr>
      <w:r w:rsidRPr="005424B3">
        <w:rPr>
          <w:lang w:val="it-IT"/>
        </w:rPr>
        <w:t xml:space="preserve">Tên bài: </w:t>
      </w:r>
      <w:r w:rsidRPr="005424B3">
        <w:rPr>
          <w:lang w:val="it-IT"/>
        </w:rPr>
        <w:tab/>
      </w:r>
      <w:r w:rsidRPr="005424B3">
        <w:rPr>
          <w:lang w:val="it-IT"/>
        </w:rPr>
        <w:tab/>
      </w:r>
      <w:r w:rsidRPr="005424B3">
        <w:rPr>
          <w:b/>
          <w:i/>
        </w:rPr>
        <w:t xml:space="preserve">Bài </w:t>
      </w:r>
      <w:r w:rsidR="00330DF5" w:rsidRPr="005424B3">
        <w:rPr>
          <w:b/>
          <w:bCs/>
          <w14:shadow w14:blurRad="50800" w14:dist="38100" w14:dir="2700000" w14:sx="100000" w14:sy="100000" w14:kx="0" w14:ky="0" w14:algn="tl">
            <w14:srgbClr w14:val="000000">
              <w14:alpha w14:val="60000"/>
            </w14:srgbClr>
          </w14:shadow>
        </w:rPr>
        <w:t xml:space="preserve"> 19</w:t>
      </w:r>
      <w:r w:rsidR="00092DA6" w:rsidRPr="005424B3">
        <w:rPr>
          <w:b/>
          <w:bCs/>
          <w14:shadow w14:blurRad="50800" w14:dist="38100" w14:dir="2700000" w14:sx="100000" w14:sy="100000" w14:kx="0" w14:ky="0" w14:algn="tl">
            <w14:srgbClr w14:val="000000">
              <w14:alpha w14:val="60000"/>
            </w14:srgbClr>
          </w14:shadow>
        </w:rPr>
        <w:t xml:space="preserve">: </w:t>
      </w:r>
      <w:r w:rsidR="00092DA6" w:rsidRPr="005424B3">
        <w:rPr>
          <w:b/>
          <w:bCs/>
          <w14:shadow w14:blurRad="50800" w14:dist="38100" w14:dir="2700000" w14:sx="100000" w14:sy="100000" w14:kx="0" w14:ky="0" w14:algn="tl">
            <w14:srgbClr w14:val="000000">
              <w14:alpha w14:val="60000"/>
            </w14:srgbClr>
          </w14:shadow>
        </w:rPr>
        <w:tab/>
      </w:r>
      <w:r w:rsidR="00092DA6" w:rsidRPr="005424B3">
        <w:rPr>
          <w:b/>
          <w:bCs/>
          <w14:shadow w14:blurRad="50800" w14:dist="38100" w14:dir="2700000" w14:sx="100000" w14:sy="100000" w14:kx="0" w14:ky="0" w14:algn="tl">
            <w14:srgbClr w14:val="000000">
              <w14:alpha w14:val="60000"/>
            </w14:srgbClr>
          </w14:shadow>
        </w:rPr>
        <w:tab/>
        <w:t>LƯU HUỲNH</w:t>
      </w:r>
    </w:p>
    <w:p w14:paraId="752374C7" w14:textId="77777777" w:rsidR="00B021D7" w:rsidRPr="005424B3" w:rsidRDefault="00B021D7" w:rsidP="00B021D7">
      <w:pPr>
        <w:rPr>
          <w:b/>
          <w:u w:val="single"/>
          <w:lang w:val="it-IT"/>
        </w:rPr>
      </w:pPr>
      <w:r w:rsidRPr="005424B3">
        <w:rPr>
          <w:b/>
          <w:u w:val="single"/>
          <w:lang w:val="it-IT"/>
        </w:rPr>
        <w:t xml:space="preserve">Mục tiêu của bài: </w:t>
      </w:r>
    </w:p>
    <w:p w14:paraId="6C43F9CA" w14:textId="77777777" w:rsidR="00B021D7" w:rsidRPr="005424B3" w:rsidRDefault="00B021D7" w:rsidP="00B021D7">
      <w:pPr>
        <w:rPr>
          <w:b/>
          <w:lang w:val="it-IT"/>
        </w:rPr>
      </w:pPr>
      <w:r w:rsidRPr="005424B3">
        <w:rPr>
          <w:lang w:val="it-IT"/>
        </w:rPr>
        <w:t xml:space="preserve">Sau khi học xong bài này người học có khả năng: </w:t>
      </w:r>
    </w:p>
    <w:p w14:paraId="06D2B232" w14:textId="77777777" w:rsidR="00B021D7" w:rsidRPr="005424B3" w:rsidRDefault="00B021D7" w:rsidP="00B021D7">
      <w:pPr>
        <w:rPr>
          <w:b/>
        </w:rPr>
      </w:pPr>
      <w:r w:rsidRPr="005424B3">
        <w:rPr>
          <w:b/>
        </w:rPr>
        <w:t>1. Kiến thức:</w:t>
      </w:r>
    </w:p>
    <w:p w14:paraId="7C9CEB33" w14:textId="77777777" w:rsidR="00330DF5" w:rsidRPr="005424B3" w:rsidRDefault="00330DF5" w:rsidP="00330DF5">
      <w:pPr>
        <w:spacing w:line="276" w:lineRule="auto"/>
      </w:pPr>
      <w:r w:rsidRPr="005424B3">
        <w:tab/>
        <w:t>- Vị trí, cấu hình electron lớp ngoài cùng của nguyên tử lưu huỳnh.</w:t>
      </w:r>
    </w:p>
    <w:p w14:paraId="2AF7F69E" w14:textId="77777777" w:rsidR="00330DF5" w:rsidRPr="005424B3" w:rsidRDefault="00330DF5" w:rsidP="00330DF5">
      <w:pPr>
        <w:spacing w:line="276" w:lineRule="auto"/>
      </w:pPr>
      <w:r w:rsidRPr="005424B3">
        <w:tab/>
        <w:t>- Tính chất vật lí: Hai dạng thù hình phổ biến (tà phương và đơn tà) của lưu huỳnh, quá trình nóng chảy đặc biệt của lưu huỳnh, ứng dụng.</w:t>
      </w:r>
    </w:p>
    <w:p w14:paraId="05BCE53E" w14:textId="77777777" w:rsidR="00330DF5" w:rsidRPr="005424B3" w:rsidRDefault="00330DF5" w:rsidP="00330DF5">
      <w:pPr>
        <w:spacing w:line="276" w:lineRule="auto"/>
      </w:pPr>
      <w:r w:rsidRPr="005424B3">
        <w:t>Hiểu được: Lưu huỳnh vừa có tính oxi hóa ( tác dụng với kim loại, với hidro ), vừa có tính khử (tác dụng với oxi, chất oxi hóa mạnh).</w:t>
      </w:r>
    </w:p>
    <w:p w14:paraId="5C0AECB9" w14:textId="77777777" w:rsidR="00B021D7" w:rsidRPr="005424B3" w:rsidRDefault="00B021D7" w:rsidP="00B021D7">
      <w:pPr>
        <w:jc w:val="both"/>
        <w:outlineLvl w:val="0"/>
        <w:rPr>
          <w:b/>
          <w:bCs/>
        </w:rPr>
      </w:pPr>
      <w:r w:rsidRPr="005424B3">
        <w:rPr>
          <w:b/>
          <w:bCs/>
        </w:rPr>
        <w:t xml:space="preserve">2. Kỹ năng: </w:t>
      </w:r>
    </w:p>
    <w:p w14:paraId="6A37FB33" w14:textId="77777777" w:rsidR="00330DF5" w:rsidRPr="005424B3" w:rsidRDefault="00330DF5" w:rsidP="00330DF5">
      <w:pPr>
        <w:spacing w:line="276" w:lineRule="auto"/>
      </w:pPr>
      <w:r w:rsidRPr="005424B3">
        <w:t>- Dự đoán tính chất, kiểm tra, kết luận được tính chất hóa học của lưu huỳnh.</w:t>
      </w:r>
    </w:p>
    <w:p w14:paraId="00ACCE6A" w14:textId="77777777" w:rsidR="00330DF5" w:rsidRPr="005424B3" w:rsidRDefault="00330DF5" w:rsidP="00330DF5">
      <w:pPr>
        <w:spacing w:line="276" w:lineRule="auto"/>
      </w:pPr>
      <w:r w:rsidRPr="005424B3">
        <w:tab/>
        <w:t>- Quan sát thí nghiệm, hình ảnh,…rút ra được nhận xét về tính chất hóa học của lưu huỳnh.</w:t>
      </w:r>
    </w:p>
    <w:p w14:paraId="007767CB" w14:textId="77777777" w:rsidR="00330DF5" w:rsidRPr="005424B3" w:rsidRDefault="00330DF5" w:rsidP="00330DF5">
      <w:pPr>
        <w:spacing w:line="276" w:lineRule="auto"/>
      </w:pPr>
      <w:r w:rsidRPr="005424B3">
        <w:tab/>
        <w:t>- Viết phương trình hóa học minh họa chứng minh tính chất hóa học của lưu huỳnh.</w:t>
      </w:r>
    </w:p>
    <w:p w14:paraId="7FD57B75" w14:textId="77777777" w:rsidR="00330DF5" w:rsidRPr="005424B3" w:rsidRDefault="00330DF5" w:rsidP="00330DF5">
      <w:pPr>
        <w:spacing w:line="276" w:lineRule="auto"/>
      </w:pPr>
      <w:r w:rsidRPr="005424B3">
        <w:tab/>
        <w:t>- Tính khối lượng lưu huỳnh, hợp chất của lưu huỳnh tham gia và tạo thành trong phản ứng.</w:t>
      </w:r>
    </w:p>
    <w:p w14:paraId="2A2856C4" w14:textId="3D15AA2D" w:rsidR="00B021D7" w:rsidRPr="005424B3" w:rsidRDefault="00B021D7" w:rsidP="00B021D7">
      <w:pPr>
        <w:rPr>
          <w:lang w:val="vi-VN"/>
        </w:rPr>
      </w:pPr>
      <w:r w:rsidRPr="005424B3">
        <w:rPr>
          <w:b/>
          <w:bCs/>
        </w:rPr>
        <w:t>3. Thái độ:</w:t>
      </w:r>
      <w:r w:rsidR="00330DF5" w:rsidRPr="005424B3">
        <w:rPr>
          <w:color w:val="000000"/>
        </w:rPr>
        <w:t xml:space="preserve"> Sinh viên có</w:t>
      </w:r>
      <w:r w:rsidR="00330DF5" w:rsidRPr="005424B3">
        <w:rPr>
          <w:color w:val="000000"/>
          <w:lang w:val="vi-VN"/>
        </w:rPr>
        <w:t xml:space="preserve"> </w:t>
      </w:r>
      <w:r w:rsidR="00330DF5" w:rsidRPr="005424B3">
        <w:rPr>
          <w:bCs/>
        </w:rPr>
        <w:t>lòng say mê học tập, biết vận dụng những kiến thức được học vào cuộc sống</w:t>
      </w:r>
      <w:r w:rsidR="00330DF5" w:rsidRPr="005424B3">
        <w:rPr>
          <w:bCs/>
          <w:lang w:val="vi-VN"/>
        </w:rPr>
        <w:t>, có</w:t>
      </w:r>
      <w:r w:rsidR="00330DF5" w:rsidRPr="005424B3">
        <w:rPr>
          <w:bCs/>
        </w:rPr>
        <w:t xml:space="preserve"> </w:t>
      </w:r>
      <w:r w:rsidR="00330DF5" w:rsidRPr="005424B3">
        <w:rPr>
          <w:color w:val="000000"/>
        </w:rPr>
        <w:t>tư duy khoa học, logic trước các sự vật hiện tượng trong tự nhiên</w:t>
      </w:r>
      <w:r w:rsidR="00330DF5" w:rsidRPr="005424B3">
        <w:rPr>
          <w:color w:val="000000"/>
          <w:lang w:val="vi-VN"/>
        </w:rPr>
        <w:t>,</w:t>
      </w:r>
      <w:r w:rsidR="00330DF5" w:rsidRPr="005424B3">
        <w:rPr>
          <w:bCs/>
        </w:rPr>
        <w:t xml:space="preserve"> có ý thức bảo vệ môi trường và tài</w:t>
      </w:r>
      <w:r w:rsidR="00330DF5" w:rsidRPr="005424B3">
        <w:rPr>
          <w:color w:val="000000"/>
        </w:rPr>
        <w:t xml:space="preserve"> </w:t>
      </w:r>
      <w:r w:rsidR="00330DF5" w:rsidRPr="005424B3">
        <w:rPr>
          <w:bCs/>
        </w:rPr>
        <w:t>nguyên, sử dụng hợp lý tài nguyên.</w:t>
      </w:r>
    </w:p>
    <w:p w14:paraId="689563B5" w14:textId="77777777" w:rsidR="00B021D7" w:rsidRPr="005424B3" w:rsidRDefault="00B021D7" w:rsidP="00B021D7">
      <w:pPr>
        <w:rPr>
          <w:b/>
          <w:lang w:val="it-IT"/>
        </w:rPr>
      </w:pPr>
      <w:r w:rsidRPr="005424B3">
        <w:rPr>
          <w:b/>
          <w:lang w:val="it-IT"/>
        </w:rPr>
        <w:t>Đồ dùng và phương tiện dạy học:</w:t>
      </w:r>
    </w:p>
    <w:p w14:paraId="461F1409" w14:textId="77777777" w:rsidR="00B021D7" w:rsidRPr="005424B3" w:rsidRDefault="00B021D7" w:rsidP="00B021D7">
      <w:pPr>
        <w:rPr>
          <w:lang w:val="it-IT"/>
        </w:rPr>
      </w:pPr>
      <w:r w:rsidRPr="005424B3">
        <w:rPr>
          <w:lang w:val="it-IT"/>
        </w:rPr>
        <w:t>Máy chiếu, màn ảnh, máy tính, bảng, phấn.</w:t>
      </w:r>
    </w:p>
    <w:p w14:paraId="31506BB8" w14:textId="77777777" w:rsidR="00B021D7" w:rsidRPr="005424B3" w:rsidRDefault="00B021D7" w:rsidP="00B021D7">
      <w:pPr>
        <w:rPr>
          <w:lang w:val="it-IT"/>
        </w:rPr>
      </w:pPr>
      <w:r w:rsidRPr="005424B3">
        <w:rPr>
          <w:b/>
          <w:lang w:val="it-IT"/>
        </w:rPr>
        <w:t xml:space="preserve">I. Ổn định lớp học:                                                 </w:t>
      </w:r>
      <w:r w:rsidRPr="005424B3">
        <w:rPr>
          <w:lang w:val="it-IT"/>
        </w:rPr>
        <w:t>Thời gian:  05 phút.</w:t>
      </w:r>
    </w:p>
    <w:p w14:paraId="75415280" w14:textId="77777777" w:rsidR="00B021D7" w:rsidRPr="005424B3" w:rsidRDefault="00B021D7" w:rsidP="00B021D7">
      <w:pPr>
        <w:rPr>
          <w:lang w:val="it-IT"/>
        </w:rPr>
      </w:pPr>
      <w:r w:rsidRPr="005424B3">
        <w:rPr>
          <w:lang w:val="it-IT"/>
        </w:rPr>
        <w:t>Số học sinh vắng:…………Tên:……………………………………………………..................................</w:t>
      </w:r>
    </w:p>
    <w:p w14:paraId="6606DE7A" w14:textId="77777777" w:rsidR="00B021D7" w:rsidRPr="005424B3" w:rsidRDefault="00B021D7" w:rsidP="00B021D7">
      <w:pPr>
        <w:rPr>
          <w:lang w:val="it-IT"/>
        </w:rPr>
      </w:pPr>
      <w:r w:rsidRPr="005424B3">
        <w:rPr>
          <w:lang w:val="it-IT"/>
        </w:rPr>
        <w:t>......................................................................................................................................................................</w:t>
      </w:r>
    </w:p>
    <w:p w14:paraId="3091D067" w14:textId="77777777" w:rsidR="00B021D7" w:rsidRPr="005424B3" w:rsidRDefault="00B021D7" w:rsidP="00B021D7">
      <w:pPr>
        <w:rPr>
          <w:b/>
          <w:lang w:val="sv-SE"/>
        </w:rPr>
      </w:pPr>
      <w:r w:rsidRPr="005424B3">
        <w:rPr>
          <w:b/>
          <w:lang w:val="sv-SE"/>
        </w:rPr>
        <w:t>II. Thực hiện bài học:</w:t>
      </w:r>
    </w:p>
    <w:p w14:paraId="64F4D057" w14:textId="77777777" w:rsidR="00B021D7" w:rsidRPr="005424B3" w:rsidRDefault="00B021D7" w:rsidP="00B021D7">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B021D7" w:rsidRPr="005424B3" w14:paraId="68EB551C" w14:textId="77777777" w:rsidTr="00F635EE">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E97A0A" w14:textId="77777777" w:rsidR="00B021D7" w:rsidRPr="005424B3" w:rsidRDefault="00B021D7" w:rsidP="00F635EE">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FBA2B4" w14:textId="77777777" w:rsidR="00B021D7" w:rsidRPr="005424B3" w:rsidRDefault="00B021D7" w:rsidP="00F635EE">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DC1C3" w14:textId="77777777" w:rsidR="00B021D7" w:rsidRPr="005424B3" w:rsidRDefault="00B021D7" w:rsidP="00F635EE">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1F1EBE" w14:textId="77777777" w:rsidR="00B021D7" w:rsidRPr="005424B3" w:rsidRDefault="00B021D7" w:rsidP="00F635EE">
            <w:pPr>
              <w:jc w:val="center"/>
              <w:rPr>
                <w:lang w:val="de-DE"/>
              </w:rPr>
            </w:pPr>
            <w:r w:rsidRPr="005424B3">
              <w:rPr>
                <w:lang w:val="de-DE"/>
              </w:rPr>
              <w:t>Thời gian</w:t>
            </w:r>
          </w:p>
        </w:tc>
      </w:tr>
      <w:tr w:rsidR="00B021D7" w:rsidRPr="005424B3" w14:paraId="74D1985A" w14:textId="77777777" w:rsidTr="00F635EE">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2CF734" w14:textId="77777777" w:rsidR="00B021D7" w:rsidRPr="005424B3" w:rsidRDefault="00B021D7" w:rsidP="00F635EE">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144C2D" w14:textId="77777777" w:rsidR="00B021D7" w:rsidRPr="005424B3" w:rsidRDefault="00B021D7" w:rsidP="00F635EE">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3CBB1C5C"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713BD03C"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B08456" w14:textId="77777777" w:rsidR="00B021D7" w:rsidRPr="005424B3" w:rsidRDefault="00B021D7" w:rsidP="00F635EE">
            <w:pPr>
              <w:jc w:val="center"/>
              <w:rPr>
                <w:lang w:val="de-DE"/>
              </w:rPr>
            </w:pPr>
          </w:p>
        </w:tc>
      </w:tr>
      <w:tr w:rsidR="00B021D7" w:rsidRPr="005424B3" w14:paraId="4FB81F66"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27CEAEFB" w14:textId="77777777" w:rsidR="00B021D7" w:rsidRPr="005424B3" w:rsidRDefault="00B021D7" w:rsidP="00F635EE">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F1B9772" w14:textId="77777777" w:rsidR="00B021D7" w:rsidRPr="005424B3" w:rsidRDefault="00B021D7" w:rsidP="00F635EE">
            <w:pPr>
              <w:rPr>
                <w:b/>
                <w:bCs/>
                <w:u w:val="single"/>
                <w:lang w:val="de-DE"/>
              </w:rPr>
            </w:pPr>
            <w:r w:rsidRPr="005424B3">
              <w:rPr>
                <w:b/>
                <w:bCs/>
                <w:u w:val="single"/>
                <w:lang w:val="de-DE"/>
              </w:rPr>
              <w:t>Dẫn nhập</w:t>
            </w:r>
            <w:r w:rsidR="00330DF5" w:rsidRPr="005424B3">
              <w:rPr>
                <w:b/>
                <w:bCs/>
                <w:u w:val="single"/>
                <w:lang w:val="de-DE"/>
              </w:rPr>
              <w:t>:</w:t>
            </w:r>
          </w:p>
          <w:p w14:paraId="208DB61A" w14:textId="2F141453" w:rsidR="00B021D7" w:rsidRPr="005424B3" w:rsidRDefault="00330DF5" w:rsidP="00330DF5">
            <w:pPr>
              <w:rPr>
                <w:lang w:val="de-DE"/>
              </w:rPr>
            </w:pPr>
            <w:r w:rsidRPr="005424B3">
              <w:rPr>
                <w:lang w:val="de-DE"/>
              </w:rPr>
              <w:t>nhắc lại t/c cấu tạo cấu hình oxi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757B054" w14:textId="78B2D18C" w:rsidR="00B021D7" w:rsidRPr="005424B3" w:rsidRDefault="00B021D7" w:rsidP="00F635EE">
            <w:pPr>
              <w:rPr>
                <w:lang w:val="de-DE"/>
              </w:rPr>
            </w:pPr>
            <w:r w:rsidRPr="005424B3">
              <w:rPr>
                <w:lang w:val="de-DE"/>
              </w:rPr>
              <w:t>- GV trình bày bằng lời.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1031F6C" w14:textId="7F1DE7AF" w:rsidR="00B021D7" w:rsidRPr="005424B3" w:rsidRDefault="00B021D7" w:rsidP="00F635EE">
            <w:pPr>
              <w:rPr>
                <w:lang w:val="de-DE"/>
              </w:rPr>
            </w:pPr>
            <w:r w:rsidRPr="005424B3">
              <w:rPr>
                <w:lang w:val="de-DE"/>
              </w:rPr>
              <w:t xml:space="preserve">- </w:t>
            </w:r>
            <w:r w:rsidRPr="005424B3">
              <w:rPr>
                <w:lang w:val="nb-NO"/>
              </w:rPr>
              <w:t>HS theo dõi, ghi bài và t</w:t>
            </w:r>
            <w:r w:rsidRPr="005424B3">
              <w:rPr>
                <w:lang w:val="de-DE"/>
              </w:rPr>
              <w:t>rả lời các câu hỏi.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FD957B1" w14:textId="77777777" w:rsidR="00B021D7" w:rsidRPr="005424B3" w:rsidRDefault="00B021D7" w:rsidP="00F635EE">
            <w:pPr>
              <w:rPr>
                <w:lang w:val="de-DE"/>
              </w:rPr>
            </w:pPr>
          </w:p>
          <w:p w14:paraId="7005D287" w14:textId="1B6CCA45" w:rsidR="00B021D7" w:rsidRPr="005424B3" w:rsidRDefault="005815C3" w:rsidP="00F635EE">
            <w:pPr>
              <w:jc w:val="center"/>
              <w:rPr>
                <w:lang w:val="pt-BR"/>
              </w:rPr>
            </w:pPr>
            <w:r>
              <w:rPr>
                <w:lang w:val="pt-BR"/>
              </w:rPr>
              <w:t>5</w:t>
            </w:r>
          </w:p>
          <w:p w14:paraId="2A6A6BD9" w14:textId="77777777" w:rsidR="00B021D7" w:rsidRPr="005424B3" w:rsidRDefault="00B021D7" w:rsidP="00F635EE">
            <w:pPr>
              <w:jc w:val="center"/>
              <w:rPr>
                <w:lang w:val="de-DE"/>
              </w:rPr>
            </w:pPr>
            <w:r w:rsidRPr="005424B3">
              <w:rPr>
                <w:lang w:val="pt-BR"/>
              </w:rPr>
              <w:t>phút</w:t>
            </w:r>
            <w:r w:rsidRPr="005424B3">
              <w:rPr>
                <w:lang w:val="de-DE"/>
              </w:rPr>
              <w:t xml:space="preserve"> </w:t>
            </w:r>
          </w:p>
        </w:tc>
      </w:tr>
      <w:tr w:rsidR="00B021D7" w:rsidRPr="005424B3" w14:paraId="1C37E199" w14:textId="77777777" w:rsidTr="00F635EE">
        <w:trPr>
          <w:trHeight w:val="1323"/>
        </w:trPr>
        <w:tc>
          <w:tcPr>
            <w:tcW w:w="540" w:type="dxa"/>
            <w:tcBorders>
              <w:top w:val="single" w:sz="4" w:space="0" w:color="auto"/>
              <w:left w:val="single" w:sz="4" w:space="0" w:color="auto"/>
              <w:right w:val="single" w:sz="4" w:space="0" w:color="auto"/>
            </w:tcBorders>
            <w:shd w:val="clear" w:color="auto" w:fill="auto"/>
          </w:tcPr>
          <w:p w14:paraId="65997567" w14:textId="79E7FA51" w:rsidR="00B021D7" w:rsidRPr="005424B3" w:rsidRDefault="00B021D7" w:rsidP="00F635EE">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B39D918" w14:textId="77777777" w:rsidR="00B021D7" w:rsidRPr="005424B3" w:rsidRDefault="00B021D7" w:rsidP="00F635EE">
            <w:pPr>
              <w:rPr>
                <w:b/>
                <w:bCs/>
                <w:u w:val="single"/>
                <w:lang w:val="nb-NO"/>
              </w:rPr>
            </w:pPr>
            <w:r w:rsidRPr="005424B3">
              <w:rPr>
                <w:b/>
                <w:bCs/>
                <w:u w:val="single"/>
                <w:lang w:val="nb-NO"/>
              </w:rPr>
              <w:t>Giảng bài mới</w:t>
            </w:r>
            <w:r w:rsidR="00330DF5" w:rsidRPr="005424B3">
              <w:rPr>
                <w:b/>
                <w:bCs/>
                <w:u w:val="single"/>
                <w:lang w:val="nb-NO"/>
              </w:rPr>
              <w:t>:</w:t>
            </w:r>
          </w:p>
          <w:p w14:paraId="3A7B79A7" w14:textId="77777777" w:rsidR="00330DF5" w:rsidRPr="005424B3" w:rsidRDefault="00330DF5" w:rsidP="00330DF5">
            <w:pPr>
              <w:spacing w:line="276" w:lineRule="auto"/>
              <w:rPr>
                <w:b/>
                <w:bCs/>
              </w:rPr>
            </w:pPr>
            <w:r w:rsidRPr="005424B3">
              <w:rPr>
                <w:b/>
                <w:bCs/>
              </w:rPr>
              <w:t xml:space="preserve">I. Vị trí, cấu hình electron nguyên tử: </w:t>
            </w:r>
          </w:p>
          <w:p w14:paraId="2DF6D31C" w14:textId="4A439E3E" w:rsidR="00330DF5" w:rsidRPr="005424B3" w:rsidRDefault="00330DF5" w:rsidP="00330DF5">
            <w:pPr>
              <w:spacing w:line="276" w:lineRule="auto"/>
            </w:pPr>
            <w:r w:rsidRPr="005424B3">
              <w:t xml:space="preserve">-Kí hiệu hóa học : </w:t>
            </w:r>
            <w:r w:rsidR="00086DF0" w:rsidRPr="005424B3">
              <w:rPr>
                <w:vertAlign w:val="subscript"/>
              </w:rPr>
              <w:t>16</w:t>
            </w:r>
            <w:r w:rsidRPr="005424B3">
              <w:t>S</w:t>
            </w:r>
          </w:p>
          <w:p w14:paraId="394E2022" w14:textId="77EE6F00" w:rsidR="00330DF5" w:rsidRPr="005424B3" w:rsidRDefault="00330DF5" w:rsidP="00086DF0">
            <w:pPr>
              <w:spacing w:line="276" w:lineRule="auto"/>
            </w:pPr>
            <w:r w:rsidRPr="005424B3">
              <w:t>-Cấu hình e ngoài cùng : 3s</w:t>
            </w:r>
            <w:r w:rsidRPr="005424B3">
              <w:rPr>
                <w:vertAlign w:val="superscript"/>
              </w:rPr>
              <w:t>2</w:t>
            </w:r>
            <w:r w:rsidRPr="005424B3">
              <w:t>3p</w:t>
            </w:r>
            <w:r w:rsidRPr="005424B3">
              <w:rPr>
                <w:vertAlign w:val="superscript"/>
              </w:rPr>
              <w:t>4</w:t>
            </w:r>
            <w:r w:rsidRPr="005424B3">
              <w:br/>
            </w:r>
            <w:r w:rsidR="00086DF0" w:rsidRPr="005424B3">
              <w:t>-</w:t>
            </w:r>
            <w:r w:rsidRPr="005424B3">
              <w:t>Lưu huỳnh ở chu kì 3, nhóm VIA, ô thứ 16</w:t>
            </w:r>
          </w:p>
          <w:p w14:paraId="63B9893F" w14:textId="77777777" w:rsidR="00330DF5" w:rsidRPr="005424B3" w:rsidRDefault="00330DF5" w:rsidP="00330DF5">
            <w:pPr>
              <w:spacing w:line="276" w:lineRule="auto"/>
              <w:rPr>
                <w:b/>
                <w:bCs/>
              </w:rPr>
            </w:pPr>
            <w:r w:rsidRPr="005424B3">
              <w:rPr>
                <w:b/>
                <w:bCs/>
              </w:rPr>
              <w:t xml:space="preserve">II. Tính chất vật lí: </w:t>
            </w:r>
          </w:p>
          <w:p w14:paraId="5FD313EC" w14:textId="77777777" w:rsidR="00330DF5" w:rsidRPr="005424B3" w:rsidRDefault="00330DF5" w:rsidP="00330DF5">
            <w:pPr>
              <w:spacing w:line="276" w:lineRule="auto"/>
              <w:rPr>
                <w:b/>
                <w:bCs/>
                <w:iCs/>
              </w:rPr>
            </w:pPr>
            <w:r w:rsidRPr="005424B3">
              <w:rPr>
                <w:b/>
                <w:bCs/>
                <w:iCs/>
              </w:rPr>
              <w:t>1. Hai dạng thù hình của Lưu huỳnh</w:t>
            </w:r>
          </w:p>
          <w:p w14:paraId="625561CA" w14:textId="6A19D48B" w:rsidR="00330DF5" w:rsidRPr="005424B3" w:rsidRDefault="00330DF5" w:rsidP="00330DF5">
            <w:pPr>
              <w:spacing w:line="276" w:lineRule="auto"/>
              <w:jc w:val="both"/>
            </w:pPr>
            <w:r w:rsidRPr="005424B3">
              <w:t>- Lưu huỳnh tà</w:t>
            </w:r>
            <w:r w:rsidR="00086DF0" w:rsidRPr="005424B3">
              <w:t xml:space="preserve"> </w:t>
            </w:r>
            <w:r w:rsidRPr="005424B3">
              <w:t>phương</w:t>
            </w:r>
            <w:r w:rsidR="00086DF0" w:rsidRPr="005424B3">
              <w:t>-</w:t>
            </w:r>
            <w:r w:rsidRPr="005424B3">
              <w:t xml:space="preserve">đơn tà  </w:t>
            </w:r>
          </w:p>
          <w:p w14:paraId="00956598" w14:textId="77777777" w:rsidR="00330DF5" w:rsidRPr="005424B3" w:rsidRDefault="00330DF5" w:rsidP="00330DF5">
            <w:pPr>
              <w:spacing w:line="276" w:lineRule="auto"/>
              <w:rPr>
                <w:b/>
                <w:bCs/>
                <w:iCs/>
              </w:rPr>
            </w:pPr>
            <w:r w:rsidRPr="005424B3">
              <w:rPr>
                <w:b/>
                <w:bCs/>
                <w:iCs/>
              </w:rPr>
              <w:t>2. Ảnh hưởng của nhiệt độ đến tính chất vật lí.</w:t>
            </w:r>
          </w:p>
          <w:p w14:paraId="7E671836" w14:textId="6DEC9FD0" w:rsidR="00330DF5" w:rsidRPr="005424B3" w:rsidRDefault="00330DF5" w:rsidP="00330DF5">
            <w:pPr>
              <w:spacing w:line="276" w:lineRule="auto"/>
              <w:jc w:val="both"/>
            </w:pPr>
            <w:r w:rsidRPr="005424B3">
              <w:t>-Ở t</w:t>
            </w:r>
            <w:r w:rsidRPr="005424B3">
              <w:rPr>
                <w:vertAlign w:val="superscript"/>
              </w:rPr>
              <w:t>0</w:t>
            </w:r>
            <w:r w:rsidRPr="005424B3">
              <w:t>&lt; 113</w:t>
            </w:r>
            <w:r w:rsidRPr="005424B3">
              <w:rPr>
                <w:vertAlign w:val="superscript"/>
              </w:rPr>
              <w:t>0</w:t>
            </w:r>
            <w:r w:rsidRPr="005424B3">
              <w:t xml:space="preserve">C, </w:t>
            </w:r>
            <w:r w:rsidR="008B7B59">
              <w:rPr>
                <w:position w:val="-12"/>
              </w:rPr>
              <w:pict w14:anchorId="3E96755B">
                <v:shape id="_x0000_i1036" type="#_x0000_t75" style="width:15.9pt;height:18.4pt">
                  <v:imagedata r:id="rId16" o:title=""/>
                </v:shape>
              </w:pict>
            </w:r>
            <w:r w:rsidRPr="005424B3">
              <w:t>,</w:t>
            </w:r>
            <w:r w:rsidR="008B7B59">
              <w:rPr>
                <w:position w:val="-14"/>
              </w:rPr>
              <w:pict w14:anchorId="2D20F090">
                <v:shape id="_x0000_i1037" type="#_x0000_t75" style="width:15.9pt;height:19.25pt">
                  <v:imagedata r:id="rId17" o:title=""/>
                </v:shape>
              </w:pict>
            </w:r>
            <w:r w:rsidRPr="005424B3">
              <w:t xml:space="preserve"> là chất rắn màu vàng, phân tử S có 8 nguyên tử S liên kết </w:t>
            </w:r>
            <w:r w:rsidR="00086DF0" w:rsidRPr="005424B3">
              <w:t xml:space="preserve">cộng hóa trị </w:t>
            </w:r>
            <w:r w:rsidRPr="005424B3">
              <w:t>nhau</w:t>
            </w:r>
            <w:r w:rsidR="00086DF0" w:rsidRPr="005424B3">
              <w:t xml:space="preserve"> tạo</w:t>
            </w:r>
            <w:r w:rsidRPr="005424B3">
              <w:t xml:space="preserve"> mạch vòng. </w:t>
            </w:r>
          </w:p>
          <w:p w14:paraId="5418BEF6" w14:textId="77777777" w:rsidR="00330DF5" w:rsidRPr="005424B3" w:rsidRDefault="00330DF5" w:rsidP="00330DF5">
            <w:pPr>
              <w:spacing w:line="276" w:lineRule="auto"/>
              <w:jc w:val="both"/>
            </w:pPr>
            <w:r w:rsidRPr="005424B3">
              <w:t>-Ở t</w:t>
            </w:r>
            <w:r w:rsidRPr="005424B3">
              <w:rPr>
                <w:vertAlign w:val="superscript"/>
              </w:rPr>
              <w:t>0</w:t>
            </w:r>
            <w:r w:rsidRPr="005424B3">
              <w:t>= 119</w:t>
            </w:r>
            <w:r w:rsidRPr="005424B3">
              <w:rPr>
                <w:vertAlign w:val="superscript"/>
              </w:rPr>
              <w:t>0</w:t>
            </w:r>
            <w:r w:rsidRPr="005424B3">
              <w:t>C, nóng chảy thành chất lỏng màu vàng, rất linh động.</w:t>
            </w:r>
          </w:p>
          <w:p w14:paraId="5462C599" w14:textId="77777777" w:rsidR="00330DF5" w:rsidRPr="005424B3" w:rsidRDefault="00330DF5" w:rsidP="00330DF5">
            <w:pPr>
              <w:spacing w:line="276" w:lineRule="auto"/>
              <w:jc w:val="both"/>
            </w:pPr>
            <w:r w:rsidRPr="005424B3">
              <w:t>- Ở t</w:t>
            </w:r>
            <w:r w:rsidRPr="005424B3">
              <w:rPr>
                <w:vertAlign w:val="superscript"/>
              </w:rPr>
              <w:t>0</w:t>
            </w:r>
            <w:r w:rsidRPr="005424B3">
              <w:t>= 187</w:t>
            </w:r>
            <w:r w:rsidRPr="005424B3">
              <w:rPr>
                <w:vertAlign w:val="superscript"/>
              </w:rPr>
              <w:t>0</w:t>
            </w:r>
            <w:r w:rsidRPr="005424B3">
              <w:t xml:space="preserve">C,trở nên quánh, nhớt, có màu </w:t>
            </w:r>
            <w:r w:rsidRPr="005424B3">
              <w:lastRenderedPageBreak/>
              <w:t>nâu đỏ.</w:t>
            </w:r>
          </w:p>
          <w:p w14:paraId="43E7DFE5" w14:textId="6C435D70" w:rsidR="00330DF5" w:rsidRPr="005424B3" w:rsidRDefault="00330DF5" w:rsidP="00330DF5">
            <w:r w:rsidRPr="005424B3">
              <w:t>- Ở t</w:t>
            </w:r>
            <w:r w:rsidRPr="005424B3">
              <w:rPr>
                <w:vertAlign w:val="superscript"/>
              </w:rPr>
              <w:t>0</w:t>
            </w:r>
            <w:r w:rsidRPr="005424B3">
              <w:t>= 445</w:t>
            </w:r>
            <w:r w:rsidRPr="005424B3">
              <w:rPr>
                <w:vertAlign w:val="superscript"/>
              </w:rPr>
              <w:t>0</w:t>
            </w:r>
            <w:r w:rsidRPr="005424B3">
              <w:t>C,lưu huỳnh sôi</w:t>
            </w:r>
          </w:p>
          <w:p w14:paraId="6BBC4B9F" w14:textId="77777777" w:rsidR="00330DF5" w:rsidRPr="005424B3" w:rsidRDefault="00330DF5" w:rsidP="00330DF5">
            <w:pPr>
              <w:spacing w:line="276" w:lineRule="auto"/>
              <w:rPr>
                <w:b/>
                <w:bCs/>
              </w:rPr>
            </w:pPr>
            <w:r w:rsidRPr="005424B3">
              <w:rPr>
                <w:b/>
                <w:bCs/>
              </w:rPr>
              <w:t>III. Tính chất hóa học:</w:t>
            </w:r>
          </w:p>
          <w:p w14:paraId="31ADF85E" w14:textId="77777777" w:rsidR="00330DF5" w:rsidRPr="005424B3" w:rsidRDefault="00330DF5" w:rsidP="00330DF5">
            <w:pPr>
              <w:spacing w:line="276" w:lineRule="auto"/>
              <w:jc w:val="both"/>
              <w:rPr>
                <w:b/>
                <w:bCs/>
                <w:iCs/>
              </w:rPr>
            </w:pPr>
            <w:r w:rsidRPr="005424B3">
              <w:rPr>
                <w:b/>
                <w:bCs/>
                <w:iCs/>
              </w:rPr>
              <w:t>1. Tính oxihóa</w:t>
            </w:r>
          </w:p>
          <w:p w14:paraId="7A1DED4F" w14:textId="77777777" w:rsidR="00330DF5" w:rsidRPr="005424B3" w:rsidRDefault="00330DF5" w:rsidP="00330DF5">
            <w:pPr>
              <w:spacing w:line="276" w:lineRule="auto"/>
              <w:jc w:val="both"/>
            </w:pPr>
            <w:r w:rsidRPr="005424B3">
              <w:t>Lưu huỳnh tác dụng với kim loại và Hiđro thể hiện tính oxihóa(S</w:t>
            </w:r>
            <w:r w:rsidRPr="005424B3">
              <w:rPr>
                <w:vertAlign w:val="superscript"/>
              </w:rPr>
              <w:t>0</w:t>
            </w:r>
            <w:r w:rsidRPr="005424B3">
              <w:t xml:space="preserve"> –S</w:t>
            </w:r>
            <w:r w:rsidRPr="005424B3">
              <w:rPr>
                <w:vertAlign w:val="superscript"/>
              </w:rPr>
              <w:t>-2</w:t>
            </w:r>
            <w:r w:rsidRPr="005424B3">
              <w:t>)</w:t>
            </w:r>
          </w:p>
          <w:p w14:paraId="6925F49F" w14:textId="77777777" w:rsidR="00330DF5" w:rsidRPr="005424B3" w:rsidRDefault="00330DF5" w:rsidP="00330DF5">
            <w:pPr>
              <w:spacing w:line="276" w:lineRule="auto"/>
              <w:jc w:val="both"/>
              <w:rPr>
                <w:lang w:val="pt-BR"/>
              </w:rPr>
            </w:pPr>
            <w:r w:rsidRPr="005424B3">
              <w:t xml:space="preserve">   </w:t>
            </w:r>
            <w:r w:rsidRPr="005424B3">
              <w:rPr>
                <w:lang w:val="pt-BR"/>
              </w:rPr>
              <w:t>Fe + S</w:t>
            </w:r>
            <w:r w:rsidRPr="005424B3">
              <w:rPr>
                <w:vertAlign w:val="superscript"/>
                <w:lang w:val="pt-BR"/>
              </w:rPr>
              <w:t>0</w:t>
            </w:r>
            <w:r w:rsidRPr="005424B3">
              <w:rPr>
                <w:lang w:val="pt-BR"/>
              </w:rPr>
              <w:t xml:space="preserve"> </w:t>
            </w:r>
            <w:r w:rsidR="008B7B59">
              <w:rPr>
                <w:position w:val="-6"/>
              </w:rPr>
              <w:pict w14:anchorId="70F97E5A">
                <v:shape id="_x0000_i1038" type="#_x0000_t75" style="width:34.35pt;height:18.4pt">
                  <v:imagedata r:id="rId18" o:title=""/>
                </v:shape>
              </w:pict>
            </w:r>
            <w:r w:rsidRPr="005424B3">
              <w:rPr>
                <w:lang w:val="pt-BR"/>
              </w:rPr>
              <w:t>FeS</w:t>
            </w:r>
            <w:r w:rsidRPr="005424B3">
              <w:rPr>
                <w:vertAlign w:val="superscript"/>
                <w:lang w:val="pt-BR"/>
              </w:rPr>
              <w:t>-2</w:t>
            </w:r>
          </w:p>
          <w:p w14:paraId="70265A71" w14:textId="77777777" w:rsidR="00330DF5" w:rsidRPr="005424B3" w:rsidRDefault="00330DF5" w:rsidP="00330DF5">
            <w:pPr>
              <w:spacing w:line="276" w:lineRule="auto"/>
              <w:jc w:val="both"/>
              <w:rPr>
                <w:lang w:val="pt-BR"/>
              </w:rPr>
            </w:pPr>
            <w:r w:rsidRPr="005424B3">
              <w:rPr>
                <w:lang w:val="pt-BR"/>
              </w:rPr>
              <w:t xml:space="preserve">   S  + Hg </w:t>
            </w:r>
            <w:r w:rsidR="008B7B59">
              <w:rPr>
                <w:position w:val="-6"/>
              </w:rPr>
              <w:pict w14:anchorId="2E712B85">
                <v:shape id="_x0000_i1039" type="#_x0000_t75" style="width:15.05pt;height:10.9pt">
                  <v:imagedata r:id="rId19" o:title=""/>
                </v:shape>
              </w:pict>
            </w:r>
            <w:r w:rsidRPr="005424B3">
              <w:rPr>
                <w:lang w:val="pt-BR"/>
              </w:rPr>
              <w:t>HgS</w:t>
            </w:r>
          </w:p>
          <w:p w14:paraId="0A68835C" w14:textId="77777777" w:rsidR="00330DF5" w:rsidRPr="005424B3" w:rsidRDefault="00330DF5" w:rsidP="00330DF5">
            <w:pPr>
              <w:spacing w:line="276" w:lineRule="auto"/>
              <w:jc w:val="both"/>
              <w:rPr>
                <w:vertAlign w:val="superscript"/>
                <w:lang w:val="pt-BR"/>
              </w:rPr>
            </w:pPr>
            <w:r w:rsidRPr="005424B3">
              <w:rPr>
                <w:lang w:val="pt-BR"/>
              </w:rPr>
              <w:t xml:space="preserve">   S</w:t>
            </w:r>
            <w:r w:rsidRPr="005424B3">
              <w:rPr>
                <w:vertAlign w:val="superscript"/>
                <w:lang w:val="pt-BR"/>
              </w:rPr>
              <w:t>0</w:t>
            </w:r>
            <w:r w:rsidRPr="005424B3">
              <w:rPr>
                <w:lang w:val="pt-BR"/>
              </w:rPr>
              <w:t xml:space="preserve"> + H</w:t>
            </w:r>
            <w:r w:rsidRPr="005424B3">
              <w:rPr>
                <w:vertAlign w:val="subscript"/>
                <w:lang w:val="pt-BR"/>
              </w:rPr>
              <w:t>2</w:t>
            </w:r>
            <w:r w:rsidRPr="005424B3">
              <w:rPr>
                <w:lang w:val="pt-BR"/>
              </w:rPr>
              <w:t xml:space="preserve"> </w:t>
            </w:r>
            <w:r w:rsidR="008B7B59">
              <w:rPr>
                <w:position w:val="-6"/>
              </w:rPr>
              <w:pict w14:anchorId="469F6BA7">
                <v:shape id="_x0000_i1040" type="#_x0000_t75" style="width:34.35pt;height:18.4pt">
                  <v:imagedata r:id="rId20" o:title=""/>
                </v:shape>
              </w:pict>
            </w:r>
            <w:r w:rsidRPr="005424B3">
              <w:rPr>
                <w:lang w:val="pt-BR"/>
              </w:rPr>
              <w:t>H</w:t>
            </w:r>
            <w:r w:rsidRPr="005424B3">
              <w:rPr>
                <w:vertAlign w:val="subscript"/>
                <w:lang w:val="pt-BR"/>
              </w:rPr>
              <w:t>2</w:t>
            </w:r>
            <w:r w:rsidRPr="005424B3">
              <w:rPr>
                <w:lang w:val="pt-BR"/>
              </w:rPr>
              <w:t>S</w:t>
            </w:r>
            <w:r w:rsidRPr="005424B3">
              <w:rPr>
                <w:vertAlign w:val="superscript"/>
                <w:lang w:val="pt-BR"/>
              </w:rPr>
              <w:t>-2</w:t>
            </w:r>
          </w:p>
          <w:p w14:paraId="66841FE2" w14:textId="77777777" w:rsidR="00330DF5" w:rsidRPr="005424B3" w:rsidRDefault="00330DF5" w:rsidP="00330DF5">
            <w:pPr>
              <w:spacing w:line="276" w:lineRule="auto"/>
              <w:jc w:val="both"/>
              <w:rPr>
                <w:b/>
                <w:bCs/>
                <w:iCs/>
                <w:lang w:val="pt-BR"/>
              </w:rPr>
            </w:pPr>
            <w:r w:rsidRPr="005424B3">
              <w:rPr>
                <w:b/>
                <w:bCs/>
                <w:iCs/>
                <w:lang w:val="pt-BR"/>
              </w:rPr>
              <w:t>2. Tính khử</w:t>
            </w:r>
          </w:p>
          <w:p w14:paraId="75C81B88" w14:textId="77777777" w:rsidR="00330DF5" w:rsidRPr="005424B3" w:rsidRDefault="00330DF5" w:rsidP="00330DF5">
            <w:pPr>
              <w:spacing w:line="276" w:lineRule="auto"/>
              <w:jc w:val="both"/>
              <w:rPr>
                <w:lang w:val="pt-BR"/>
              </w:rPr>
            </w:pPr>
            <w:r w:rsidRPr="005424B3">
              <w:rPr>
                <w:lang w:val="pt-BR"/>
              </w:rPr>
              <w:t>Lưu huỳnh tác dụng với các phi kim có độ âm điện lớn hơn thể hiện tính khử(O</w:t>
            </w:r>
            <w:r w:rsidRPr="005424B3">
              <w:rPr>
                <w:vertAlign w:val="subscript"/>
                <w:lang w:val="pt-BR"/>
              </w:rPr>
              <w:t>2</w:t>
            </w:r>
            <w:r w:rsidRPr="005424B3">
              <w:rPr>
                <w:lang w:val="pt-BR"/>
              </w:rPr>
              <w:t>, Cl</w:t>
            </w:r>
            <w:r w:rsidRPr="005424B3">
              <w:rPr>
                <w:vertAlign w:val="subscript"/>
                <w:lang w:val="pt-BR"/>
              </w:rPr>
              <w:t>2</w:t>
            </w:r>
            <w:r w:rsidRPr="005424B3">
              <w:rPr>
                <w:lang w:val="pt-BR"/>
              </w:rPr>
              <w:t>…).</w:t>
            </w:r>
          </w:p>
          <w:p w14:paraId="18D528F8" w14:textId="77777777" w:rsidR="00330DF5" w:rsidRPr="005424B3" w:rsidRDefault="00330DF5" w:rsidP="00330DF5">
            <w:pPr>
              <w:spacing w:line="276" w:lineRule="auto"/>
              <w:jc w:val="both"/>
            </w:pPr>
            <w:r w:rsidRPr="005424B3">
              <w:t>S + O</w:t>
            </w:r>
            <w:r w:rsidRPr="005424B3">
              <w:rPr>
                <w:vertAlign w:val="subscript"/>
              </w:rPr>
              <w:t>2</w:t>
            </w:r>
            <w:r w:rsidRPr="005424B3">
              <w:t xml:space="preserve">  </w:t>
            </w:r>
            <w:r w:rsidR="008B7B59">
              <w:rPr>
                <w:position w:val="-6"/>
              </w:rPr>
              <w:pict w14:anchorId="6CF1B371">
                <v:shape id="_x0000_i1041" type="#_x0000_t75" style="width:34.35pt;height:18.4pt">
                  <v:imagedata r:id="rId18" o:title=""/>
                </v:shape>
              </w:pict>
            </w:r>
            <w:r w:rsidRPr="005424B3">
              <w:t>SO</w:t>
            </w:r>
            <w:r w:rsidRPr="005424B3">
              <w:rPr>
                <w:vertAlign w:val="subscript"/>
              </w:rPr>
              <w:t>2</w:t>
            </w:r>
          </w:p>
          <w:p w14:paraId="6F64903D" w14:textId="44916F9C" w:rsidR="00330DF5" w:rsidRPr="005424B3" w:rsidRDefault="00330DF5" w:rsidP="00330DF5">
            <w:pPr>
              <w:rPr>
                <w:vertAlign w:val="subscript"/>
              </w:rPr>
            </w:pPr>
            <w:r w:rsidRPr="005424B3">
              <w:t>S  + 3Cl</w:t>
            </w:r>
            <w:r w:rsidRPr="005424B3">
              <w:rPr>
                <w:vertAlign w:val="subscript"/>
              </w:rPr>
              <w:t>2</w:t>
            </w:r>
            <w:r w:rsidRPr="005424B3">
              <w:t xml:space="preserve">   </w:t>
            </w:r>
            <w:r w:rsidR="008B7B59">
              <w:rPr>
                <w:position w:val="-6"/>
              </w:rPr>
              <w:pict w14:anchorId="0F7DE4B9">
                <v:shape id="_x0000_i1042" type="#_x0000_t75" style="width:34.35pt;height:18.4pt">
                  <v:imagedata r:id="rId18" o:title=""/>
                </v:shape>
              </w:pict>
            </w:r>
            <w:r w:rsidRPr="005424B3">
              <w:t xml:space="preserve">    SCl</w:t>
            </w:r>
            <w:r w:rsidRPr="005424B3">
              <w:rPr>
                <w:vertAlign w:val="subscript"/>
              </w:rPr>
              <w:t>6</w:t>
            </w:r>
          </w:p>
          <w:p w14:paraId="0A432834" w14:textId="77777777" w:rsidR="00330DF5" w:rsidRPr="005424B3" w:rsidRDefault="00330DF5" w:rsidP="00330DF5">
            <w:pPr>
              <w:spacing w:line="276" w:lineRule="auto"/>
              <w:rPr>
                <w:b/>
                <w:bCs/>
              </w:rPr>
            </w:pPr>
            <w:r w:rsidRPr="005424B3">
              <w:rPr>
                <w:b/>
                <w:bCs/>
              </w:rPr>
              <w:t>IV. Ứng dụng:</w:t>
            </w:r>
          </w:p>
          <w:p w14:paraId="4D6A1414" w14:textId="77777777" w:rsidR="00330DF5" w:rsidRPr="005424B3" w:rsidRDefault="00330DF5" w:rsidP="00330DF5">
            <w:pPr>
              <w:spacing w:line="276" w:lineRule="auto"/>
              <w:jc w:val="both"/>
            </w:pPr>
            <w:r w:rsidRPr="005424B3">
              <w:t>-Dùng để sản xuất H</w:t>
            </w:r>
            <w:r w:rsidRPr="005424B3">
              <w:rPr>
                <w:vertAlign w:val="subscript"/>
              </w:rPr>
              <w:t>2</w:t>
            </w:r>
            <w:r w:rsidRPr="005424B3">
              <w:t>SO</w:t>
            </w:r>
            <w:r w:rsidRPr="005424B3">
              <w:rPr>
                <w:vertAlign w:val="subscript"/>
              </w:rPr>
              <w:t>4</w:t>
            </w:r>
            <w:r w:rsidRPr="005424B3">
              <w:t xml:space="preserve"> (90%)</w:t>
            </w:r>
          </w:p>
          <w:p w14:paraId="1A739262" w14:textId="79911E27" w:rsidR="00330DF5" w:rsidRPr="005424B3" w:rsidRDefault="00330DF5" w:rsidP="00330DF5">
            <w:r w:rsidRPr="005424B3">
              <w:t>-Dùng để lưu hóa cao su…(10%)</w:t>
            </w:r>
          </w:p>
          <w:p w14:paraId="162E5A8C" w14:textId="77777777" w:rsidR="00330DF5" w:rsidRPr="005424B3" w:rsidRDefault="00330DF5" w:rsidP="00330DF5">
            <w:pPr>
              <w:spacing w:line="276" w:lineRule="auto"/>
              <w:rPr>
                <w:b/>
                <w:bCs/>
              </w:rPr>
            </w:pPr>
            <w:r w:rsidRPr="005424B3">
              <w:rPr>
                <w:b/>
                <w:bCs/>
              </w:rPr>
              <w:t>V. Trạng thái tự nhiên và sản xuất:</w:t>
            </w:r>
          </w:p>
          <w:p w14:paraId="0B546B94" w14:textId="77777777" w:rsidR="00330DF5" w:rsidRPr="005424B3" w:rsidRDefault="00330DF5" w:rsidP="00330DF5">
            <w:pPr>
              <w:spacing w:line="276" w:lineRule="auto"/>
            </w:pPr>
            <w:r w:rsidRPr="005424B3">
              <w:t xml:space="preserve">-Tồn tại ở dạng đơn chất, dạng mỏ lưu hùynh </w:t>
            </w:r>
          </w:p>
          <w:p w14:paraId="40AFC184" w14:textId="77777777" w:rsidR="00330DF5" w:rsidRPr="005424B3" w:rsidRDefault="00330DF5" w:rsidP="00330DF5">
            <w:pPr>
              <w:spacing w:line="276" w:lineRule="auto"/>
            </w:pPr>
            <w:r w:rsidRPr="005424B3">
              <w:t>-Tồn tại dạng hợp chất: muối Sunfat, Sunfua…</w:t>
            </w:r>
          </w:p>
          <w:p w14:paraId="4F3EA4AB" w14:textId="319FB9FF" w:rsidR="00330DF5" w:rsidRPr="005424B3" w:rsidRDefault="00330DF5" w:rsidP="00330DF5">
            <w:pPr>
              <w:rPr>
                <w:b/>
                <w:bCs/>
                <w:u w:val="single"/>
                <w:lang w:val="nb-NO"/>
              </w:rPr>
            </w:pPr>
            <w:r w:rsidRPr="005424B3">
              <w:t>-Khai thác từ các mỏ lưu hùynh trong lòng đất.</w:t>
            </w:r>
          </w:p>
          <w:p w14:paraId="054A3E0C" w14:textId="77777777" w:rsidR="00B021D7" w:rsidRPr="005424B3" w:rsidRDefault="00B021D7" w:rsidP="00F635EE">
            <w:pPr>
              <w:jc w:val="both"/>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96CE75F" w14:textId="77777777" w:rsidR="00330DF5" w:rsidRPr="005424B3" w:rsidRDefault="00330DF5" w:rsidP="00330DF5">
            <w:pPr>
              <w:spacing w:line="276" w:lineRule="auto"/>
              <w:jc w:val="both"/>
            </w:pPr>
            <w:r w:rsidRPr="005424B3">
              <w:lastRenderedPageBreak/>
              <w:t>-GV: Yêu cầu HS trình bày sơ lược về nguyên tố Lưu hùynh, cho biết vị trí của Lưu hùynh trong HTTH.</w:t>
            </w:r>
          </w:p>
          <w:p w14:paraId="6F1DC623" w14:textId="77777777" w:rsidR="007F5519" w:rsidRPr="005424B3" w:rsidRDefault="007F5519" w:rsidP="007F5519">
            <w:pPr>
              <w:spacing w:line="276" w:lineRule="auto"/>
              <w:jc w:val="both"/>
            </w:pPr>
            <w:r w:rsidRPr="005424B3">
              <w:t>GV: Dùng tranh mô tả và phân biệt hai dạng thù hình của Lưu hùynh .</w:t>
            </w:r>
          </w:p>
          <w:p w14:paraId="644715C3" w14:textId="77777777" w:rsidR="007F5519" w:rsidRPr="005424B3" w:rsidRDefault="007F5519" w:rsidP="007F5519">
            <w:pPr>
              <w:spacing w:line="276" w:lineRule="auto"/>
              <w:jc w:val="both"/>
            </w:pPr>
            <w:r w:rsidRPr="005424B3">
              <w:t xml:space="preserve">GV: Giới thiệu cấu trúc của phân tử Lưu huỳnh và giải thích nhiệt độ có ảnh hưởng đến tính chất vật lí của Lưu </w:t>
            </w:r>
            <w:r w:rsidRPr="005424B3">
              <w:lastRenderedPageBreak/>
              <w:t>hùynh.</w:t>
            </w:r>
          </w:p>
          <w:p w14:paraId="366F06FE" w14:textId="77777777" w:rsidR="00B021D7" w:rsidRPr="005424B3" w:rsidRDefault="007F5519" w:rsidP="007F5519">
            <w:pPr>
              <w:rPr>
                <w:vertAlign w:val="subscript"/>
              </w:rPr>
            </w:pPr>
            <w:r w:rsidRPr="005424B3">
              <w:t>-Để đơn giản, trong các phản ứng hóa học người ta dùng kí hiệu S mà không dùng S</w:t>
            </w:r>
            <w:r w:rsidRPr="005424B3">
              <w:rPr>
                <w:vertAlign w:val="subscript"/>
              </w:rPr>
              <w:t>8</w:t>
            </w:r>
          </w:p>
          <w:p w14:paraId="73C8E773" w14:textId="77777777" w:rsidR="00086DF0" w:rsidRPr="005424B3" w:rsidRDefault="00086DF0" w:rsidP="00086DF0">
            <w:pPr>
              <w:spacing w:line="276" w:lineRule="auto"/>
              <w:jc w:val="both"/>
            </w:pPr>
          </w:p>
          <w:p w14:paraId="7D640C60" w14:textId="77777777" w:rsidR="00086DF0" w:rsidRPr="005424B3" w:rsidRDefault="00086DF0" w:rsidP="00086DF0">
            <w:pPr>
              <w:spacing w:line="276" w:lineRule="auto"/>
              <w:jc w:val="both"/>
            </w:pPr>
          </w:p>
          <w:p w14:paraId="023BCAC5" w14:textId="77777777" w:rsidR="00086DF0" w:rsidRPr="005424B3" w:rsidRDefault="00086DF0" w:rsidP="00086DF0">
            <w:pPr>
              <w:spacing w:line="276" w:lineRule="auto"/>
              <w:jc w:val="both"/>
            </w:pPr>
          </w:p>
          <w:p w14:paraId="4ADE9FD6" w14:textId="77777777" w:rsidR="00086DF0" w:rsidRPr="005424B3" w:rsidRDefault="00086DF0" w:rsidP="00086DF0">
            <w:pPr>
              <w:spacing w:line="276" w:lineRule="auto"/>
              <w:jc w:val="both"/>
            </w:pPr>
          </w:p>
          <w:p w14:paraId="5C6C11F8" w14:textId="77777777" w:rsidR="00086DF0" w:rsidRPr="005424B3" w:rsidRDefault="00086DF0" w:rsidP="00086DF0">
            <w:pPr>
              <w:spacing w:line="276" w:lineRule="auto"/>
              <w:jc w:val="both"/>
            </w:pPr>
            <w:r w:rsidRPr="005424B3">
              <w:t xml:space="preserve">-Lưu huỳnh có những số oxi hóa nào? </w:t>
            </w:r>
          </w:p>
          <w:p w14:paraId="0C3AFB0D" w14:textId="753CE588" w:rsidR="00086DF0" w:rsidRPr="005424B3" w:rsidRDefault="00086DF0" w:rsidP="007F5519">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095FC86" w14:textId="77777777" w:rsidR="00B021D7" w:rsidRPr="005424B3" w:rsidRDefault="00330DF5" w:rsidP="00F635EE">
            <w:r w:rsidRPr="005424B3">
              <w:lastRenderedPageBreak/>
              <w:t>- HS trình bày.</w:t>
            </w:r>
          </w:p>
          <w:p w14:paraId="65055953" w14:textId="77777777" w:rsidR="007F5519" w:rsidRPr="005424B3" w:rsidRDefault="007F5519" w:rsidP="007F5519">
            <w:pPr>
              <w:spacing w:line="276" w:lineRule="auto"/>
              <w:jc w:val="both"/>
            </w:pPr>
            <w:r w:rsidRPr="005424B3">
              <w:t>-Thể hiện tính khử và tính oxihóa, vì S</w:t>
            </w:r>
            <w:r w:rsidRPr="005424B3">
              <w:rPr>
                <w:vertAlign w:val="superscript"/>
              </w:rPr>
              <w:t>0</w:t>
            </w:r>
            <w:r w:rsidRPr="005424B3">
              <w:t xml:space="preserve"> còn có các mức oxihóa nữa là S</w:t>
            </w:r>
            <w:r w:rsidRPr="005424B3">
              <w:rPr>
                <w:vertAlign w:val="superscript"/>
              </w:rPr>
              <w:t>-2</w:t>
            </w:r>
            <w:r w:rsidRPr="005424B3">
              <w:t>, S</w:t>
            </w:r>
            <w:r w:rsidRPr="005424B3">
              <w:rPr>
                <w:vertAlign w:val="superscript"/>
              </w:rPr>
              <w:t>+4</w:t>
            </w:r>
            <w:r w:rsidRPr="005424B3">
              <w:t>, S</w:t>
            </w:r>
            <w:r w:rsidRPr="005424B3">
              <w:rPr>
                <w:vertAlign w:val="superscript"/>
              </w:rPr>
              <w:t>+6</w:t>
            </w:r>
            <w:r w:rsidRPr="005424B3">
              <w:t>.</w:t>
            </w:r>
          </w:p>
          <w:p w14:paraId="1940AB48" w14:textId="77777777" w:rsidR="007F5519" w:rsidRPr="005424B3" w:rsidRDefault="007F5519" w:rsidP="007F5519">
            <w:pPr>
              <w:spacing w:line="276" w:lineRule="auto"/>
              <w:jc w:val="both"/>
            </w:pPr>
          </w:p>
          <w:p w14:paraId="60F7B2BC" w14:textId="7095F99B" w:rsidR="007F5519" w:rsidRPr="005424B3" w:rsidRDefault="00086DF0" w:rsidP="007F5519">
            <w:pPr>
              <w:spacing w:line="276" w:lineRule="auto"/>
              <w:jc w:val="both"/>
            </w:pPr>
            <w:r w:rsidRPr="005424B3">
              <w:rPr>
                <w:lang w:val="de-DE"/>
              </w:rPr>
              <w:t xml:space="preserve">- </w:t>
            </w:r>
            <w:r w:rsidRPr="005424B3">
              <w:rPr>
                <w:lang w:val="nb-NO"/>
              </w:rPr>
              <w:t>HS theo dõi, ghi bài và t</w:t>
            </w:r>
            <w:r w:rsidRPr="005424B3">
              <w:rPr>
                <w:lang w:val="de-DE"/>
              </w:rPr>
              <w:t>rả lời các câu hỏi.</w:t>
            </w:r>
          </w:p>
          <w:p w14:paraId="5F182586" w14:textId="77777777" w:rsidR="007F5519" w:rsidRPr="005424B3" w:rsidRDefault="007F5519" w:rsidP="00086DF0">
            <w:pPr>
              <w:spacing w:line="276" w:lineRule="auto"/>
              <w:jc w:val="both"/>
              <w:rPr>
                <w:lang w:val="nb-NO"/>
              </w:rPr>
            </w:pPr>
          </w:p>
          <w:p w14:paraId="3C64666A" w14:textId="77777777" w:rsidR="00086DF0" w:rsidRPr="005424B3" w:rsidRDefault="00086DF0" w:rsidP="00086DF0">
            <w:pPr>
              <w:spacing w:line="276" w:lineRule="auto"/>
              <w:jc w:val="both"/>
              <w:rPr>
                <w:lang w:val="nb-NO"/>
              </w:rPr>
            </w:pPr>
          </w:p>
          <w:p w14:paraId="72B9B716" w14:textId="77777777" w:rsidR="00086DF0" w:rsidRPr="005424B3" w:rsidRDefault="00086DF0" w:rsidP="00086DF0">
            <w:pPr>
              <w:spacing w:line="276" w:lineRule="auto"/>
              <w:jc w:val="both"/>
              <w:rPr>
                <w:lang w:val="nb-NO"/>
              </w:rPr>
            </w:pPr>
          </w:p>
          <w:p w14:paraId="59B1CB3D" w14:textId="77777777" w:rsidR="00086DF0" w:rsidRPr="005424B3" w:rsidRDefault="00086DF0" w:rsidP="00086DF0">
            <w:pPr>
              <w:spacing w:line="276" w:lineRule="auto"/>
              <w:jc w:val="both"/>
              <w:rPr>
                <w:lang w:val="nb-NO"/>
              </w:rPr>
            </w:pPr>
          </w:p>
          <w:p w14:paraId="14CED3EE" w14:textId="77777777" w:rsidR="00086DF0" w:rsidRPr="005424B3" w:rsidRDefault="00086DF0" w:rsidP="00086DF0">
            <w:pPr>
              <w:spacing w:line="276" w:lineRule="auto"/>
              <w:jc w:val="both"/>
              <w:rPr>
                <w:lang w:val="nb-NO"/>
              </w:rPr>
            </w:pPr>
          </w:p>
          <w:p w14:paraId="5DA51319" w14:textId="77777777" w:rsidR="00086DF0" w:rsidRPr="005424B3" w:rsidRDefault="00086DF0" w:rsidP="00086DF0">
            <w:pPr>
              <w:spacing w:line="276" w:lineRule="auto"/>
              <w:jc w:val="both"/>
              <w:rPr>
                <w:lang w:val="nb-NO"/>
              </w:rPr>
            </w:pPr>
          </w:p>
          <w:p w14:paraId="20DA846B" w14:textId="77777777" w:rsidR="00086DF0" w:rsidRPr="005424B3" w:rsidRDefault="00086DF0" w:rsidP="00086DF0">
            <w:pPr>
              <w:spacing w:line="276" w:lineRule="auto"/>
              <w:jc w:val="both"/>
              <w:rPr>
                <w:lang w:val="nb-NO"/>
              </w:rPr>
            </w:pPr>
          </w:p>
          <w:p w14:paraId="7A16CAA5" w14:textId="77777777" w:rsidR="00086DF0" w:rsidRPr="005424B3" w:rsidRDefault="00086DF0" w:rsidP="00086DF0">
            <w:pPr>
              <w:spacing w:line="276" w:lineRule="auto"/>
              <w:jc w:val="both"/>
              <w:rPr>
                <w:lang w:val="nb-NO"/>
              </w:rPr>
            </w:pPr>
          </w:p>
          <w:p w14:paraId="57690A9C" w14:textId="77777777" w:rsidR="00086DF0" w:rsidRPr="005424B3" w:rsidRDefault="00086DF0" w:rsidP="00086DF0">
            <w:pPr>
              <w:spacing w:line="276" w:lineRule="auto"/>
              <w:jc w:val="both"/>
            </w:pPr>
            <w:r w:rsidRPr="005424B3">
              <w:t>-HS viết phản ứng.</w:t>
            </w:r>
          </w:p>
          <w:p w14:paraId="03C7AB20" w14:textId="77777777" w:rsidR="00086DF0" w:rsidRDefault="00086DF0" w:rsidP="00086DF0">
            <w:pPr>
              <w:spacing w:line="276" w:lineRule="auto"/>
              <w:jc w:val="both"/>
              <w:rPr>
                <w:lang w:val="nb-NO"/>
              </w:rPr>
            </w:pPr>
          </w:p>
          <w:p w14:paraId="1DFCAC90" w14:textId="77777777" w:rsidR="005815C3" w:rsidRDefault="005815C3" w:rsidP="00086DF0">
            <w:pPr>
              <w:spacing w:line="276" w:lineRule="auto"/>
              <w:jc w:val="both"/>
              <w:rPr>
                <w:lang w:val="nb-NO"/>
              </w:rPr>
            </w:pPr>
          </w:p>
          <w:p w14:paraId="0174E429" w14:textId="77777777" w:rsidR="005815C3" w:rsidRDefault="005815C3" w:rsidP="00086DF0">
            <w:pPr>
              <w:spacing w:line="276" w:lineRule="auto"/>
              <w:jc w:val="both"/>
              <w:rPr>
                <w:lang w:val="nb-NO"/>
              </w:rPr>
            </w:pPr>
          </w:p>
          <w:p w14:paraId="7C61B62F" w14:textId="77777777" w:rsidR="005815C3" w:rsidRDefault="005815C3" w:rsidP="00086DF0">
            <w:pPr>
              <w:spacing w:line="276" w:lineRule="auto"/>
              <w:jc w:val="both"/>
              <w:rPr>
                <w:lang w:val="nb-NO"/>
              </w:rPr>
            </w:pPr>
          </w:p>
          <w:p w14:paraId="4B97193E" w14:textId="77777777" w:rsidR="005815C3" w:rsidRDefault="005815C3" w:rsidP="00086DF0">
            <w:pPr>
              <w:spacing w:line="276" w:lineRule="auto"/>
              <w:jc w:val="both"/>
              <w:rPr>
                <w:lang w:val="nb-NO"/>
              </w:rPr>
            </w:pPr>
          </w:p>
          <w:p w14:paraId="7EB0419A" w14:textId="77777777" w:rsidR="005815C3" w:rsidRDefault="005815C3" w:rsidP="00086DF0">
            <w:pPr>
              <w:spacing w:line="276" w:lineRule="auto"/>
              <w:jc w:val="both"/>
              <w:rPr>
                <w:lang w:val="nb-NO"/>
              </w:rPr>
            </w:pPr>
          </w:p>
          <w:p w14:paraId="4AD1A83B" w14:textId="77777777" w:rsidR="005815C3" w:rsidRDefault="005815C3" w:rsidP="00086DF0">
            <w:pPr>
              <w:spacing w:line="276" w:lineRule="auto"/>
              <w:jc w:val="both"/>
              <w:rPr>
                <w:lang w:val="nb-NO"/>
              </w:rPr>
            </w:pPr>
          </w:p>
          <w:p w14:paraId="0AE078B9" w14:textId="77777777" w:rsidR="005815C3" w:rsidRDefault="005815C3" w:rsidP="00086DF0">
            <w:pPr>
              <w:spacing w:line="276" w:lineRule="auto"/>
              <w:jc w:val="both"/>
              <w:rPr>
                <w:lang w:val="de-DE"/>
              </w:rPr>
            </w:pPr>
            <w:r w:rsidRPr="005424B3">
              <w:rPr>
                <w:lang w:val="de-DE"/>
              </w:rPr>
              <w:t>Học sinh lắng nghe và ghi chép những nội dung cần thiết.</w:t>
            </w:r>
          </w:p>
          <w:p w14:paraId="4DBDC709" w14:textId="682FBFDD" w:rsidR="005815C3" w:rsidRPr="005424B3" w:rsidRDefault="005815C3" w:rsidP="00086DF0">
            <w:pPr>
              <w:spacing w:line="276" w:lineRule="auto"/>
              <w:jc w:val="both"/>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4898FA5" w14:textId="77777777" w:rsidR="00B021D7" w:rsidRPr="005424B3" w:rsidRDefault="00B021D7" w:rsidP="00F635EE">
            <w:pPr>
              <w:rPr>
                <w:lang w:val="nb-NO"/>
              </w:rPr>
            </w:pPr>
          </w:p>
          <w:p w14:paraId="2C586B95" w14:textId="77777777" w:rsidR="00B021D7" w:rsidRPr="005424B3" w:rsidRDefault="00B021D7" w:rsidP="00F635EE">
            <w:pPr>
              <w:jc w:val="center"/>
              <w:rPr>
                <w:lang w:val="pt-BR"/>
              </w:rPr>
            </w:pPr>
          </w:p>
          <w:p w14:paraId="4AAC7742" w14:textId="77777777" w:rsidR="00B021D7" w:rsidRDefault="005815C3" w:rsidP="00F635EE">
            <w:pPr>
              <w:rPr>
                <w:lang w:val="pt-BR"/>
              </w:rPr>
            </w:pPr>
            <w:r>
              <w:rPr>
                <w:lang w:val="pt-BR"/>
              </w:rPr>
              <w:t xml:space="preserve">20 </w:t>
            </w:r>
            <w:r w:rsidR="00B021D7" w:rsidRPr="005424B3">
              <w:rPr>
                <w:lang w:val="pt-BR"/>
              </w:rPr>
              <w:t>phút</w:t>
            </w:r>
          </w:p>
          <w:p w14:paraId="5567E9E7" w14:textId="77777777" w:rsidR="005815C3" w:rsidRDefault="005815C3" w:rsidP="00F635EE">
            <w:pPr>
              <w:rPr>
                <w:lang w:val="pt-BR"/>
              </w:rPr>
            </w:pPr>
          </w:p>
          <w:p w14:paraId="0E853556" w14:textId="77777777" w:rsidR="005815C3" w:rsidRDefault="005815C3" w:rsidP="00F635EE">
            <w:pPr>
              <w:rPr>
                <w:lang w:val="pt-BR"/>
              </w:rPr>
            </w:pPr>
          </w:p>
          <w:p w14:paraId="275BE5BB" w14:textId="77777777" w:rsidR="005815C3" w:rsidRDefault="005815C3" w:rsidP="00F635EE">
            <w:pPr>
              <w:rPr>
                <w:lang w:val="pt-BR"/>
              </w:rPr>
            </w:pPr>
          </w:p>
          <w:p w14:paraId="0B890756" w14:textId="77777777" w:rsidR="005815C3" w:rsidRDefault="005815C3" w:rsidP="00F635EE">
            <w:pPr>
              <w:rPr>
                <w:lang w:val="pt-BR"/>
              </w:rPr>
            </w:pPr>
          </w:p>
          <w:p w14:paraId="22EB1DE6" w14:textId="77777777" w:rsidR="005815C3" w:rsidRDefault="005815C3" w:rsidP="00F635EE">
            <w:pPr>
              <w:rPr>
                <w:lang w:val="pt-BR"/>
              </w:rPr>
            </w:pPr>
          </w:p>
          <w:p w14:paraId="30E6C81D" w14:textId="77777777" w:rsidR="005815C3" w:rsidRDefault="005815C3" w:rsidP="00F635EE">
            <w:pPr>
              <w:rPr>
                <w:lang w:val="pt-BR"/>
              </w:rPr>
            </w:pPr>
          </w:p>
          <w:p w14:paraId="2097C5EC" w14:textId="77777777" w:rsidR="005815C3" w:rsidRDefault="005815C3" w:rsidP="00F635EE">
            <w:pPr>
              <w:rPr>
                <w:lang w:val="pt-BR"/>
              </w:rPr>
            </w:pPr>
          </w:p>
          <w:p w14:paraId="7990A9DA" w14:textId="77777777" w:rsidR="005815C3" w:rsidRDefault="005815C3" w:rsidP="00F635EE">
            <w:pPr>
              <w:rPr>
                <w:lang w:val="pt-BR"/>
              </w:rPr>
            </w:pPr>
          </w:p>
          <w:p w14:paraId="3DD0F619" w14:textId="77777777" w:rsidR="005815C3" w:rsidRDefault="005815C3" w:rsidP="00F635EE">
            <w:pPr>
              <w:rPr>
                <w:lang w:val="pt-BR"/>
              </w:rPr>
            </w:pPr>
          </w:p>
          <w:p w14:paraId="147DF81F" w14:textId="77777777" w:rsidR="005815C3" w:rsidRDefault="005815C3" w:rsidP="00F635EE">
            <w:pPr>
              <w:rPr>
                <w:lang w:val="pt-BR"/>
              </w:rPr>
            </w:pPr>
          </w:p>
          <w:p w14:paraId="3FA48B56" w14:textId="77777777" w:rsidR="005815C3" w:rsidRDefault="005815C3" w:rsidP="00F635EE">
            <w:pPr>
              <w:rPr>
                <w:lang w:val="pt-BR"/>
              </w:rPr>
            </w:pPr>
          </w:p>
          <w:p w14:paraId="2682466C" w14:textId="77777777" w:rsidR="005815C3" w:rsidRDefault="005815C3" w:rsidP="00F635EE">
            <w:pPr>
              <w:rPr>
                <w:lang w:val="pt-BR"/>
              </w:rPr>
            </w:pPr>
          </w:p>
          <w:p w14:paraId="6ED47174" w14:textId="77777777" w:rsidR="005815C3" w:rsidRDefault="005815C3" w:rsidP="00F635EE">
            <w:pPr>
              <w:rPr>
                <w:lang w:val="pt-BR"/>
              </w:rPr>
            </w:pPr>
          </w:p>
          <w:p w14:paraId="67114F46" w14:textId="77777777" w:rsidR="005815C3" w:rsidRDefault="005815C3" w:rsidP="00F635EE">
            <w:pPr>
              <w:rPr>
                <w:lang w:val="pt-BR"/>
              </w:rPr>
            </w:pPr>
          </w:p>
          <w:p w14:paraId="1E1B0C12" w14:textId="77777777" w:rsidR="005815C3" w:rsidRDefault="005815C3" w:rsidP="00F635EE">
            <w:pPr>
              <w:rPr>
                <w:lang w:val="pt-BR"/>
              </w:rPr>
            </w:pPr>
          </w:p>
          <w:p w14:paraId="0EAAC7A3" w14:textId="77777777" w:rsidR="005815C3" w:rsidRDefault="005815C3" w:rsidP="00F635EE">
            <w:pPr>
              <w:rPr>
                <w:lang w:val="pt-BR"/>
              </w:rPr>
            </w:pPr>
          </w:p>
          <w:p w14:paraId="48B97B6D" w14:textId="77777777" w:rsidR="005815C3" w:rsidRDefault="005815C3" w:rsidP="00F635EE">
            <w:pPr>
              <w:rPr>
                <w:lang w:val="pt-BR"/>
              </w:rPr>
            </w:pPr>
          </w:p>
          <w:p w14:paraId="26B35A12" w14:textId="77777777" w:rsidR="005815C3" w:rsidRDefault="005815C3" w:rsidP="00F635EE">
            <w:pPr>
              <w:rPr>
                <w:lang w:val="pt-BR"/>
              </w:rPr>
            </w:pPr>
            <w:r>
              <w:rPr>
                <w:lang w:val="pt-BR"/>
              </w:rPr>
              <w:t xml:space="preserve">20 </w:t>
            </w:r>
            <w:r w:rsidRPr="005424B3">
              <w:rPr>
                <w:lang w:val="pt-BR"/>
              </w:rPr>
              <w:t>phút</w:t>
            </w:r>
          </w:p>
          <w:p w14:paraId="499325E0" w14:textId="77777777" w:rsidR="005815C3" w:rsidRDefault="005815C3" w:rsidP="00F635EE">
            <w:pPr>
              <w:rPr>
                <w:lang w:val="pt-BR"/>
              </w:rPr>
            </w:pPr>
          </w:p>
          <w:p w14:paraId="2D20EB33" w14:textId="77777777" w:rsidR="005815C3" w:rsidRDefault="005815C3" w:rsidP="00F635EE">
            <w:pPr>
              <w:rPr>
                <w:lang w:val="pt-BR"/>
              </w:rPr>
            </w:pPr>
          </w:p>
          <w:p w14:paraId="62EBE1C9" w14:textId="77777777" w:rsidR="005815C3" w:rsidRDefault="005815C3" w:rsidP="00F635EE">
            <w:pPr>
              <w:rPr>
                <w:lang w:val="pt-BR"/>
              </w:rPr>
            </w:pPr>
          </w:p>
          <w:p w14:paraId="0E41C932" w14:textId="77777777" w:rsidR="005815C3" w:rsidRDefault="005815C3" w:rsidP="00F635EE">
            <w:pPr>
              <w:rPr>
                <w:lang w:val="pt-BR"/>
              </w:rPr>
            </w:pPr>
          </w:p>
          <w:p w14:paraId="0CD0293B" w14:textId="77777777" w:rsidR="005815C3" w:rsidRDefault="005815C3" w:rsidP="00F635EE">
            <w:pPr>
              <w:rPr>
                <w:lang w:val="pt-BR"/>
              </w:rPr>
            </w:pPr>
          </w:p>
          <w:p w14:paraId="28CA7A67" w14:textId="77777777" w:rsidR="005815C3" w:rsidRDefault="005815C3" w:rsidP="00F635EE">
            <w:pPr>
              <w:rPr>
                <w:lang w:val="pt-BR"/>
              </w:rPr>
            </w:pPr>
          </w:p>
          <w:p w14:paraId="57240746" w14:textId="7AC67D35" w:rsidR="005815C3" w:rsidRPr="005424B3" w:rsidRDefault="005815C3" w:rsidP="00F635EE">
            <w:pPr>
              <w:rPr>
                <w:lang w:val="nb-NO"/>
              </w:rPr>
            </w:pPr>
            <w:r>
              <w:rPr>
                <w:lang w:val="pt-BR"/>
              </w:rPr>
              <w:t xml:space="preserve">20 </w:t>
            </w:r>
            <w:r w:rsidRPr="005424B3">
              <w:rPr>
                <w:lang w:val="pt-BR"/>
              </w:rPr>
              <w:t>phút</w:t>
            </w:r>
          </w:p>
        </w:tc>
      </w:tr>
      <w:tr w:rsidR="00B021D7" w:rsidRPr="005424B3" w14:paraId="46807728"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26D663E7" w14:textId="05338010" w:rsidR="00B021D7" w:rsidRPr="005424B3" w:rsidRDefault="00B021D7" w:rsidP="00F635EE">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9C36D0A" w14:textId="77777777" w:rsidR="00B021D7" w:rsidRPr="005424B3" w:rsidRDefault="00B021D7" w:rsidP="00F635EE">
            <w:pPr>
              <w:rPr>
                <w:b/>
                <w:bCs/>
                <w:u w:val="single"/>
                <w:lang w:val="nb-NO"/>
              </w:rPr>
            </w:pPr>
            <w:r w:rsidRPr="005424B3">
              <w:rPr>
                <w:b/>
                <w:bCs/>
                <w:u w:val="single"/>
                <w:lang w:val="nb-NO"/>
              </w:rPr>
              <w:t>Củng cố kiến thức và kết thúc bài</w:t>
            </w:r>
          </w:p>
          <w:p w14:paraId="0D978097" w14:textId="77777777" w:rsidR="00330DF5" w:rsidRPr="005424B3" w:rsidRDefault="00330DF5" w:rsidP="00330DF5">
            <w:pPr>
              <w:spacing w:line="276" w:lineRule="auto"/>
              <w:rPr>
                <w:bCs/>
              </w:rPr>
            </w:pPr>
            <w:r w:rsidRPr="005424B3">
              <w:rPr>
                <w:bCs/>
              </w:rPr>
              <w:t>HS nắm được tính chất hóa học chung của kim loại là vừa có tính oxi hóa và vừa có  tính khử.</w:t>
            </w:r>
          </w:p>
          <w:p w14:paraId="293ABD20" w14:textId="77777777" w:rsidR="00B021D7" w:rsidRPr="005424B3" w:rsidRDefault="00B021D7" w:rsidP="00F635EE">
            <w:pPr>
              <w:rPr>
                <w:lang w:val="vi-VN"/>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D7639B5" w14:textId="77777777" w:rsidR="00B021D7" w:rsidRPr="005424B3" w:rsidRDefault="00B021D7" w:rsidP="00F635EE">
            <w:pPr>
              <w:rPr>
                <w:lang w:val="nb-NO"/>
              </w:rPr>
            </w:pPr>
          </w:p>
          <w:p w14:paraId="4B90C0BA" w14:textId="676F0720" w:rsidR="00B021D7" w:rsidRPr="005424B3" w:rsidRDefault="00B021D7" w:rsidP="00086DF0">
            <w:pPr>
              <w:rPr>
                <w:lang w:val="vi-VN"/>
              </w:rPr>
            </w:pPr>
            <w:r w:rsidRPr="005424B3">
              <w:rPr>
                <w:lang w:val="de-DE"/>
              </w:rPr>
              <w:t xml:space="preserve">Giảng viên trình bày tóm tắt nội dung bằng lời. </w:t>
            </w:r>
            <w:r w:rsidRPr="005424B3">
              <w:rPr>
                <w:lang w:val="nb-NO"/>
              </w:rPr>
              <w:t>GV hướng dẫn bài tập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B3E6F99" w14:textId="77777777" w:rsidR="00B021D7" w:rsidRPr="005424B3" w:rsidRDefault="00B021D7" w:rsidP="00F635EE">
            <w:pPr>
              <w:rPr>
                <w:lang w:val="nb-NO"/>
              </w:rPr>
            </w:pPr>
          </w:p>
          <w:p w14:paraId="754BF3C1" w14:textId="77777777" w:rsidR="00B021D7" w:rsidRPr="005424B3" w:rsidRDefault="00B021D7" w:rsidP="00F635EE">
            <w:pPr>
              <w:rPr>
                <w:lang w:val="nb-NO"/>
              </w:rPr>
            </w:pPr>
            <w:r w:rsidRPr="005424B3">
              <w:rPr>
                <w:lang w:val="de-DE"/>
              </w:rPr>
              <w:t xml:space="preserve">Học sinh lắng nghe và ghi chép những nội dung cần thiết. </w:t>
            </w:r>
            <w:r w:rsidRPr="005424B3">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DD335A3" w14:textId="77777777" w:rsidR="00B021D7" w:rsidRPr="005424B3" w:rsidRDefault="00B021D7" w:rsidP="00F635EE">
            <w:pPr>
              <w:jc w:val="center"/>
              <w:rPr>
                <w:lang w:val="nb-NO"/>
              </w:rPr>
            </w:pPr>
          </w:p>
          <w:p w14:paraId="2BBE5882" w14:textId="77777777" w:rsidR="005815C3" w:rsidRDefault="00B021D7" w:rsidP="00F635EE">
            <w:pPr>
              <w:jc w:val="center"/>
              <w:rPr>
                <w:lang w:val="pt-BR"/>
              </w:rPr>
            </w:pPr>
            <w:r w:rsidRPr="005424B3">
              <w:rPr>
                <w:lang w:val="pt-BR"/>
              </w:rPr>
              <w:t xml:space="preserve"> </w:t>
            </w:r>
            <w:r w:rsidR="005815C3">
              <w:rPr>
                <w:lang w:val="pt-BR"/>
              </w:rPr>
              <w:t>15</w:t>
            </w:r>
          </w:p>
          <w:p w14:paraId="2ABD9817" w14:textId="77777777" w:rsidR="00B021D7" w:rsidRPr="005424B3" w:rsidRDefault="00B021D7" w:rsidP="00F635EE">
            <w:pPr>
              <w:jc w:val="center"/>
              <w:rPr>
                <w:lang w:val="nb-NO"/>
              </w:rPr>
            </w:pPr>
            <w:r w:rsidRPr="005424B3">
              <w:rPr>
                <w:lang w:val="pt-BR"/>
              </w:rPr>
              <w:t>phút</w:t>
            </w:r>
          </w:p>
        </w:tc>
      </w:tr>
      <w:tr w:rsidR="00B021D7" w:rsidRPr="005424B3" w14:paraId="69C5BF72"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49681A57" w14:textId="40564F9D" w:rsidR="00B021D7" w:rsidRPr="005424B3" w:rsidRDefault="00B021D7" w:rsidP="00F635EE">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9C74928" w14:textId="77777777" w:rsidR="00B021D7" w:rsidRPr="005424B3" w:rsidRDefault="00B021D7" w:rsidP="00F635EE">
            <w:pPr>
              <w:rPr>
                <w:b/>
                <w:bCs/>
                <w:u w:val="single"/>
                <w:lang w:val="pt-BR"/>
              </w:rPr>
            </w:pPr>
            <w:r w:rsidRPr="005424B3">
              <w:rPr>
                <w:b/>
                <w:bCs/>
                <w:u w:val="single"/>
                <w:lang w:val="pt-BR"/>
              </w:rPr>
              <w:t>Hướng dẫn tự học</w:t>
            </w:r>
          </w:p>
          <w:p w14:paraId="2D4E5D4C" w14:textId="77777777" w:rsidR="00B021D7" w:rsidRPr="005424B3" w:rsidRDefault="00B021D7" w:rsidP="00F635EE">
            <w:pPr>
              <w:rPr>
                <w:b/>
                <w:bCs/>
                <w:u w:val="single"/>
                <w:lang w:val="pt-BR"/>
              </w:rPr>
            </w:pPr>
          </w:p>
          <w:p w14:paraId="4FC73683" w14:textId="77777777" w:rsidR="00086DF0" w:rsidRPr="005424B3" w:rsidRDefault="00086DF0" w:rsidP="00086DF0">
            <w:pPr>
              <w:spacing w:line="276" w:lineRule="auto"/>
            </w:pPr>
            <w:r w:rsidRPr="005424B3">
              <w:t>Nắm vững: Lưu hùynh vừa có tính khử , vừa có tính oxihóa. Lấy phản ứng chứng minh điều đó?</w:t>
            </w:r>
          </w:p>
          <w:p w14:paraId="288323D8" w14:textId="327C58FF" w:rsidR="00086DF0" w:rsidRPr="005424B3" w:rsidRDefault="00086DF0" w:rsidP="00086DF0">
            <w:pPr>
              <w:spacing w:line="276" w:lineRule="auto"/>
            </w:pPr>
            <w:r w:rsidRPr="005424B3">
              <w:tab/>
              <w:t>Làm các bài tập trong GT.</w:t>
            </w:r>
          </w:p>
          <w:p w14:paraId="325DF750" w14:textId="77777777" w:rsidR="00B021D7" w:rsidRPr="005424B3" w:rsidRDefault="00B021D7" w:rsidP="00F635EE">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7A7F640" w14:textId="77777777" w:rsidR="00B021D7" w:rsidRPr="005424B3" w:rsidRDefault="00B021D7" w:rsidP="00F635EE">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8A5E70D" w14:textId="77777777" w:rsidR="00B021D7" w:rsidRPr="005424B3" w:rsidRDefault="00B021D7" w:rsidP="00F635EE">
            <w:pPr>
              <w:rPr>
                <w:lang w:val="pt-BR"/>
              </w:rPr>
            </w:pPr>
            <w:r w:rsidRPr="005424B3">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B9E7A46" w14:textId="4A391273" w:rsidR="00B021D7" w:rsidRPr="005424B3" w:rsidRDefault="005815C3" w:rsidP="00F635EE">
            <w:pPr>
              <w:jc w:val="center"/>
              <w:rPr>
                <w:lang w:val="pt-BR"/>
              </w:rPr>
            </w:pPr>
            <w:r>
              <w:rPr>
                <w:lang w:val="pt-BR"/>
              </w:rPr>
              <w:t xml:space="preserve">5 </w:t>
            </w:r>
            <w:r w:rsidR="00B021D7" w:rsidRPr="005424B3">
              <w:rPr>
                <w:lang w:val="pt-BR"/>
              </w:rPr>
              <w:t>phút</w:t>
            </w:r>
          </w:p>
        </w:tc>
      </w:tr>
    </w:tbl>
    <w:p w14:paraId="624E6775" w14:textId="77777777" w:rsidR="00B021D7" w:rsidRPr="005424B3" w:rsidRDefault="00B021D7" w:rsidP="00B021D7">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B021D7" w:rsidRPr="005424B3" w14:paraId="199324FB" w14:textId="77777777" w:rsidTr="00F635EE">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4E3D4AF" w14:textId="77777777" w:rsidR="00B021D7" w:rsidRPr="005424B3" w:rsidRDefault="00B021D7" w:rsidP="00F635EE">
            <w:pPr>
              <w:rPr>
                <w:u w:val="single"/>
                <w:lang w:val="pt-BR"/>
              </w:rPr>
            </w:pPr>
          </w:p>
          <w:p w14:paraId="63632DF7" w14:textId="77777777" w:rsidR="00B021D7" w:rsidRPr="005424B3" w:rsidRDefault="00B021D7" w:rsidP="00F635EE">
            <w:pPr>
              <w:rPr>
                <w:u w:val="single"/>
                <w:lang w:val="pt-BR"/>
              </w:rPr>
            </w:pPr>
          </w:p>
          <w:p w14:paraId="6EE74840" w14:textId="77777777" w:rsidR="00B021D7" w:rsidRPr="005424B3" w:rsidRDefault="00B021D7" w:rsidP="00F635EE">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39CBB231" w14:textId="77777777" w:rsidR="00B021D7" w:rsidRPr="005424B3" w:rsidRDefault="00B021D7" w:rsidP="00F635EE">
            <w:pPr>
              <w:jc w:val="both"/>
            </w:pPr>
            <w:r w:rsidRPr="005424B3">
              <w:t xml:space="preserve">1. </w:t>
            </w:r>
            <w:r w:rsidRPr="005424B3">
              <w:rPr>
                <w:i/>
                <w:iCs/>
              </w:rPr>
              <w:t xml:space="preserve">Giáo trình hóa học 1, </w:t>
            </w:r>
            <w:r w:rsidRPr="005424B3">
              <w:t>Trường CĐ lý tự trọng Tp. HCM, năm 2018.</w:t>
            </w:r>
          </w:p>
          <w:p w14:paraId="567FCDB4" w14:textId="77777777" w:rsidR="00B021D7" w:rsidRPr="005424B3" w:rsidRDefault="00B021D7" w:rsidP="00F635EE">
            <w:pPr>
              <w:jc w:val="both"/>
            </w:pPr>
            <w:r w:rsidRPr="005424B3">
              <w:t xml:space="preserve">2. </w:t>
            </w:r>
            <w:r w:rsidRPr="005424B3">
              <w:rPr>
                <w:lang w:val="vi-VN"/>
              </w:rPr>
              <w:t>Nguyễn Xuân Trường</w:t>
            </w:r>
            <w:r w:rsidRPr="005424B3">
              <w:t xml:space="preserve">, </w:t>
            </w:r>
            <w:r w:rsidRPr="005424B3">
              <w:rPr>
                <w:i/>
                <w:iCs/>
              </w:rPr>
              <w:t xml:space="preserve">Hóa học 10, </w:t>
            </w:r>
            <w:r w:rsidRPr="005424B3">
              <w:rPr>
                <w:lang w:val="vi-VN"/>
              </w:rPr>
              <w:t>NXB Giáo dục Việt Nam</w:t>
            </w:r>
            <w:r w:rsidRPr="005424B3">
              <w:t>, năm 2015.</w:t>
            </w:r>
          </w:p>
          <w:p w14:paraId="00034C4F" w14:textId="77777777" w:rsidR="00B021D7" w:rsidRPr="005424B3" w:rsidRDefault="00B021D7" w:rsidP="00F635EE">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10, </w:t>
            </w:r>
            <w:r w:rsidRPr="005424B3">
              <w:rPr>
                <w:lang w:val="vi-VN"/>
              </w:rPr>
              <w:t>NXB Giáo dục Việt Nam</w:t>
            </w:r>
            <w:r w:rsidRPr="005424B3">
              <w:t>, năm 2015.</w:t>
            </w:r>
          </w:p>
        </w:tc>
      </w:tr>
      <w:tr w:rsidR="00B021D7" w:rsidRPr="005424B3" w14:paraId="00EA24A1" w14:textId="77777777" w:rsidTr="00F63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3CFE6017" w14:textId="77777777" w:rsidR="00B021D7" w:rsidRPr="005424B3" w:rsidRDefault="00B021D7" w:rsidP="00F635EE">
            <w:pPr>
              <w:rPr>
                <w:lang w:val="pt-BR"/>
              </w:rPr>
            </w:pPr>
          </w:p>
          <w:p w14:paraId="05B92ECD" w14:textId="77777777" w:rsidR="00B021D7" w:rsidRPr="005424B3" w:rsidRDefault="00B021D7" w:rsidP="00F635EE">
            <w:pPr>
              <w:jc w:val="center"/>
              <w:rPr>
                <w:b/>
                <w:bCs/>
                <w:lang w:val="pt-BR"/>
              </w:rPr>
            </w:pPr>
            <w:r w:rsidRPr="005424B3">
              <w:rPr>
                <w:b/>
                <w:bCs/>
                <w:lang w:val="pt-BR"/>
              </w:rPr>
              <w:t>Trưởng tổ môn</w:t>
            </w:r>
          </w:p>
          <w:p w14:paraId="5098D660" w14:textId="77777777" w:rsidR="00086DF0" w:rsidRPr="005424B3" w:rsidRDefault="00086DF0" w:rsidP="00F635EE">
            <w:pPr>
              <w:jc w:val="center"/>
              <w:rPr>
                <w:b/>
                <w:bCs/>
              </w:rPr>
            </w:pPr>
          </w:p>
          <w:p w14:paraId="126511DF" w14:textId="77777777" w:rsidR="00086DF0" w:rsidRPr="005424B3" w:rsidRDefault="00086DF0" w:rsidP="00F635EE">
            <w:pPr>
              <w:jc w:val="center"/>
              <w:rPr>
                <w:b/>
                <w:bCs/>
              </w:rPr>
            </w:pPr>
          </w:p>
          <w:p w14:paraId="4A6B4831" w14:textId="77777777" w:rsidR="00086DF0" w:rsidRPr="005424B3" w:rsidRDefault="00086DF0" w:rsidP="00F635EE">
            <w:pPr>
              <w:jc w:val="center"/>
              <w:rPr>
                <w:b/>
                <w:bCs/>
              </w:rPr>
            </w:pPr>
          </w:p>
          <w:p w14:paraId="50B5A618" w14:textId="10BD51C7" w:rsidR="00B021D7" w:rsidRPr="005424B3" w:rsidRDefault="00B021D7" w:rsidP="00086DF0">
            <w:pPr>
              <w:jc w:val="center"/>
              <w:rPr>
                <w:b/>
                <w:bCs/>
                <w:lang w:val="pt-BR"/>
              </w:rPr>
            </w:pPr>
            <w:r w:rsidRPr="005424B3">
              <w:rPr>
                <w:b/>
                <w:bCs/>
                <w:lang w:val="vi-VN"/>
              </w:rPr>
              <w:t xml:space="preserve">   </w:t>
            </w:r>
            <w:r w:rsidRPr="005424B3">
              <w:rPr>
                <w:b/>
                <w:bCs/>
                <w:lang w:val="pt-BR"/>
              </w:rPr>
              <w:t>Nguyễn Thị Huyền Nga</w:t>
            </w:r>
          </w:p>
        </w:tc>
        <w:tc>
          <w:tcPr>
            <w:tcW w:w="6205" w:type="dxa"/>
            <w:shd w:val="clear" w:color="auto" w:fill="auto"/>
          </w:tcPr>
          <w:p w14:paraId="63B1D1A4" w14:textId="77777777" w:rsidR="00B021D7" w:rsidRPr="005424B3" w:rsidRDefault="00B021D7" w:rsidP="00F635EE">
            <w:pPr>
              <w:rPr>
                <w:lang w:val="pt-BR"/>
              </w:rPr>
            </w:pPr>
          </w:p>
          <w:p w14:paraId="37C46223" w14:textId="77777777" w:rsidR="00B021D7" w:rsidRPr="005424B3" w:rsidRDefault="00B021D7" w:rsidP="00F635EE">
            <w:pPr>
              <w:ind w:left="1420"/>
              <w:rPr>
                <w:i/>
                <w:lang w:val="pt-BR"/>
              </w:rPr>
            </w:pPr>
            <w:r w:rsidRPr="005424B3">
              <w:rPr>
                <w:i/>
                <w:lang w:val="pt-BR"/>
              </w:rPr>
              <w:t xml:space="preserve">Tp. Hồ Chí Minh, ngày      tháng      năm 20 </w:t>
            </w:r>
          </w:p>
          <w:p w14:paraId="03F59F3A" w14:textId="77777777" w:rsidR="00B021D7" w:rsidRPr="005424B3" w:rsidRDefault="00B021D7" w:rsidP="00F635EE">
            <w:pPr>
              <w:jc w:val="center"/>
              <w:rPr>
                <w:lang w:val="pt-BR"/>
              </w:rPr>
            </w:pPr>
            <w:r w:rsidRPr="005424B3">
              <w:rPr>
                <w:b/>
                <w:lang w:val="pt-BR"/>
              </w:rPr>
              <w:t>Giảng viên</w:t>
            </w:r>
          </w:p>
        </w:tc>
      </w:tr>
    </w:tbl>
    <w:p w14:paraId="61DF5A52" w14:textId="77777777" w:rsidR="00086DF0" w:rsidRPr="005424B3" w:rsidRDefault="00086DF0">
      <w:r w:rsidRPr="005424B3">
        <w:br w:type="page"/>
      </w:r>
    </w:p>
    <w:tbl>
      <w:tblPr>
        <w:tblW w:w="10348" w:type="dxa"/>
        <w:tblInd w:w="108" w:type="dxa"/>
        <w:tblLook w:val="01E0" w:firstRow="1" w:lastRow="1" w:firstColumn="1" w:lastColumn="1" w:noHBand="0" w:noVBand="0"/>
      </w:tblPr>
      <w:tblGrid>
        <w:gridCol w:w="4500"/>
        <w:gridCol w:w="5848"/>
      </w:tblGrid>
      <w:tr w:rsidR="00B021D7" w:rsidRPr="005424B3" w14:paraId="1C963F2A" w14:textId="77777777" w:rsidTr="00086DF0">
        <w:tc>
          <w:tcPr>
            <w:tcW w:w="4500" w:type="dxa"/>
            <w:shd w:val="clear" w:color="auto" w:fill="auto"/>
          </w:tcPr>
          <w:p w14:paraId="2FFB1E6B" w14:textId="7450054C" w:rsidR="00B021D7" w:rsidRPr="005424B3" w:rsidRDefault="00B021D7" w:rsidP="00F635EE">
            <w:pPr>
              <w:rPr>
                <w:lang w:val="pt-BR"/>
              </w:rPr>
            </w:pPr>
            <w:r w:rsidRPr="005424B3">
              <w:lastRenderedPageBreak/>
              <w:br w:type="page"/>
            </w:r>
            <w:r w:rsidR="00FE0948" w:rsidRPr="005424B3">
              <w:rPr>
                <w:lang w:val="pt-BR"/>
              </w:rPr>
              <w:t>Giáo án số:  03</w:t>
            </w:r>
          </w:p>
        </w:tc>
        <w:tc>
          <w:tcPr>
            <w:tcW w:w="5848" w:type="dxa"/>
            <w:shd w:val="clear" w:color="auto" w:fill="auto"/>
          </w:tcPr>
          <w:p w14:paraId="4FCAAB0A" w14:textId="385F0707" w:rsidR="00B021D7" w:rsidRPr="005424B3" w:rsidRDefault="00B021D7" w:rsidP="00F635EE">
            <w:r w:rsidRPr="005424B3">
              <w:t xml:space="preserve">Thời gian thực hiện: </w:t>
            </w:r>
            <w:r w:rsidR="002C34E1">
              <w:t xml:space="preserve">3 </w:t>
            </w:r>
            <w:r w:rsidRPr="005424B3">
              <w:t>tiết</w:t>
            </w:r>
          </w:p>
          <w:p w14:paraId="2D107301" w14:textId="4F1BB1A2" w:rsidR="00B021D7" w:rsidRPr="005424B3" w:rsidRDefault="00B021D7" w:rsidP="00F635EE">
            <w:pPr>
              <w:tabs>
                <w:tab w:val="right" w:leader="dot" w:pos="3331"/>
              </w:tabs>
            </w:pPr>
            <w:r w:rsidRPr="005424B3">
              <w:t xml:space="preserve">Tên chương: </w:t>
            </w:r>
            <w:r w:rsidR="00086DF0" w:rsidRPr="005424B3">
              <w:rPr>
                <w:b/>
                <w:bCs/>
              </w:rPr>
              <w:t xml:space="preserve">CHƯƠNG </w:t>
            </w:r>
            <w:r w:rsidR="00086DF0" w:rsidRPr="005424B3">
              <w:rPr>
                <w:b/>
              </w:rPr>
              <w:t>VI:NHÓM OXI L</w:t>
            </w:r>
            <w:r w:rsidR="00086DF0" w:rsidRPr="005424B3">
              <w:rPr>
                <w:rFonts w:cs="Arial"/>
                <w:b/>
              </w:rPr>
              <w:t>Ư</w:t>
            </w:r>
            <w:r w:rsidR="00086DF0" w:rsidRPr="005424B3">
              <w:rPr>
                <w:b/>
              </w:rPr>
              <w:t>U HU</w:t>
            </w:r>
            <w:r w:rsidR="00086DF0" w:rsidRPr="005424B3">
              <w:rPr>
                <w:rFonts w:cs="Arial"/>
                <w:b/>
              </w:rPr>
              <w:t>Ỳ</w:t>
            </w:r>
            <w:r w:rsidR="00086DF0" w:rsidRPr="005424B3">
              <w:rPr>
                <w:b/>
              </w:rPr>
              <w:t>NH</w:t>
            </w:r>
          </w:p>
          <w:p w14:paraId="6B18B511" w14:textId="77777777" w:rsidR="00B021D7" w:rsidRPr="005424B3" w:rsidRDefault="00B021D7" w:rsidP="00F635EE">
            <w:r w:rsidRPr="005424B3">
              <w:t xml:space="preserve">Thực hiện ngày                  tháng                 năm 20 </w:t>
            </w:r>
          </w:p>
          <w:p w14:paraId="2DE746DC" w14:textId="77777777" w:rsidR="00B021D7" w:rsidRPr="005424B3" w:rsidRDefault="00B021D7" w:rsidP="00F635EE">
            <w:r w:rsidRPr="005424B3">
              <w:t xml:space="preserve"> </w:t>
            </w:r>
          </w:p>
        </w:tc>
      </w:tr>
    </w:tbl>
    <w:p w14:paraId="4B01EE8C" w14:textId="1F19582D" w:rsidR="00B021D7" w:rsidRPr="005424B3" w:rsidRDefault="00B021D7" w:rsidP="00B021D7">
      <w:pPr>
        <w:rPr>
          <w:lang w:val="it-IT"/>
        </w:rPr>
      </w:pPr>
      <w:r w:rsidRPr="005424B3">
        <w:rPr>
          <w:lang w:val="it-IT"/>
        </w:rPr>
        <w:t xml:space="preserve">Tên bài: </w:t>
      </w:r>
      <w:r w:rsidRPr="005424B3">
        <w:rPr>
          <w:lang w:val="it-IT"/>
        </w:rPr>
        <w:tab/>
      </w:r>
      <w:r w:rsidRPr="005424B3">
        <w:rPr>
          <w:lang w:val="it-IT"/>
        </w:rPr>
        <w:tab/>
      </w:r>
      <w:r w:rsidR="00086DF0" w:rsidRPr="005424B3">
        <w:rPr>
          <w:b/>
          <w:i/>
        </w:rPr>
        <w:t>Bài 20</w:t>
      </w:r>
      <w:r w:rsidRPr="005424B3">
        <w:rPr>
          <w:b/>
          <w:i/>
        </w:rPr>
        <w:t xml:space="preserve">:  </w:t>
      </w:r>
      <w:r w:rsidR="00086DF0" w:rsidRPr="005424B3">
        <w:rPr>
          <w:rFonts w:ascii="Arial" w:hAnsi="Arial" w:cs="Arial"/>
          <w:b/>
          <w:bCs/>
          <w:lang w:val="pt-BR"/>
          <w14:shadow w14:blurRad="50800" w14:dist="38100" w14:dir="2700000" w14:sx="100000" w14:sy="100000" w14:kx="0" w14:ky="0" w14:algn="tl">
            <w14:srgbClr w14:val="000000">
              <w14:alpha w14:val="60000"/>
            </w14:srgbClr>
          </w14:shadow>
        </w:rPr>
        <w:t>HIĐRO SUNFUA –OXIT LƯU HUỲNH</w:t>
      </w:r>
    </w:p>
    <w:p w14:paraId="242944DB" w14:textId="77777777" w:rsidR="00B021D7" w:rsidRPr="005424B3" w:rsidRDefault="00B021D7" w:rsidP="00B021D7">
      <w:pPr>
        <w:rPr>
          <w:b/>
          <w:u w:val="single"/>
          <w:lang w:val="it-IT"/>
        </w:rPr>
      </w:pPr>
      <w:r w:rsidRPr="005424B3">
        <w:rPr>
          <w:b/>
          <w:u w:val="single"/>
          <w:lang w:val="it-IT"/>
        </w:rPr>
        <w:t xml:space="preserve">Mục tiêu của bài: </w:t>
      </w:r>
    </w:p>
    <w:p w14:paraId="5E4350C9" w14:textId="77777777" w:rsidR="00B021D7" w:rsidRPr="005424B3" w:rsidRDefault="00B021D7" w:rsidP="00B021D7">
      <w:pPr>
        <w:rPr>
          <w:b/>
          <w:lang w:val="it-IT"/>
        </w:rPr>
      </w:pPr>
      <w:r w:rsidRPr="005424B3">
        <w:rPr>
          <w:lang w:val="it-IT"/>
        </w:rPr>
        <w:t xml:space="preserve">Sau khi học xong bài này người học có khả năng: </w:t>
      </w:r>
    </w:p>
    <w:p w14:paraId="49FB1DA4" w14:textId="77777777" w:rsidR="00086DF0" w:rsidRPr="005424B3" w:rsidRDefault="00086DF0" w:rsidP="00086DF0">
      <w:pPr>
        <w:spacing w:line="276" w:lineRule="auto"/>
        <w:rPr>
          <w:b/>
          <w:bCs/>
          <w:lang w:val="pt-BR"/>
        </w:rPr>
      </w:pPr>
      <w:r w:rsidRPr="005424B3">
        <w:rPr>
          <w:b/>
          <w:bCs/>
          <w:lang w:val="pt-BR"/>
        </w:rPr>
        <w:t>1. Kiến thức:</w:t>
      </w:r>
    </w:p>
    <w:p w14:paraId="226DC471" w14:textId="544A1785" w:rsidR="00086DF0" w:rsidRPr="005424B3" w:rsidRDefault="00086DF0" w:rsidP="00086DF0">
      <w:pPr>
        <w:spacing w:line="276" w:lineRule="auto"/>
        <w:rPr>
          <w:bCs/>
          <w:lang w:val="pt-BR"/>
        </w:rPr>
      </w:pPr>
      <w:r w:rsidRPr="005424B3">
        <w:rPr>
          <w:bCs/>
          <w:lang w:val="pt-BR"/>
        </w:rPr>
        <w:t>Tính chất vật  lí, trạng thái tự nhiê</w:t>
      </w:r>
      <w:r w:rsidR="008F532B" w:rsidRPr="005424B3">
        <w:rPr>
          <w:bCs/>
          <w:lang w:val="pt-BR"/>
        </w:rPr>
        <w:t>n, tính axit yếu, ứng dụng-</w:t>
      </w:r>
      <w:r w:rsidRPr="005424B3">
        <w:rPr>
          <w:bCs/>
          <w:lang w:val="pt-BR"/>
        </w:rPr>
        <w:t>Tính</w:t>
      </w:r>
      <w:r w:rsidR="008F532B" w:rsidRPr="005424B3">
        <w:rPr>
          <w:bCs/>
          <w:lang w:val="pt-BR"/>
        </w:rPr>
        <w:t xml:space="preserve"> chất hóa học</w:t>
      </w:r>
    </w:p>
    <w:p w14:paraId="6815F7F1" w14:textId="77777777" w:rsidR="00086DF0" w:rsidRPr="005424B3" w:rsidRDefault="00086DF0" w:rsidP="00086DF0">
      <w:pPr>
        <w:spacing w:line="276" w:lineRule="auto"/>
        <w:rPr>
          <w:b/>
          <w:bCs/>
          <w:lang w:val="pt-BR"/>
        </w:rPr>
      </w:pPr>
      <w:r w:rsidRPr="005424B3">
        <w:rPr>
          <w:b/>
          <w:bCs/>
          <w:lang w:val="pt-BR"/>
        </w:rPr>
        <w:t>2. Kĩ năng:</w:t>
      </w:r>
    </w:p>
    <w:p w14:paraId="7EC1231A" w14:textId="409B0E03" w:rsidR="00086DF0" w:rsidRPr="005424B3" w:rsidRDefault="00086DF0" w:rsidP="00086DF0">
      <w:pPr>
        <w:spacing w:line="276" w:lineRule="auto"/>
        <w:rPr>
          <w:bCs/>
          <w:lang w:val="pt-BR"/>
        </w:rPr>
      </w:pPr>
      <w:r w:rsidRPr="005424B3">
        <w:rPr>
          <w:bCs/>
          <w:lang w:val="pt-BR"/>
        </w:rPr>
        <w:t>- Dự đoán, kiểm tra, kết l</w:t>
      </w:r>
      <w:r w:rsidR="008F532B" w:rsidRPr="005424B3">
        <w:rPr>
          <w:bCs/>
          <w:lang w:val="pt-BR"/>
        </w:rPr>
        <w:t xml:space="preserve">uận được tính chất hóa - </w:t>
      </w:r>
      <w:r w:rsidRPr="005424B3">
        <w:rPr>
          <w:bCs/>
          <w:lang w:val="pt-BR"/>
        </w:rPr>
        <w:t>Viết phươn</w:t>
      </w:r>
      <w:r w:rsidR="008F532B" w:rsidRPr="005424B3">
        <w:rPr>
          <w:bCs/>
          <w:lang w:val="pt-BR"/>
        </w:rPr>
        <w:t>g trình minh họa tính chất</w:t>
      </w:r>
    </w:p>
    <w:p w14:paraId="35F6B10E" w14:textId="26603CED" w:rsidR="00B021D7" w:rsidRPr="005424B3" w:rsidRDefault="00B021D7" w:rsidP="00B021D7">
      <w:pPr>
        <w:rPr>
          <w:lang w:val="vi-VN"/>
        </w:rPr>
      </w:pPr>
      <w:r w:rsidRPr="005424B3">
        <w:rPr>
          <w:b/>
          <w:bCs/>
        </w:rPr>
        <w:t>3. Thái độ:</w:t>
      </w:r>
      <w:r w:rsidR="00330DF5" w:rsidRPr="005424B3">
        <w:rPr>
          <w:color w:val="000000"/>
        </w:rPr>
        <w:t xml:space="preserve"> Sinh viên có</w:t>
      </w:r>
      <w:r w:rsidR="00330DF5" w:rsidRPr="005424B3">
        <w:rPr>
          <w:color w:val="000000"/>
          <w:lang w:val="vi-VN"/>
        </w:rPr>
        <w:t xml:space="preserve"> </w:t>
      </w:r>
      <w:r w:rsidR="00330DF5" w:rsidRPr="005424B3">
        <w:rPr>
          <w:bCs/>
        </w:rPr>
        <w:t>lòng say mê học tập, biết vận dụng những kiến thức được học vào cuộc sống</w:t>
      </w:r>
      <w:r w:rsidR="00330DF5" w:rsidRPr="005424B3">
        <w:rPr>
          <w:bCs/>
          <w:lang w:val="vi-VN"/>
        </w:rPr>
        <w:t>, có</w:t>
      </w:r>
      <w:r w:rsidR="00330DF5" w:rsidRPr="005424B3">
        <w:rPr>
          <w:bCs/>
        </w:rPr>
        <w:t xml:space="preserve"> </w:t>
      </w:r>
      <w:r w:rsidR="00330DF5" w:rsidRPr="005424B3">
        <w:rPr>
          <w:color w:val="000000"/>
        </w:rPr>
        <w:t>tư duy khoa học, logic trước các sự vật hiện tượng trong tự nhiên</w:t>
      </w:r>
      <w:r w:rsidR="00330DF5" w:rsidRPr="005424B3">
        <w:rPr>
          <w:color w:val="000000"/>
          <w:lang w:val="vi-VN"/>
        </w:rPr>
        <w:t>,</w:t>
      </w:r>
      <w:r w:rsidR="00330DF5" w:rsidRPr="005424B3">
        <w:rPr>
          <w:bCs/>
        </w:rPr>
        <w:t xml:space="preserve"> có ý thức bảo vệ môi trường và tài</w:t>
      </w:r>
      <w:r w:rsidR="00330DF5" w:rsidRPr="005424B3">
        <w:rPr>
          <w:color w:val="000000"/>
        </w:rPr>
        <w:t xml:space="preserve"> </w:t>
      </w:r>
      <w:r w:rsidR="00330DF5" w:rsidRPr="005424B3">
        <w:rPr>
          <w:bCs/>
        </w:rPr>
        <w:t>nguyên, sử dụng hợp lý tài nguyên.</w:t>
      </w:r>
    </w:p>
    <w:p w14:paraId="53F32E04" w14:textId="77777777" w:rsidR="00B021D7" w:rsidRPr="005424B3" w:rsidRDefault="00B021D7" w:rsidP="00B021D7">
      <w:pPr>
        <w:rPr>
          <w:b/>
          <w:lang w:val="it-IT"/>
        </w:rPr>
      </w:pPr>
      <w:r w:rsidRPr="005424B3">
        <w:rPr>
          <w:b/>
          <w:lang w:val="it-IT"/>
        </w:rPr>
        <w:t>Đồ dùng và phương tiện dạy học:</w:t>
      </w:r>
    </w:p>
    <w:p w14:paraId="333937AE" w14:textId="77777777" w:rsidR="00B021D7" w:rsidRPr="005424B3" w:rsidRDefault="00B021D7" w:rsidP="00B021D7">
      <w:pPr>
        <w:rPr>
          <w:lang w:val="it-IT"/>
        </w:rPr>
      </w:pPr>
      <w:r w:rsidRPr="005424B3">
        <w:rPr>
          <w:lang w:val="it-IT"/>
        </w:rPr>
        <w:t>Máy chiếu, màn ảnh, máy tính, bảng, phấn.</w:t>
      </w:r>
    </w:p>
    <w:p w14:paraId="3519DB17" w14:textId="77777777" w:rsidR="00B021D7" w:rsidRPr="005424B3" w:rsidRDefault="00B021D7" w:rsidP="00B021D7">
      <w:pPr>
        <w:rPr>
          <w:lang w:val="it-IT"/>
        </w:rPr>
      </w:pPr>
      <w:r w:rsidRPr="005424B3">
        <w:rPr>
          <w:b/>
          <w:lang w:val="it-IT"/>
        </w:rPr>
        <w:t xml:space="preserve">I. Ổn định lớp học:                                                 </w:t>
      </w:r>
      <w:r w:rsidRPr="005424B3">
        <w:rPr>
          <w:lang w:val="it-IT"/>
        </w:rPr>
        <w:t>Thời gian:  05 phút.</w:t>
      </w:r>
    </w:p>
    <w:p w14:paraId="3BF6C2C5" w14:textId="77777777" w:rsidR="00B021D7" w:rsidRPr="005424B3" w:rsidRDefault="00B021D7" w:rsidP="00B021D7">
      <w:pPr>
        <w:rPr>
          <w:lang w:val="it-IT"/>
        </w:rPr>
      </w:pPr>
      <w:r w:rsidRPr="005424B3">
        <w:rPr>
          <w:lang w:val="it-IT"/>
        </w:rPr>
        <w:t>Số học sinh vắng:…………Tên:……………………………………………………..................................</w:t>
      </w:r>
    </w:p>
    <w:p w14:paraId="049AC900" w14:textId="77777777" w:rsidR="00B021D7" w:rsidRPr="005424B3" w:rsidRDefault="00B021D7" w:rsidP="00B021D7">
      <w:pPr>
        <w:rPr>
          <w:lang w:val="it-IT"/>
        </w:rPr>
      </w:pPr>
      <w:r w:rsidRPr="005424B3">
        <w:rPr>
          <w:lang w:val="it-IT"/>
        </w:rPr>
        <w:t>......................................................................................................................................................................</w:t>
      </w:r>
    </w:p>
    <w:p w14:paraId="411DB8C7" w14:textId="77777777" w:rsidR="00B021D7" w:rsidRPr="005424B3" w:rsidRDefault="00B021D7" w:rsidP="00B021D7">
      <w:pPr>
        <w:rPr>
          <w:b/>
          <w:lang w:val="sv-SE"/>
        </w:rPr>
      </w:pPr>
      <w:r w:rsidRPr="005424B3">
        <w:rPr>
          <w:b/>
          <w:lang w:val="sv-SE"/>
        </w:rPr>
        <w:t>II. Thực hiện bài học:</w:t>
      </w:r>
    </w:p>
    <w:p w14:paraId="2C46717A" w14:textId="77777777" w:rsidR="00B021D7" w:rsidRPr="005424B3" w:rsidRDefault="00B021D7" w:rsidP="00B021D7">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B021D7" w:rsidRPr="005424B3" w14:paraId="29522CC7" w14:textId="77777777" w:rsidTr="00F635EE">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7C1E3A" w14:textId="77777777" w:rsidR="00B021D7" w:rsidRPr="005424B3" w:rsidRDefault="00B021D7" w:rsidP="00F635EE">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A066CC" w14:textId="77777777" w:rsidR="00B021D7" w:rsidRPr="005424B3" w:rsidRDefault="00B021D7" w:rsidP="00F635EE">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45DC7" w14:textId="77777777" w:rsidR="00B021D7" w:rsidRPr="005424B3" w:rsidRDefault="00B021D7" w:rsidP="00F635EE">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DE6193" w14:textId="77777777" w:rsidR="00B021D7" w:rsidRPr="005424B3" w:rsidRDefault="00B021D7" w:rsidP="00F635EE">
            <w:pPr>
              <w:jc w:val="center"/>
              <w:rPr>
                <w:lang w:val="de-DE"/>
              </w:rPr>
            </w:pPr>
            <w:r w:rsidRPr="005424B3">
              <w:rPr>
                <w:lang w:val="de-DE"/>
              </w:rPr>
              <w:t>Thời gian</w:t>
            </w:r>
          </w:p>
        </w:tc>
      </w:tr>
      <w:tr w:rsidR="00B021D7" w:rsidRPr="005424B3" w14:paraId="19C03D2D" w14:textId="77777777" w:rsidTr="00F635EE">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8CA92E" w14:textId="77777777" w:rsidR="00B021D7" w:rsidRPr="005424B3" w:rsidRDefault="00B021D7" w:rsidP="00F635EE">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433037" w14:textId="77777777" w:rsidR="00B021D7" w:rsidRPr="005424B3" w:rsidRDefault="00B021D7" w:rsidP="00F635EE">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0F9D740B"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2679771B"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DB07A0" w14:textId="77777777" w:rsidR="00B021D7" w:rsidRPr="005424B3" w:rsidRDefault="00B021D7" w:rsidP="00F635EE">
            <w:pPr>
              <w:jc w:val="center"/>
              <w:rPr>
                <w:lang w:val="de-DE"/>
              </w:rPr>
            </w:pPr>
          </w:p>
        </w:tc>
      </w:tr>
      <w:tr w:rsidR="00B021D7" w:rsidRPr="005424B3" w14:paraId="2BDC1744"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7EF795BA" w14:textId="77777777" w:rsidR="00B021D7" w:rsidRPr="005424B3" w:rsidRDefault="00B021D7" w:rsidP="00F635EE">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B37EB1D" w14:textId="77777777" w:rsidR="00B021D7" w:rsidRPr="005424B3" w:rsidRDefault="00B021D7" w:rsidP="00F635EE">
            <w:pPr>
              <w:rPr>
                <w:lang w:val="de-DE"/>
              </w:rPr>
            </w:pPr>
            <w:r w:rsidRPr="005424B3">
              <w:rPr>
                <w:b/>
                <w:bCs/>
                <w:u w:val="single"/>
                <w:lang w:val="de-DE"/>
              </w:rPr>
              <w:t>Dẫn nhập</w:t>
            </w:r>
          </w:p>
          <w:p w14:paraId="2B43C2FA" w14:textId="7C094441" w:rsidR="00B021D7" w:rsidRPr="005424B3" w:rsidRDefault="00086DF0" w:rsidP="00F635EE">
            <w:pPr>
              <w:jc w:val="both"/>
              <w:rPr>
                <w:lang w:val="de-DE"/>
              </w:rPr>
            </w:pPr>
            <w:r w:rsidRPr="005424B3">
              <w:rPr>
                <w:lang w:val="de-DE"/>
              </w:rPr>
              <w:t>Tính chất của lưu huỳnh</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FCFE299" w14:textId="217D4847" w:rsidR="00B021D7" w:rsidRPr="005424B3" w:rsidRDefault="008F532B" w:rsidP="008F532B">
            <w:pPr>
              <w:rPr>
                <w:lang w:val="de-DE"/>
              </w:rPr>
            </w:pPr>
            <w:r w:rsidRPr="005424B3">
              <w:rPr>
                <w:lang w:val="de-DE"/>
              </w:rPr>
              <w:t xml:space="preserve">- GV trình bày - </w:t>
            </w:r>
            <w:r w:rsidR="00B021D7" w:rsidRPr="005424B3">
              <w:rPr>
                <w:lang w:val="de-DE"/>
              </w:rPr>
              <w:t>dẫn nhập bài</w:t>
            </w:r>
            <w:r w:rsidRPr="005424B3">
              <w:rPr>
                <w:lang w:val="de-DE"/>
              </w:rPr>
              <w:t xml:space="preserve"> </w:t>
            </w:r>
            <w:r w:rsidR="00B021D7" w:rsidRPr="005424B3">
              <w:rPr>
                <w:lang w:val="de-DE"/>
              </w:rPr>
              <w:t>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5F5A587" w14:textId="5EDEECBE" w:rsidR="00B021D7" w:rsidRPr="005424B3" w:rsidRDefault="00B021D7" w:rsidP="00F635EE">
            <w:pPr>
              <w:rPr>
                <w:lang w:val="de-DE"/>
              </w:rPr>
            </w:pPr>
            <w:r w:rsidRPr="005424B3">
              <w:rPr>
                <w:lang w:val="de-DE"/>
              </w:rPr>
              <w:t xml:space="preserve">- </w:t>
            </w:r>
            <w:r w:rsidRPr="005424B3">
              <w:rPr>
                <w:lang w:val="nb-NO"/>
              </w:rPr>
              <w:t>HS theo dõi, ghi bài và t</w:t>
            </w:r>
            <w:r w:rsidRPr="005424B3">
              <w:rPr>
                <w:lang w:val="de-DE"/>
              </w:rPr>
              <w:t>rả lời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64CF911" w14:textId="60841936" w:rsidR="00B021D7" w:rsidRPr="005424B3" w:rsidRDefault="005815C3" w:rsidP="00F635EE">
            <w:pPr>
              <w:jc w:val="center"/>
              <w:rPr>
                <w:lang w:val="pt-BR"/>
              </w:rPr>
            </w:pPr>
            <w:r>
              <w:rPr>
                <w:lang w:val="pt-BR"/>
              </w:rPr>
              <w:t>10</w:t>
            </w:r>
          </w:p>
          <w:p w14:paraId="31FC01C1" w14:textId="77777777" w:rsidR="00B021D7" w:rsidRPr="005424B3" w:rsidRDefault="00B021D7" w:rsidP="00F635EE">
            <w:pPr>
              <w:jc w:val="center"/>
              <w:rPr>
                <w:lang w:val="de-DE"/>
              </w:rPr>
            </w:pPr>
            <w:r w:rsidRPr="005424B3">
              <w:rPr>
                <w:lang w:val="pt-BR"/>
              </w:rPr>
              <w:t>phút</w:t>
            </w:r>
            <w:r w:rsidRPr="005424B3">
              <w:rPr>
                <w:lang w:val="de-DE"/>
              </w:rPr>
              <w:t xml:space="preserve"> </w:t>
            </w:r>
          </w:p>
        </w:tc>
      </w:tr>
      <w:tr w:rsidR="00B021D7" w:rsidRPr="005424B3" w14:paraId="7EE7ABA6" w14:textId="77777777" w:rsidTr="00F635EE">
        <w:trPr>
          <w:trHeight w:val="1323"/>
        </w:trPr>
        <w:tc>
          <w:tcPr>
            <w:tcW w:w="540" w:type="dxa"/>
            <w:tcBorders>
              <w:top w:val="single" w:sz="4" w:space="0" w:color="auto"/>
              <w:left w:val="single" w:sz="4" w:space="0" w:color="auto"/>
              <w:right w:val="single" w:sz="4" w:space="0" w:color="auto"/>
            </w:tcBorders>
            <w:shd w:val="clear" w:color="auto" w:fill="auto"/>
          </w:tcPr>
          <w:p w14:paraId="3575507D" w14:textId="77777777" w:rsidR="00B021D7" w:rsidRPr="005424B3" w:rsidRDefault="00B021D7" w:rsidP="00F635EE">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09D9B82" w14:textId="77777777" w:rsidR="00B021D7" w:rsidRPr="005424B3" w:rsidRDefault="00B021D7" w:rsidP="00F635EE">
            <w:pPr>
              <w:rPr>
                <w:b/>
                <w:bCs/>
                <w:u w:val="single"/>
                <w:lang w:val="nb-NO"/>
              </w:rPr>
            </w:pPr>
            <w:r w:rsidRPr="005424B3">
              <w:rPr>
                <w:b/>
                <w:bCs/>
                <w:u w:val="single"/>
                <w:lang w:val="nb-NO"/>
              </w:rPr>
              <w:t>Giảng bài mới</w:t>
            </w:r>
          </w:p>
          <w:p w14:paraId="7823CE25" w14:textId="77777777" w:rsidR="00086DF0" w:rsidRPr="005424B3" w:rsidRDefault="00086DF0" w:rsidP="00086DF0">
            <w:pPr>
              <w:spacing w:line="276" w:lineRule="auto"/>
              <w:rPr>
                <w:b/>
                <w:bCs/>
              </w:rPr>
            </w:pPr>
            <w:r w:rsidRPr="005424B3">
              <w:rPr>
                <w:b/>
                <w:bCs/>
              </w:rPr>
              <w:t>A. HIĐRO SUNFUA</w:t>
            </w:r>
          </w:p>
          <w:p w14:paraId="10A86CBC" w14:textId="77777777" w:rsidR="00086DF0" w:rsidRPr="005424B3" w:rsidRDefault="00086DF0" w:rsidP="00086DF0">
            <w:pPr>
              <w:spacing w:line="276" w:lineRule="auto"/>
              <w:rPr>
                <w:b/>
                <w:bCs/>
              </w:rPr>
            </w:pPr>
            <w:r w:rsidRPr="005424B3">
              <w:rPr>
                <w:b/>
                <w:bCs/>
              </w:rPr>
              <w:t>I. Tính chất vật lí:</w:t>
            </w:r>
          </w:p>
          <w:p w14:paraId="2860358D" w14:textId="107889D4" w:rsidR="00086DF0" w:rsidRPr="005424B3" w:rsidRDefault="00086DF0" w:rsidP="00086DF0">
            <w:pPr>
              <w:spacing w:line="276" w:lineRule="auto"/>
            </w:pPr>
            <w:r w:rsidRPr="005424B3">
              <w:t>- H</w:t>
            </w:r>
            <w:r w:rsidR="0036094E" w:rsidRPr="005424B3">
              <w:rPr>
                <w:vertAlign w:val="subscript"/>
              </w:rPr>
              <w:t>2</w:t>
            </w:r>
            <w:r w:rsidR="0036094E" w:rsidRPr="005424B3">
              <w:t xml:space="preserve">S </w:t>
            </w:r>
            <w:r w:rsidRPr="005424B3">
              <w:t>là chất khí không màu, mùi trứng thối và rất độc</w:t>
            </w:r>
          </w:p>
          <w:p w14:paraId="31BFC6B5" w14:textId="77777777" w:rsidR="008F532B" w:rsidRPr="005424B3" w:rsidRDefault="008F532B" w:rsidP="008F532B">
            <w:pPr>
              <w:spacing w:line="276" w:lineRule="auto"/>
              <w:jc w:val="both"/>
              <w:rPr>
                <w:b/>
                <w:bCs/>
              </w:rPr>
            </w:pPr>
            <w:r w:rsidRPr="005424B3">
              <w:rPr>
                <w:b/>
                <w:bCs/>
              </w:rPr>
              <w:t>II. Tính chất hóa học:</w:t>
            </w:r>
          </w:p>
          <w:p w14:paraId="2536CA39" w14:textId="77777777" w:rsidR="008F532B" w:rsidRPr="005424B3" w:rsidRDefault="008F532B" w:rsidP="008F532B">
            <w:pPr>
              <w:spacing w:line="276" w:lineRule="auto"/>
              <w:jc w:val="both"/>
              <w:rPr>
                <w:b/>
                <w:bCs/>
                <w:iCs/>
              </w:rPr>
            </w:pPr>
            <w:r w:rsidRPr="005424B3">
              <w:rPr>
                <w:b/>
                <w:bCs/>
                <w:iCs/>
              </w:rPr>
              <w:t xml:space="preserve">1. Tính axit yếu </w:t>
            </w:r>
          </w:p>
          <w:p w14:paraId="41F8B696" w14:textId="6EA72863" w:rsidR="008F532B" w:rsidRPr="005424B3" w:rsidRDefault="008F532B" w:rsidP="008F532B">
            <w:pPr>
              <w:spacing w:line="276" w:lineRule="auto"/>
              <w:jc w:val="both"/>
            </w:pPr>
            <w:r w:rsidRPr="005424B3">
              <w:t>HiđroSunfua tan trong nước tạo axit yếu</w:t>
            </w:r>
          </w:p>
          <w:p w14:paraId="7D817613" w14:textId="77777777" w:rsidR="008F532B" w:rsidRPr="005424B3" w:rsidRDefault="008F532B" w:rsidP="008F532B">
            <w:pPr>
              <w:spacing w:line="276" w:lineRule="auto"/>
              <w:jc w:val="both"/>
              <w:rPr>
                <w:lang w:val="pt-BR"/>
              </w:rPr>
            </w:pPr>
            <w:r w:rsidRPr="005424B3">
              <w:rPr>
                <w:lang w:val="pt-BR"/>
              </w:rPr>
              <w:t>H</w:t>
            </w:r>
            <w:r w:rsidRPr="005424B3">
              <w:rPr>
                <w:vertAlign w:val="subscript"/>
                <w:lang w:val="pt-BR"/>
              </w:rPr>
              <w:t>2</w:t>
            </w:r>
            <w:r w:rsidRPr="005424B3">
              <w:rPr>
                <w:lang w:val="pt-BR"/>
              </w:rPr>
              <w:t>S+2NaOH</w:t>
            </w:r>
            <w:r w:rsidR="008B7B59">
              <w:rPr>
                <w:position w:val="-6"/>
              </w:rPr>
              <w:pict w14:anchorId="2D196742">
                <v:shape id="_x0000_i1043" type="#_x0000_t75" style="width:15.05pt;height:10.9pt">
                  <v:imagedata r:id="rId21" o:title=""/>
                </v:shape>
              </w:pict>
            </w:r>
            <w:r w:rsidRPr="005424B3">
              <w:rPr>
                <w:lang w:val="pt-BR"/>
              </w:rPr>
              <w:t>Na</w:t>
            </w:r>
            <w:r w:rsidRPr="005424B3">
              <w:rPr>
                <w:vertAlign w:val="subscript"/>
                <w:lang w:val="pt-BR"/>
              </w:rPr>
              <w:t>2</w:t>
            </w:r>
            <w:r w:rsidRPr="005424B3">
              <w:rPr>
                <w:lang w:val="pt-BR"/>
              </w:rPr>
              <w:t>S+ 2H</w:t>
            </w:r>
            <w:r w:rsidRPr="005424B3">
              <w:rPr>
                <w:vertAlign w:val="subscript"/>
                <w:lang w:val="pt-BR"/>
              </w:rPr>
              <w:t>2</w:t>
            </w:r>
            <w:r w:rsidRPr="005424B3">
              <w:rPr>
                <w:lang w:val="pt-BR"/>
              </w:rPr>
              <w:t>O</w:t>
            </w:r>
          </w:p>
          <w:p w14:paraId="6A9BB215" w14:textId="77777777" w:rsidR="008F532B" w:rsidRPr="005424B3" w:rsidRDefault="008F532B" w:rsidP="008F532B">
            <w:pPr>
              <w:spacing w:line="276" w:lineRule="auto"/>
              <w:jc w:val="both"/>
              <w:rPr>
                <w:lang w:val="pt-BR"/>
              </w:rPr>
            </w:pPr>
            <w:r w:rsidRPr="005424B3">
              <w:rPr>
                <w:lang w:val="pt-BR"/>
              </w:rPr>
              <w:t>H</w:t>
            </w:r>
            <w:r w:rsidRPr="005424B3">
              <w:rPr>
                <w:vertAlign w:val="subscript"/>
                <w:lang w:val="pt-BR"/>
              </w:rPr>
              <w:t>2</w:t>
            </w:r>
            <w:r w:rsidRPr="005424B3">
              <w:rPr>
                <w:lang w:val="pt-BR"/>
              </w:rPr>
              <w:t>S+NaOH</w:t>
            </w:r>
            <w:r w:rsidR="008B7B59">
              <w:rPr>
                <w:position w:val="-6"/>
              </w:rPr>
              <w:pict w14:anchorId="429B18A2">
                <v:shape id="_x0000_i1044" type="#_x0000_t75" style="width:15.05pt;height:10.9pt">
                  <v:imagedata r:id="rId22" o:title=""/>
                </v:shape>
              </w:pict>
            </w:r>
            <w:r w:rsidRPr="005424B3">
              <w:rPr>
                <w:lang w:val="pt-BR"/>
              </w:rPr>
              <w:t>NaHS+ H</w:t>
            </w:r>
            <w:r w:rsidRPr="005424B3">
              <w:rPr>
                <w:vertAlign w:val="subscript"/>
                <w:lang w:val="pt-BR"/>
              </w:rPr>
              <w:t>2</w:t>
            </w:r>
            <w:r w:rsidRPr="005424B3">
              <w:rPr>
                <w:lang w:val="pt-BR"/>
              </w:rPr>
              <w:t>O</w:t>
            </w:r>
          </w:p>
          <w:p w14:paraId="2C643B9B" w14:textId="77777777" w:rsidR="008F532B" w:rsidRPr="005424B3" w:rsidRDefault="008F532B" w:rsidP="008F532B">
            <w:pPr>
              <w:spacing w:line="276" w:lineRule="auto"/>
              <w:jc w:val="both"/>
              <w:rPr>
                <w:b/>
                <w:bCs/>
                <w:iCs/>
              </w:rPr>
            </w:pPr>
            <w:r w:rsidRPr="005424B3">
              <w:rPr>
                <w:b/>
                <w:bCs/>
                <w:iCs/>
              </w:rPr>
              <w:t xml:space="preserve">2. Tính khử mạnh. </w:t>
            </w:r>
          </w:p>
          <w:p w14:paraId="77281290" w14:textId="77777777" w:rsidR="008F532B" w:rsidRPr="005424B3" w:rsidRDefault="008F532B" w:rsidP="008F532B">
            <w:pPr>
              <w:spacing w:line="276" w:lineRule="auto"/>
              <w:jc w:val="both"/>
              <w:rPr>
                <w:lang w:val="pt-BR"/>
              </w:rPr>
            </w:pPr>
            <w:r w:rsidRPr="005424B3">
              <w:rPr>
                <w:lang w:val="pt-BR"/>
              </w:rPr>
              <w:t>2H</w:t>
            </w:r>
            <w:r w:rsidRPr="005424B3">
              <w:rPr>
                <w:vertAlign w:val="subscript"/>
                <w:lang w:val="pt-BR"/>
              </w:rPr>
              <w:t>2</w:t>
            </w:r>
            <w:r w:rsidRPr="005424B3">
              <w:rPr>
                <w:lang w:val="pt-BR"/>
              </w:rPr>
              <w:t>S + O</w:t>
            </w:r>
            <w:r w:rsidRPr="005424B3">
              <w:rPr>
                <w:vertAlign w:val="subscript"/>
                <w:lang w:val="pt-BR"/>
              </w:rPr>
              <w:t>2</w:t>
            </w:r>
            <w:r w:rsidRPr="005424B3">
              <w:rPr>
                <w:lang w:val="pt-BR"/>
              </w:rPr>
              <w:t xml:space="preserve"> </w:t>
            </w:r>
            <w:r w:rsidR="008B7B59">
              <w:rPr>
                <w:position w:val="-6"/>
              </w:rPr>
              <w:pict w14:anchorId="07C2DE91">
                <v:shape id="_x0000_i1045" type="#_x0000_t75" style="width:15.05pt;height:10.9pt">
                  <v:imagedata r:id="rId21" o:title=""/>
                </v:shape>
              </w:pict>
            </w:r>
            <w:r w:rsidRPr="005424B3">
              <w:rPr>
                <w:lang w:val="pt-BR"/>
              </w:rPr>
              <w:t>2S</w:t>
            </w:r>
            <w:r w:rsidRPr="005424B3">
              <w:sym w:font="Wingdings 3" w:char="F024"/>
            </w:r>
            <w:r w:rsidRPr="005424B3">
              <w:rPr>
                <w:lang w:val="pt-BR"/>
              </w:rPr>
              <w:t xml:space="preserve"> + 2H</w:t>
            </w:r>
            <w:r w:rsidRPr="005424B3">
              <w:rPr>
                <w:vertAlign w:val="subscript"/>
                <w:lang w:val="pt-BR"/>
              </w:rPr>
              <w:t>2</w:t>
            </w:r>
            <w:r w:rsidRPr="005424B3">
              <w:rPr>
                <w:lang w:val="pt-BR"/>
              </w:rPr>
              <w:t xml:space="preserve">O </w:t>
            </w:r>
          </w:p>
          <w:p w14:paraId="575D1AEB" w14:textId="74E395AC" w:rsidR="008F532B" w:rsidRPr="005424B3" w:rsidRDefault="008F532B" w:rsidP="008F532B">
            <w:pPr>
              <w:spacing w:line="276" w:lineRule="auto"/>
              <w:jc w:val="both"/>
              <w:rPr>
                <w:lang w:val="pt-BR"/>
              </w:rPr>
            </w:pPr>
            <w:r w:rsidRPr="005424B3">
              <w:rPr>
                <w:lang w:val="pt-BR"/>
              </w:rPr>
              <w:t>-Khi đốt</w:t>
            </w:r>
            <w:r w:rsidR="003A2B98" w:rsidRPr="005424B3">
              <w:rPr>
                <w:lang w:val="pt-BR"/>
              </w:rPr>
              <w:t>:</w:t>
            </w:r>
          </w:p>
          <w:p w14:paraId="58C3FBA2" w14:textId="77777777" w:rsidR="008F532B" w:rsidRPr="005424B3" w:rsidRDefault="008F532B" w:rsidP="008F532B">
            <w:pPr>
              <w:jc w:val="both"/>
            </w:pPr>
            <w:r w:rsidRPr="005424B3">
              <w:t>2H</w:t>
            </w:r>
            <w:r w:rsidRPr="005424B3">
              <w:rPr>
                <w:vertAlign w:val="subscript"/>
              </w:rPr>
              <w:t>2</w:t>
            </w:r>
            <w:r w:rsidRPr="005424B3">
              <w:t>S + 3O</w:t>
            </w:r>
            <w:r w:rsidRPr="005424B3">
              <w:rPr>
                <w:vertAlign w:val="subscript"/>
              </w:rPr>
              <w:t>2</w:t>
            </w:r>
            <w:r w:rsidRPr="005424B3">
              <w:t xml:space="preserve"> </w:t>
            </w:r>
            <w:r w:rsidR="008B7B59">
              <w:rPr>
                <w:position w:val="-6"/>
              </w:rPr>
              <w:pict w14:anchorId="59E11EB7">
                <v:shape id="_x0000_i1046" type="#_x0000_t75" style="width:15.05pt;height:10.9pt">
                  <v:imagedata r:id="rId21" o:title=""/>
                </v:shape>
              </w:pict>
            </w:r>
            <w:r w:rsidRPr="005424B3">
              <w:t>2SO</w:t>
            </w:r>
            <w:r w:rsidRPr="005424B3">
              <w:rPr>
                <w:vertAlign w:val="subscript"/>
              </w:rPr>
              <w:t>2</w:t>
            </w:r>
            <w:r w:rsidRPr="005424B3">
              <w:t xml:space="preserve"> + 2H</w:t>
            </w:r>
            <w:r w:rsidRPr="005424B3">
              <w:rPr>
                <w:vertAlign w:val="subscript"/>
              </w:rPr>
              <w:t>2</w:t>
            </w:r>
            <w:r w:rsidRPr="005424B3">
              <w:t>O</w:t>
            </w:r>
          </w:p>
          <w:p w14:paraId="5A673728" w14:textId="77777777" w:rsidR="008F532B" w:rsidRPr="005424B3" w:rsidRDefault="008F532B" w:rsidP="008F532B">
            <w:pPr>
              <w:spacing w:line="276" w:lineRule="auto"/>
              <w:jc w:val="both"/>
              <w:rPr>
                <w:b/>
                <w:bCs/>
                <w:lang w:val="pt-BR"/>
              </w:rPr>
            </w:pPr>
            <w:r w:rsidRPr="005424B3">
              <w:rPr>
                <w:b/>
                <w:bCs/>
                <w:lang w:val="pt-BR"/>
              </w:rPr>
              <w:t>III. Trạng thái tự nhiên và điều chế:</w:t>
            </w:r>
          </w:p>
          <w:p w14:paraId="44BBE235" w14:textId="3B4A21C9" w:rsidR="008F532B" w:rsidRPr="005424B3" w:rsidRDefault="008F532B" w:rsidP="008F532B">
            <w:pPr>
              <w:spacing w:line="276" w:lineRule="auto"/>
              <w:jc w:val="both"/>
              <w:rPr>
                <w:lang w:val="pt-BR"/>
              </w:rPr>
            </w:pPr>
            <w:r w:rsidRPr="005424B3">
              <w:rPr>
                <w:lang w:val="pt-BR"/>
              </w:rPr>
              <w:t>-H</w:t>
            </w:r>
            <w:r w:rsidRPr="005424B3">
              <w:rPr>
                <w:vertAlign w:val="subscript"/>
                <w:lang w:val="pt-BR"/>
              </w:rPr>
              <w:t>2</w:t>
            </w:r>
            <w:r w:rsidR="0036094E" w:rsidRPr="005424B3">
              <w:rPr>
                <w:lang w:val="pt-BR"/>
              </w:rPr>
              <w:t>S có suối khoáng,</w:t>
            </w:r>
            <w:r w:rsidRPr="005424B3">
              <w:rPr>
                <w:lang w:val="pt-BR"/>
              </w:rPr>
              <w:t xml:space="preserve"> núi lửa, </w:t>
            </w:r>
            <w:r w:rsidR="0036094E" w:rsidRPr="005424B3">
              <w:rPr>
                <w:lang w:val="pt-BR"/>
              </w:rPr>
              <w:t>x</w:t>
            </w:r>
            <w:r w:rsidRPr="005424B3">
              <w:rPr>
                <w:lang w:val="pt-BR"/>
              </w:rPr>
              <w:t>ác động vật..</w:t>
            </w:r>
          </w:p>
          <w:p w14:paraId="234D9CAE" w14:textId="77777777" w:rsidR="008F532B" w:rsidRPr="005424B3" w:rsidRDefault="008F532B" w:rsidP="008F532B">
            <w:pPr>
              <w:jc w:val="both"/>
            </w:pPr>
            <w:r w:rsidRPr="005424B3">
              <w:t>FeS + 2HCl</w:t>
            </w:r>
            <w:r w:rsidR="008B7B59">
              <w:rPr>
                <w:position w:val="-6"/>
              </w:rPr>
              <w:pict w14:anchorId="16872A1C">
                <v:shape id="_x0000_i1047" type="#_x0000_t75" style="width:15.05pt;height:10.9pt">
                  <v:imagedata r:id="rId21" o:title=""/>
                </v:shape>
              </w:pict>
            </w:r>
            <w:r w:rsidRPr="005424B3">
              <w:t>FeCl</w:t>
            </w:r>
            <w:r w:rsidRPr="005424B3">
              <w:rPr>
                <w:vertAlign w:val="subscript"/>
              </w:rPr>
              <w:t xml:space="preserve">2 </w:t>
            </w:r>
            <w:r w:rsidRPr="005424B3">
              <w:t>+ H</w:t>
            </w:r>
            <w:r w:rsidRPr="005424B3">
              <w:rPr>
                <w:vertAlign w:val="subscript"/>
              </w:rPr>
              <w:t>2</w:t>
            </w:r>
            <w:r w:rsidRPr="005424B3">
              <w:t>S</w:t>
            </w:r>
          </w:p>
          <w:p w14:paraId="410B28A0" w14:textId="77777777" w:rsidR="008F532B" w:rsidRPr="005424B3" w:rsidRDefault="008F532B" w:rsidP="008F532B">
            <w:pPr>
              <w:spacing w:line="276" w:lineRule="auto"/>
              <w:rPr>
                <w:b/>
                <w:bCs/>
              </w:rPr>
            </w:pPr>
            <w:r w:rsidRPr="005424B3">
              <w:rPr>
                <w:b/>
                <w:bCs/>
              </w:rPr>
              <w:t>B. Lưu huỳnh đioxit</w:t>
            </w:r>
          </w:p>
          <w:p w14:paraId="6422652E" w14:textId="77777777" w:rsidR="008F532B" w:rsidRPr="005424B3" w:rsidRDefault="008F532B" w:rsidP="008F532B">
            <w:pPr>
              <w:spacing w:line="276" w:lineRule="auto"/>
              <w:rPr>
                <w:b/>
                <w:bCs/>
              </w:rPr>
            </w:pPr>
            <w:r w:rsidRPr="005424B3">
              <w:rPr>
                <w:b/>
                <w:bCs/>
              </w:rPr>
              <w:t>I. Tính chất vật lí:</w:t>
            </w:r>
          </w:p>
          <w:p w14:paraId="16907480" w14:textId="03A49E53" w:rsidR="008F532B" w:rsidRPr="005424B3" w:rsidRDefault="008F532B" w:rsidP="008F532B">
            <w:pPr>
              <w:spacing w:line="276" w:lineRule="auto"/>
              <w:jc w:val="both"/>
            </w:pPr>
            <w:r w:rsidRPr="005424B3">
              <w:t>-SO</w:t>
            </w:r>
            <w:r w:rsidRPr="005424B3">
              <w:rPr>
                <w:vertAlign w:val="subscript"/>
              </w:rPr>
              <w:t>2</w:t>
            </w:r>
            <w:r w:rsidRPr="005424B3">
              <w:t xml:space="preserve"> là chất khí không m</w:t>
            </w:r>
            <w:r w:rsidR="0036094E" w:rsidRPr="005424B3">
              <w:t>àu, mùi hắc</w:t>
            </w:r>
          </w:p>
          <w:p w14:paraId="0DAB20D8" w14:textId="77777777" w:rsidR="008F532B" w:rsidRPr="005424B3" w:rsidRDefault="008F532B" w:rsidP="008F532B">
            <w:pPr>
              <w:spacing w:line="276" w:lineRule="auto"/>
              <w:rPr>
                <w:b/>
                <w:bCs/>
                <w:lang w:val="de-DE"/>
              </w:rPr>
            </w:pPr>
            <w:r w:rsidRPr="005424B3">
              <w:rPr>
                <w:b/>
                <w:bCs/>
                <w:lang w:val="de-DE"/>
              </w:rPr>
              <w:t xml:space="preserve">II. Tính chất hóa học: </w:t>
            </w:r>
          </w:p>
          <w:p w14:paraId="7917B9A9" w14:textId="77777777" w:rsidR="008F532B" w:rsidRPr="005424B3" w:rsidRDefault="008F532B" w:rsidP="008F532B">
            <w:pPr>
              <w:spacing w:line="276" w:lineRule="auto"/>
              <w:jc w:val="both"/>
            </w:pPr>
            <w:r w:rsidRPr="005424B3">
              <w:rPr>
                <w:b/>
                <w:bCs/>
                <w:iCs/>
              </w:rPr>
              <w:t>1. Tính khử: S</w:t>
            </w:r>
            <w:r w:rsidRPr="005424B3">
              <w:rPr>
                <w:b/>
                <w:bCs/>
                <w:iCs/>
                <w:vertAlign w:val="superscript"/>
              </w:rPr>
              <w:t>4</w:t>
            </w:r>
            <w:r w:rsidRPr="005424B3">
              <w:rPr>
                <w:b/>
                <w:bCs/>
                <w:iCs/>
              </w:rPr>
              <w:t xml:space="preserve"> </w:t>
            </w:r>
            <w:r w:rsidR="008B7B59">
              <w:rPr>
                <w:b/>
                <w:bCs/>
                <w:iCs/>
                <w:position w:val="-6"/>
              </w:rPr>
              <w:pict w14:anchorId="197FA734">
                <v:shape id="_x0000_i1048" type="#_x0000_t75" style="width:15.05pt;height:10.9pt">
                  <v:imagedata r:id="rId23" o:title=""/>
                </v:shape>
              </w:pict>
            </w:r>
            <w:r w:rsidRPr="005424B3">
              <w:rPr>
                <w:b/>
                <w:bCs/>
                <w:iCs/>
              </w:rPr>
              <w:t>S</w:t>
            </w:r>
            <w:r w:rsidRPr="005424B3">
              <w:rPr>
                <w:b/>
                <w:bCs/>
                <w:iCs/>
                <w:vertAlign w:val="superscript"/>
              </w:rPr>
              <w:t>+</w:t>
            </w:r>
            <w:r w:rsidRPr="005424B3">
              <w:rPr>
                <w:vertAlign w:val="superscript"/>
              </w:rPr>
              <w:t>6</w:t>
            </w:r>
          </w:p>
          <w:p w14:paraId="43B188B2" w14:textId="77777777" w:rsidR="008F532B" w:rsidRPr="005424B3" w:rsidRDefault="008F532B" w:rsidP="008F532B">
            <w:pPr>
              <w:spacing w:line="276" w:lineRule="auto"/>
              <w:jc w:val="both"/>
              <w:rPr>
                <w:lang w:val="pt-BR"/>
              </w:rPr>
            </w:pPr>
            <w:r w:rsidRPr="005424B3">
              <w:rPr>
                <w:lang w:val="pt-BR"/>
              </w:rPr>
              <w:t>2SO</w:t>
            </w:r>
            <w:r w:rsidRPr="005424B3">
              <w:rPr>
                <w:vertAlign w:val="subscript"/>
                <w:lang w:val="pt-BR"/>
              </w:rPr>
              <w:t>2</w:t>
            </w:r>
            <w:r w:rsidRPr="005424B3">
              <w:rPr>
                <w:lang w:val="pt-BR"/>
              </w:rPr>
              <w:t xml:space="preserve"> + O</w:t>
            </w:r>
            <w:r w:rsidRPr="005424B3">
              <w:rPr>
                <w:vertAlign w:val="subscript"/>
                <w:lang w:val="pt-BR"/>
              </w:rPr>
              <w:t>2</w:t>
            </w:r>
            <w:r w:rsidRPr="005424B3">
              <w:rPr>
                <w:lang w:val="pt-BR"/>
              </w:rPr>
              <w:t xml:space="preserve">   </w:t>
            </w:r>
            <w:r w:rsidR="008B7B59">
              <w:rPr>
                <w:position w:val="-6"/>
              </w:rPr>
              <w:pict w14:anchorId="513E34E8">
                <v:shape id="_x0000_i1049" type="#_x0000_t75" style="width:51.05pt;height:18.4pt">
                  <v:imagedata r:id="rId24" o:title=""/>
                </v:shape>
              </w:pict>
            </w:r>
            <w:r w:rsidRPr="005424B3">
              <w:rPr>
                <w:lang w:val="pt-BR"/>
              </w:rPr>
              <w:t>2SO</w:t>
            </w:r>
            <w:r w:rsidRPr="005424B3">
              <w:rPr>
                <w:vertAlign w:val="subscript"/>
                <w:lang w:val="pt-BR"/>
              </w:rPr>
              <w:t>3</w:t>
            </w:r>
          </w:p>
          <w:p w14:paraId="0CD5EA16" w14:textId="77777777" w:rsidR="008F532B" w:rsidRPr="005424B3" w:rsidRDefault="008F532B" w:rsidP="008F532B">
            <w:pPr>
              <w:spacing w:line="276" w:lineRule="auto"/>
              <w:jc w:val="both"/>
              <w:rPr>
                <w:lang w:val="pt-BR"/>
              </w:rPr>
            </w:pPr>
            <w:r w:rsidRPr="005424B3">
              <w:rPr>
                <w:lang w:val="pt-BR"/>
              </w:rPr>
              <w:t>SO</w:t>
            </w:r>
            <w:r w:rsidRPr="005424B3">
              <w:rPr>
                <w:vertAlign w:val="subscript"/>
                <w:lang w:val="pt-BR"/>
              </w:rPr>
              <w:t>2</w:t>
            </w:r>
            <w:r w:rsidRPr="005424B3">
              <w:rPr>
                <w:lang w:val="pt-BR"/>
              </w:rPr>
              <w:t xml:space="preserve"> +Br</w:t>
            </w:r>
            <w:r w:rsidRPr="005424B3">
              <w:rPr>
                <w:vertAlign w:val="subscript"/>
                <w:lang w:val="pt-BR"/>
              </w:rPr>
              <w:t>2</w:t>
            </w:r>
            <w:r w:rsidRPr="005424B3">
              <w:rPr>
                <w:lang w:val="pt-BR"/>
              </w:rPr>
              <w:t xml:space="preserve"> + 2H</w:t>
            </w:r>
            <w:r w:rsidRPr="005424B3">
              <w:rPr>
                <w:vertAlign w:val="subscript"/>
                <w:lang w:val="pt-BR"/>
              </w:rPr>
              <w:t>2</w:t>
            </w:r>
            <w:r w:rsidRPr="005424B3">
              <w:rPr>
                <w:lang w:val="pt-BR"/>
              </w:rPr>
              <w:t xml:space="preserve">O </w:t>
            </w:r>
            <w:r w:rsidR="008B7B59">
              <w:rPr>
                <w:position w:val="-6"/>
              </w:rPr>
              <w:pict w14:anchorId="5A8078E7">
                <v:shape id="_x0000_i1050" type="#_x0000_t75" style="width:15.05pt;height:10.9pt">
                  <v:imagedata r:id="rId25" o:title=""/>
                </v:shape>
              </w:pict>
            </w:r>
            <w:r w:rsidRPr="005424B3">
              <w:rPr>
                <w:lang w:val="pt-BR"/>
              </w:rPr>
              <w:t>H</w:t>
            </w:r>
            <w:r w:rsidRPr="005424B3">
              <w:rPr>
                <w:vertAlign w:val="subscript"/>
                <w:lang w:val="pt-BR"/>
              </w:rPr>
              <w:t>2</w:t>
            </w:r>
            <w:r w:rsidRPr="005424B3">
              <w:rPr>
                <w:lang w:val="pt-BR"/>
              </w:rPr>
              <w:t>SO</w:t>
            </w:r>
            <w:r w:rsidRPr="005424B3">
              <w:rPr>
                <w:vertAlign w:val="subscript"/>
                <w:lang w:val="pt-BR"/>
              </w:rPr>
              <w:t xml:space="preserve">4 </w:t>
            </w:r>
            <w:r w:rsidRPr="005424B3">
              <w:rPr>
                <w:lang w:val="pt-BR"/>
              </w:rPr>
              <w:t>+ 2HBr</w:t>
            </w:r>
          </w:p>
          <w:p w14:paraId="6E42A57B" w14:textId="77777777" w:rsidR="008F532B" w:rsidRPr="005424B3" w:rsidRDefault="008F532B" w:rsidP="008F532B">
            <w:pPr>
              <w:spacing w:line="276" w:lineRule="auto"/>
              <w:jc w:val="both"/>
              <w:rPr>
                <w:b/>
                <w:bCs/>
                <w:iCs/>
                <w:lang w:val="pt-BR"/>
              </w:rPr>
            </w:pPr>
            <w:r w:rsidRPr="005424B3">
              <w:rPr>
                <w:b/>
                <w:bCs/>
                <w:iCs/>
                <w:lang w:val="pt-BR"/>
              </w:rPr>
              <w:lastRenderedPageBreak/>
              <w:t>2. Tính oxihóa: S</w:t>
            </w:r>
            <w:r w:rsidRPr="005424B3">
              <w:rPr>
                <w:b/>
                <w:bCs/>
                <w:iCs/>
                <w:vertAlign w:val="superscript"/>
                <w:lang w:val="pt-BR"/>
              </w:rPr>
              <w:t>+4</w:t>
            </w:r>
            <w:r w:rsidR="008B7B59">
              <w:rPr>
                <w:b/>
                <w:bCs/>
                <w:iCs/>
                <w:position w:val="-6"/>
              </w:rPr>
              <w:pict w14:anchorId="15BCD9BC">
                <v:shape id="_x0000_i1051" type="#_x0000_t75" style="width:15.05pt;height:10.9pt">
                  <v:imagedata r:id="rId23" o:title=""/>
                </v:shape>
              </w:pict>
            </w:r>
            <w:r w:rsidRPr="005424B3">
              <w:rPr>
                <w:b/>
                <w:bCs/>
                <w:iCs/>
                <w:lang w:val="pt-BR"/>
              </w:rPr>
              <w:t>S</w:t>
            </w:r>
            <w:r w:rsidRPr="005424B3">
              <w:rPr>
                <w:b/>
                <w:bCs/>
                <w:iCs/>
                <w:vertAlign w:val="superscript"/>
                <w:lang w:val="pt-BR"/>
              </w:rPr>
              <w:t>0</w:t>
            </w:r>
            <w:r w:rsidRPr="005424B3">
              <w:rPr>
                <w:b/>
                <w:bCs/>
                <w:iCs/>
                <w:lang w:val="pt-BR"/>
              </w:rPr>
              <w:t>,S</w:t>
            </w:r>
            <w:r w:rsidRPr="005424B3">
              <w:rPr>
                <w:b/>
                <w:bCs/>
                <w:iCs/>
                <w:vertAlign w:val="superscript"/>
                <w:lang w:val="pt-BR"/>
              </w:rPr>
              <w:t>-2</w:t>
            </w:r>
          </w:p>
          <w:p w14:paraId="30D63126" w14:textId="77777777" w:rsidR="008F532B" w:rsidRPr="005424B3" w:rsidRDefault="008F532B" w:rsidP="008F532B">
            <w:pPr>
              <w:jc w:val="both"/>
            </w:pPr>
            <w:r w:rsidRPr="005424B3">
              <w:t>SO</w:t>
            </w:r>
            <w:r w:rsidRPr="005424B3">
              <w:rPr>
                <w:vertAlign w:val="subscript"/>
              </w:rPr>
              <w:t>2</w:t>
            </w:r>
            <w:r w:rsidRPr="005424B3">
              <w:t xml:space="preserve"> + 2H</w:t>
            </w:r>
            <w:r w:rsidRPr="005424B3">
              <w:rPr>
                <w:vertAlign w:val="subscript"/>
              </w:rPr>
              <w:t>2</w:t>
            </w:r>
            <w:r w:rsidRPr="005424B3">
              <w:t xml:space="preserve">S </w:t>
            </w:r>
            <w:r w:rsidR="008B7B59">
              <w:rPr>
                <w:position w:val="-6"/>
              </w:rPr>
              <w:pict w14:anchorId="08F9B287">
                <v:shape id="_x0000_i1052" type="#_x0000_t75" style="width:15.05pt;height:10.9pt">
                  <v:imagedata r:id="rId26" o:title=""/>
                </v:shape>
              </w:pict>
            </w:r>
            <w:r w:rsidRPr="005424B3">
              <w:t>3S + 2H</w:t>
            </w:r>
            <w:r w:rsidRPr="005424B3">
              <w:rPr>
                <w:vertAlign w:val="subscript"/>
              </w:rPr>
              <w:t>2</w:t>
            </w:r>
            <w:r w:rsidRPr="005424B3">
              <w:t>O</w:t>
            </w:r>
          </w:p>
          <w:p w14:paraId="70BA780D" w14:textId="77777777" w:rsidR="008F532B" w:rsidRPr="005424B3" w:rsidRDefault="008F532B" w:rsidP="008F532B">
            <w:pPr>
              <w:spacing w:line="276" w:lineRule="auto"/>
              <w:jc w:val="both"/>
              <w:rPr>
                <w:b/>
                <w:bCs/>
                <w:iCs/>
                <w:vertAlign w:val="superscript"/>
              </w:rPr>
            </w:pPr>
            <w:r w:rsidRPr="005424B3">
              <w:rPr>
                <w:b/>
                <w:bCs/>
                <w:iCs/>
              </w:rPr>
              <w:t xml:space="preserve">3. Tính chất của oxit axit: </w:t>
            </w:r>
          </w:p>
          <w:p w14:paraId="3C9C805C" w14:textId="2436F3E0" w:rsidR="008F532B" w:rsidRPr="005424B3" w:rsidRDefault="008F532B" w:rsidP="008F532B">
            <w:pPr>
              <w:spacing w:line="276" w:lineRule="auto"/>
              <w:jc w:val="both"/>
            </w:pPr>
            <w:r w:rsidRPr="005424B3">
              <w:rPr>
                <w:noProof/>
              </w:rPr>
              <mc:AlternateContent>
                <mc:Choice Requires="wps">
                  <w:drawing>
                    <wp:anchor distT="0" distB="0" distL="114300" distR="114300" simplePos="0" relativeHeight="251659264" behindDoc="0" locked="0" layoutInCell="1" allowOverlap="1" wp14:anchorId="33CAFE65" wp14:editId="35875790">
                      <wp:simplePos x="0" y="0"/>
                      <wp:positionH relativeFrom="column">
                        <wp:posOffset>696595</wp:posOffset>
                      </wp:positionH>
                      <wp:positionV relativeFrom="paragraph">
                        <wp:posOffset>149860</wp:posOffset>
                      </wp:positionV>
                      <wp:extent cx="228600" cy="0"/>
                      <wp:effectExtent l="16510" t="78740" r="12065" b="736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11.8pt" to="72.8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">
                      <v:stroke startarrow="open"/>
                    </v:line>
                  </w:pict>
                </mc:Fallback>
              </mc:AlternateContent>
            </w:r>
            <w:r w:rsidRPr="005424B3">
              <w:t>SO</w:t>
            </w:r>
            <w:r w:rsidRPr="005424B3">
              <w:rPr>
                <w:vertAlign w:val="subscript"/>
              </w:rPr>
              <w:t>2</w:t>
            </w:r>
            <w:r w:rsidRPr="005424B3">
              <w:t xml:space="preserve"> + H</w:t>
            </w:r>
            <w:r w:rsidRPr="005424B3">
              <w:rPr>
                <w:vertAlign w:val="subscript"/>
              </w:rPr>
              <w:t>2</w:t>
            </w:r>
            <w:r w:rsidRPr="005424B3">
              <w:t xml:space="preserve">O </w:t>
            </w:r>
            <w:r w:rsidR="008B7B59">
              <w:rPr>
                <w:position w:val="-6"/>
              </w:rPr>
              <w:pict w14:anchorId="0D8E4275">
                <v:shape id="_x0000_i1053" type="#_x0000_t75" style="width:15.05pt;height:10.9pt">
                  <v:imagedata r:id="rId26" o:title=""/>
                </v:shape>
              </w:pict>
            </w:r>
            <w:r w:rsidRPr="005424B3">
              <w:t xml:space="preserve">   H</w:t>
            </w:r>
            <w:r w:rsidRPr="005424B3">
              <w:rPr>
                <w:vertAlign w:val="subscript"/>
              </w:rPr>
              <w:t>2</w:t>
            </w:r>
            <w:r w:rsidRPr="005424B3">
              <w:t>SO</w:t>
            </w:r>
            <w:r w:rsidRPr="005424B3">
              <w:rPr>
                <w:vertAlign w:val="subscript"/>
              </w:rPr>
              <w:t>3</w:t>
            </w:r>
            <w:r w:rsidRPr="005424B3">
              <w:t xml:space="preserve"> </w:t>
            </w:r>
          </w:p>
          <w:p w14:paraId="0A594760" w14:textId="77777777" w:rsidR="008F532B" w:rsidRPr="005424B3" w:rsidRDefault="008F532B" w:rsidP="008F532B">
            <w:pPr>
              <w:spacing w:line="276" w:lineRule="auto"/>
              <w:jc w:val="both"/>
            </w:pPr>
            <w:r w:rsidRPr="005424B3">
              <w:t>SO</w:t>
            </w:r>
            <w:r w:rsidRPr="005424B3">
              <w:rPr>
                <w:vertAlign w:val="subscript"/>
              </w:rPr>
              <w:t>2</w:t>
            </w:r>
            <w:r w:rsidRPr="005424B3">
              <w:t xml:space="preserve"> + NaOH </w:t>
            </w:r>
            <w:r w:rsidR="008B7B59">
              <w:rPr>
                <w:position w:val="-6"/>
              </w:rPr>
              <w:pict w14:anchorId="25984D36">
                <v:shape id="_x0000_i1054" type="#_x0000_t75" style="width:15.05pt;height:10.9pt">
                  <v:imagedata r:id="rId26" o:title=""/>
                </v:shape>
              </w:pict>
            </w:r>
            <w:r w:rsidRPr="005424B3">
              <w:t>NaHCO</w:t>
            </w:r>
            <w:r w:rsidRPr="005424B3">
              <w:rPr>
                <w:vertAlign w:val="subscript"/>
              </w:rPr>
              <w:t>3</w:t>
            </w:r>
            <w:r w:rsidRPr="005424B3">
              <w:t xml:space="preserve"> </w:t>
            </w:r>
          </w:p>
          <w:p w14:paraId="6B369391" w14:textId="77777777" w:rsidR="008F532B" w:rsidRPr="005424B3" w:rsidRDefault="008F532B" w:rsidP="008F532B">
            <w:pPr>
              <w:jc w:val="both"/>
            </w:pPr>
            <w:r w:rsidRPr="005424B3">
              <w:t>SO</w:t>
            </w:r>
            <w:r w:rsidRPr="005424B3">
              <w:rPr>
                <w:vertAlign w:val="subscript"/>
              </w:rPr>
              <w:t>2</w:t>
            </w:r>
            <w:r w:rsidRPr="005424B3">
              <w:t xml:space="preserve"> + 2NaOH </w:t>
            </w:r>
            <w:r w:rsidR="008B7B59">
              <w:rPr>
                <w:position w:val="-6"/>
              </w:rPr>
              <w:pict w14:anchorId="5ED6C7C3">
                <v:shape id="_x0000_i1055" type="#_x0000_t75" style="width:15.05pt;height:10.9pt">
                  <v:imagedata r:id="rId26" o:title=""/>
                </v:shape>
              </w:pict>
            </w:r>
            <w:r w:rsidRPr="005424B3">
              <w:t>Na</w:t>
            </w:r>
            <w:r w:rsidRPr="005424B3">
              <w:rPr>
                <w:vertAlign w:val="subscript"/>
              </w:rPr>
              <w:t>2</w:t>
            </w:r>
            <w:r w:rsidRPr="005424B3">
              <w:t>SO</w:t>
            </w:r>
            <w:r w:rsidRPr="005424B3">
              <w:rPr>
                <w:vertAlign w:val="subscript"/>
              </w:rPr>
              <w:t>3</w:t>
            </w:r>
            <w:r w:rsidRPr="005424B3">
              <w:t xml:space="preserve"> + H</w:t>
            </w:r>
            <w:r w:rsidRPr="005424B3">
              <w:rPr>
                <w:vertAlign w:val="subscript"/>
              </w:rPr>
              <w:t>2</w:t>
            </w:r>
            <w:r w:rsidRPr="005424B3">
              <w:t>O</w:t>
            </w:r>
          </w:p>
          <w:p w14:paraId="6975AB4F" w14:textId="77777777" w:rsidR="008F532B" w:rsidRPr="005424B3" w:rsidRDefault="008F532B" w:rsidP="008F532B">
            <w:pPr>
              <w:spacing w:line="276" w:lineRule="auto"/>
              <w:jc w:val="both"/>
              <w:rPr>
                <w:b/>
                <w:bCs/>
              </w:rPr>
            </w:pPr>
            <w:r w:rsidRPr="005424B3">
              <w:rPr>
                <w:b/>
                <w:bCs/>
              </w:rPr>
              <w:t>III. Ứng dụng và điều chế:</w:t>
            </w:r>
          </w:p>
          <w:p w14:paraId="628A8862" w14:textId="1CB93430" w:rsidR="008F532B" w:rsidRPr="005424B3" w:rsidRDefault="008F532B" w:rsidP="008F532B">
            <w:pPr>
              <w:spacing w:line="276" w:lineRule="auto"/>
              <w:jc w:val="both"/>
              <w:rPr>
                <w:b/>
                <w:bCs/>
                <w:iCs/>
              </w:rPr>
            </w:pPr>
            <w:r w:rsidRPr="005424B3">
              <w:rPr>
                <w:b/>
                <w:bCs/>
                <w:iCs/>
              </w:rPr>
              <w:t xml:space="preserve">1. Ứng dụng </w:t>
            </w:r>
            <w:r w:rsidRPr="005424B3">
              <w:t>sản xuất Lưu hùynh trioxit, là chất tẩy trắng các chất…</w:t>
            </w:r>
          </w:p>
          <w:p w14:paraId="779F0E5C" w14:textId="77777777" w:rsidR="008F532B" w:rsidRPr="005424B3" w:rsidRDefault="008F532B" w:rsidP="008F532B">
            <w:pPr>
              <w:spacing w:line="276" w:lineRule="auto"/>
              <w:jc w:val="both"/>
              <w:rPr>
                <w:b/>
                <w:bCs/>
                <w:iCs/>
              </w:rPr>
            </w:pPr>
            <w:r w:rsidRPr="005424B3">
              <w:rPr>
                <w:b/>
                <w:bCs/>
                <w:iCs/>
              </w:rPr>
              <w:t>2. Điều chế</w:t>
            </w:r>
          </w:p>
          <w:p w14:paraId="2BF6DBCE" w14:textId="77777777" w:rsidR="008F532B" w:rsidRPr="005424B3" w:rsidRDefault="008F532B" w:rsidP="008F532B">
            <w:pPr>
              <w:spacing w:line="276" w:lineRule="auto"/>
              <w:jc w:val="both"/>
            </w:pPr>
            <w:r w:rsidRPr="005424B3">
              <w:t xml:space="preserve">-Trong phòng thí nghiệm: </w:t>
            </w:r>
          </w:p>
          <w:p w14:paraId="385B3565" w14:textId="77777777" w:rsidR="008F532B" w:rsidRPr="005424B3" w:rsidRDefault="008F532B" w:rsidP="008F532B">
            <w:pPr>
              <w:spacing w:line="276" w:lineRule="auto"/>
              <w:jc w:val="both"/>
              <w:rPr>
                <w:lang w:val="pt-BR"/>
              </w:rPr>
            </w:pPr>
            <w:r w:rsidRPr="005424B3">
              <w:rPr>
                <w:lang w:val="pt-BR"/>
              </w:rPr>
              <w:t>Na</w:t>
            </w:r>
            <w:r w:rsidRPr="005424B3">
              <w:rPr>
                <w:vertAlign w:val="subscript"/>
                <w:lang w:val="pt-BR"/>
              </w:rPr>
              <w:t>2</w:t>
            </w:r>
            <w:r w:rsidRPr="005424B3">
              <w:rPr>
                <w:lang w:val="pt-BR"/>
              </w:rPr>
              <w:t>SO</w:t>
            </w:r>
            <w:r w:rsidRPr="005424B3">
              <w:rPr>
                <w:vertAlign w:val="subscript"/>
                <w:lang w:val="pt-BR"/>
              </w:rPr>
              <w:t>3</w:t>
            </w:r>
            <w:r w:rsidRPr="005424B3">
              <w:rPr>
                <w:lang w:val="pt-BR"/>
              </w:rPr>
              <w:t xml:space="preserve"> + H</w:t>
            </w:r>
            <w:r w:rsidRPr="005424B3">
              <w:rPr>
                <w:vertAlign w:val="subscript"/>
                <w:lang w:val="pt-BR"/>
              </w:rPr>
              <w:t>2</w:t>
            </w:r>
            <w:r w:rsidRPr="005424B3">
              <w:rPr>
                <w:lang w:val="pt-BR"/>
              </w:rPr>
              <w:t>SO</w:t>
            </w:r>
            <w:r w:rsidRPr="005424B3">
              <w:rPr>
                <w:vertAlign w:val="subscript"/>
                <w:lang w:val="pt-BR"/>
              </w:rPr>
              <w:t>4</w:t>
            </w:r>
            <w:r w:rsidRPr="005424B3">
              <w:rPr>
                <w:lang w:val="pt-BR"/>
              </w:rPr>
              <w:t xml:space="preserve"> </w:t>
            </w:r>
            <w:r w:rsidR="008B7B59">
              <w:rPr>
                <w:position w:val="-6"/>
              </w:rPr>
              <w:pict w14:anchorId="0D25A1F0">
                <v:shape id="_x0000_i1056" type="#_x0000_t75" style="width:15.05pt;height:10.9pt">
                  <v:imagedata r:id="rId26" o:title=""/>
                </v:shape>
              </w:pict>
            </w:r>
            <w:r w:rsidRPr="005424B3">
              <w:rPr>
                <w:lang w:val="pt-BR"/>
              </w:rPr>
              <w:t>Na</w:t>
            </w:r>
            <w:r w:rsidRPr="005424B3">
              <w:rPr>
                <w:vertAlign w:val="subscript"/>
                <w:lang w:val="pt-BR"/>
              </w:rPr>
              <w:t>2</w:t>
            </w:r>
            <w:r w:rsidRPr="005424B3">
              <w:rPr>
                <w:lang w:val="pt-BR"/>
              </w:rPr>
              <w:t>SO</w:t>
            </w:r>
            <w:r w:rsidRPr="005424B3">
              <w:rPr>
                <w:vertAlign w:val="subscript"/>
                <w:lang w:val="pt-BR"/>
              </w:rPr>
              <w:t>4</w:t>
            </w:r>
            <w:r w:rsidRPr="005424B3">
              <w:rPr>
                <w:lang w:val="pt-BR"/>
              </w:rPr>
              <w:t xml:space="preserve"> + SO</w:t>
            </w:r>
            <w:r w:rsidRPr="005424B3">
              <w:rPr>
                <w:vertAlign w:val="subscript"/>
                <w:lang w:val="pt-BR"/>
              </w:rPr>
              <w:t>2</w:t>
            </w:r>
            <w:r w:rsidRPr="005424B3">
              <w:rPr>
                <w:lang w:val="pt-BR"/>
              </w:rPr>
              <w:t xml:space="preserve"> + H</w:t>
            </w:r>
            <w:r w:rsidRPr="005424B3">
              <w:rPr>
                <w:vertAlign w:val="subscript"/>
                <w:lang w:val="pt-BR"/>
              </w:rPr>
              <w:t>2</w:t>
            </w:r>
            <w:r w:rsidRPr="005424B3">
              <w:rPr>
                <w:lang w:val="pt-BR"/>
              </w:rPr>
              <w:t xml:space="preserve">O </w:t>
            </w:r>
          </w:p>
          <w:p w14:paraId="1E1C2914" w14:textId="77777777" w:rsidR="008F532B" w:rsidRPr="005424B3" w:rsidRDefault="008F532B" w:rsidP="008F532B">
            <w:pPr>
              <w:spacing w:line="276" w:lineRule="auto"/>
              <w:jc w:val="both"/>
              <w:rPr>
                <w:lang w:val="pt-BR"/>
              </w:rPr>
            </w:pPr>
            <w:r w:rsidRPr="005424B3">
              <w:rPr>
                <w:lang w:val="pt-BR"/>
              </w:rPr>
              <w:t>-Trong công nghiệp.</w:t>
            </w:r>
          </w:p>
          <w:p w14:paraId="39609F63" w14:textId="77777777" w:rsidR="008F532B" w:rsidRPr="005424B3" w:rsidRDefault="008F532B" w:rsidP="008F532B">
            <w:pPr>
              <w:spacing w:line="276" w:lineRule="auto"/>
              <w:jc w:val="both"/>
              <w:rPr>
                <w:lang w:val="pt-BR"/>
              </w:rPr>
            </w:pPr>
            <w:r w:rsidRPr="005424B3">
              <w:rPr>
                <w:lang w:val="pt-BR"/>
              </w:rPr>
              <w:t>4FeS</w:t>
            </w:r>
            <w:r w:rsidRPr="005424B3">
              <w:rPr>
                <w:vertAlign w:val="subscript"/>
                <w:lang w:val="pt-BR"/>
              </w:rPr>
              <w:t>2</w:t>
            </w:r>
            <w:r w:rsidRPr="005424B3">
              <w:rPr>
                <w:lang w:val="pt-BR"/>
              </w:rPr>
              <w:t xml:space="preserve"> + 11O</w:t>
            </w:r>
            <w:r w:rsidRPr="005424B3">
              <w:rPr>
                <w:vertAlign w:val="subscript"/>
                <w:lang w:val="pt-BR"/>
              </w:rPr>
              <w:t>2</w:t>
            </w:r>
            <w:r w:rsidRPr="005424B3">
              <w:rPr>
                <w:lang w:val="pt-BR"/>
              </w:rPr>
              <w:t xml:space="preserve"> </w:t>
            </w:r>
            <w:r w:rsidR="008B7B59">
              <w:rPr>
                <w:position w:val="-6"/>
              </w:rPr>
              <w:pict w14:anchorId="77C21E25">
                <v:shape id="_x0000_i1057" type="#_x0000_t75" style="width:15.05pt;height:10.9pt">
                  <v:imagedata r:id="rId26" o:title=""/>
                </v:shape>
              </w:pict>
            </w:r>
            <w:r w:rsidRPr="005424B3">
              <w:rPr>
                <w:lang w:val="pt-BR"/>
              </w:rPr>
              <w:t>2Fe</w:t>
            </w:r>
            <w:r w:rsidRPr="005424B3">
              <w:rPr>
                <w:vertAlign w:val="subscript"/>
                <w:lang w:val="pt-BR"/>
              </w:rPr>
              <w:t>2</w:t>
            </w:r>
            <w:r w:rsidRPr="005424B3">
              <w:rPr>
                <w:lang w:val="pt-BR"/>
              </w:rPr>
              <w:t>O</w:t>
            </w:r>
            <w:r w:rsidRPr="005424B3">
              <w:rPr>
                <w:vertAlign w:val="subscript"/>
                <w:lang w:val="pt-BR"/>
              </w:rPr>
              <w:t>3</w:t>
            </w:r>
            <w:r w:rsidRPr="005424B3">
              <w:rPr>
                <w:lang w:val="pt-BR"/>
              </w:rPr>
              <w:t xml:space="preserve"> + 8SO</w:t>
            </w:r>
            <w:r w:rsidRPr="005424B3">
              <w:rPr>
                <w:vertAlign w:val="subscript"/>
                <w:lang w:val="pt-BR"/>
              </w:rPr>
              <w:t>2</w:t>
            </w:r>
          </w:p>
          <w:p w14:paraId="0F8327E8" w14:textId="782D5E9F" w:rsidR="008F532B" w:rsidRPr="005424B3" w:rsidRDefault="008F532B" w:rsidP="008F532B">
            <w:pPr>
              <w:jc w:val="both"/>
              <w:rPr>
                <w:vertAlign w:val="subscript"/>
                <w:lang w:val="pt-BR"/>
              </w:rPr>
            </w:pPr>
            <w:r w:rsidRPr="005424B3">
              <w:rPr>
                <w:lang w:val="pt-BR"/>
              </w:rPr>
              <w:t>S + O</w:t>
            </w:r>
            <w:r w:rsidRPr="005424B3">
              <w:rPr>
                <w:vertAlign w:val="subscript"/>
                <w:lang w:val="pt-BR"/>
              </w:rPr>
              <w:t>2</w:t>
            </w:r>
            <w:r w:rsidRPr="005424B3">
              <w:rPr>
                <w:lang w:val="pt-BR"/>
              </w:rPr>
              <w:t xml:space="preserve"> </w:t>
            </w:r>
            <w:r w:rsidR="008B7B59">
              <w:rPr>
                <w:position w:val="-6"/>
              </w:rPr>
              <w:pict w14:anchorId="6D0B66DA">
                <v:shape id="_x0000_i1058" type="#_x0000_t75" style="width:34.35pt;height:18.4pt">
                  <v:imagedata r:id="rId27" o:title=""/>
                </v:shape>
              </w:pict>
            </w:r>
            <w:r w:rsidRPr="005424B3">
              <w:rPr>
                <w:lang w:val="pt-BR"/>
              </w:rPr>
              <w:t>SO</w:t>
            </w:r>
            <w:r w:rsidRPr="005424B3">
              <w:rPr>
                <w:vertAlign w:val="subscript"/>
                <w:lang w:val="pt-BR"/>
              </w:rPr>
              <w:t>2</w:t>
            </w:r>
          </w:p>
          <w:p w14:paraId="2FCE9715" w14:textId="77777777" w:rsidR="008F532B" w:rsidRPr="005424B3" w:rsidRDefault="008F532B" w:rsidP="008F532B">
            <w:pPr>
              <w:spacing w:line="276" w:lineRule="auto"/>
              <w:rPr>
                <w:b/>
                <w:bCs/>
                <w:lang w:val="de-DE"/>
              </w:rPr>
            </w:pPr>
            <w:r w:rsidRPr="005424B3">
              <w:rPr>
                <w:b/>
                <w:bCs/>
                <w:lang w:val="de-DE"/>
              </w:rPr>
              <w:t>C. Lưu huỳnh trioxit: SO</w:t>
            </w:r>
            <w:r w:rsidRPr="005424B3">
              <w:rPr>
                <w:b/>
                <w:bCs/>
                <w:vertAlign w:val="subscript"/>
                <w:lang w:val="de-DE"/>
              </w:rPr>
              <w:t>3</w:t>
            </w:r>
            <w:r w:rsidRPr="005424B3">
              <w:rPr>
                <w:b/>
                <w:bCs/>
                <w:lang w:val="de-DE"/>
              </w:rPr>
              <w:t>.</w:t>
            </w:r>
          </w:p>
          <w:p w14:paraId="07444199" w14:textId="5D92156F" w:rsidR="008F532B" w:rsidRPr="005424B3" w:rsidRDefault="008F532B" w:rsidP="0036094E">
            <w:pPr>
              <w:spacing w:line="276" w:lineRule="auto"/>
              <w:rPr>
                <w:b/>
                <w:bCs/>
                <w:lang w:val="de-DE"/>
              </w:rPr>
            </w:pPr>
            <w:r w:rsidRPr="005424B3">
              <w:rPr>
                <w:b/>
                <w:bCs/>
                <w:lang w:val="de-DE"/>
              </w:rPr>
              <w:t>I. Tính chất:</w:t>
            </w:r>
            <w:r w:rsidR="0036094E" w:rsidRPr="005424B3">
              <w:rPr>
                <w:b/>
                <w:bCs/>
                <w:lang w:val="de-DE"/>
              </w:rPr>
              <w:t xml:space="preserve"> </w:t>
            </w:r>
            <w:r w:rsidRPr="005424B3">
              <w:rPr>
                <w:lang w:val="de-DE"/>
              </w:rPr>
              <w:t>SO</w:t>
            </w:r>
            <w:r w:rsidRPr="005424B3">
              <w:rPr>
                <w:vertAlign w:val="subscript"/>
                <w:lang w:val="de-DE"/>
              </w:rPr>
              <w:t>3</w:t>
            </w:r>
            <w:r w:rsidR="0036094E" w:rsidRPr="005424B3">
              <w:rPr>
                <w:lang w:val="de-DE"/>
              </w:rPr>
              <w:t xml:space="preserve"> là chất lỏng không màu</w:t>
            </w:r>
            <w:r w:rsidRPr="005424B3">
              <w:rPr>
                <w:lang w:val="de-DE"/>
              </w:rPr>
              <w:t>.</w:t>
            </w:r>
          </w:p>
          <w:p w14:paraId="60953B0F" w14:textId="77777777" w:rsidR="008F532B" w:rsidRPr="005424B3" w:rsidRDefault="008F532B" w:rsidP="008F532B">
            <w:pPr>
              <w:spacing w:line="276" w:lineRule="auto"/>
              <w:jc w:val="both"/>
              <w:rPr>
                <w:lang w:val="pt-BR"/>
              </w:rPr>
            </w:pPr>
            <w:r w:rsidRPr="005424B3">
              <w:rPr>
                <w:lang w:val="de-DE"/>
              </w:rPr>
              <w:t xml:space="preserve">  </w:t>
            </w:r>
            <w:r w:rsidRPr="005424B3">
              <w:rPr>
                <w:lang w:val="pt-BR"/>
              </w:rPr>
              <w:t>SO</w:t>
            </w:r>
            <w:r w:rsidRPr="005424B3">
              <w:rPr>
                <w:vertAlign w:val="subscript"/>
                <w:lang w:val="pt-BR"/>
              </w:rPr>
              <w:t>3</w:t>
            </w:r>
            <w:r w:rsidRPr="005424B3">
              <w:rPr>
                <w:lang w:val="pt-BR"/>
              </w:rPr>
              <w:t xml:space="preserve"> + H</w:t>
            </w:r>
            <w:r w:rsidRPr="005424B3">
              <w:rPr>
                <w:vertAlign w:val="subscript"/>
                <w:lang w:val="pt-BR"/>
              </w:rPr>
              <w:t>2</w:t>
            </w:r>
            <w:r w:rsidRPr="005424B3">
              <w:rPr>
                <w:lang w:val="pt-BR"/>
              </w:rPr>
              <w:t xml:space="preserve">O </w:t>
            </w:r>
            <w:r w:rsidR="008B7B59">
              <w:rPr>
                <w:position w:val="-6"/>
              </w:rPr>
              <w:pict w14:anchorId="2A4971BE">
                <v:shape id="_x0000_i1059" type="#_x0000_t75" style="width:15.05pt;height:10.9pt">
                  <v:imagedata r:id="rId28" o:title=""/>
                </v:shape>
              </w:pict>
            </w:r>
            <w:r w:rsidRPr="005424B3">
              <w:rPr>
                <w:lang w:val="pt-BR"/>
              </w:rPr>
              <w:t>H</w:t>
            </w:r>
            <w:r w:rsidRPr="005424B3">
              <w:rPr>
                <w:vertAlign w:val="subscript"/>
                <w:lang w:val="pt-BR"/>
              </w:rPr>
              <w:t>2</w:t>
            </w:r>
            <w:r w:rsidRPr="005424B3">
              <w:rPr>
                <w:lang w:val="pt-BR"/>
              </w:rPr>
              <w:t>SO</w:t>
            </w:r>
            <w:r w:rsidRPr="005424B3">
              <w:rPr>
                <w:vertAlign w:val="subscript"/>
                <w:lang w:val="pt-BR"/>
              </w:rPr>
              <w:t>4</w:t>
            </w:r>
          </w:p>
          <w:p w14:paraId="58079C4B" w14:textId="77777777" w:rsidR="008F532B" w:rsidRPr="005424B3" w:rsidRDefault="008F532B" w:rsidP="008F532B">
            <w:pPr>
              <w:spacing w:line="276" w:lineRule="auto"/>
              <w:jc w:val="both"/>
              <w:rPr>
                <w:lang w:val="pt-BR"/>
              </w:rPr>
            </w:pPr>
            <w:r w:rsidRPr="005424B3">
              <w:rPr>
                <w:lang w:val="pt-BR"/>
              </w:rPr>
              <w:t>nSO</w:t>
            </w:r>
            <w:r w:rsidRPr="005424B3">
              <w:rPr>
                <w:vertAlign w:val="subscript"/>
                <w:lang w:val="pt-BR"/>
              </w:rPr>
              <w:t>3</w:t>
            </w:r>
            <w:r w:rsidRPr="005424B3">
              <w:rPr>
                <w:lang w:val="pt-BR"/>
              </w:rPr>
              <w:t xml:space="preserve"> + H</w:t>
            </w:r>
            <w:r w:rsidRPr="005424B3">
              <w:rPr>
                <w:vertAlign w:val="subscript"/>
                <w:lang w:val="pt-BR"/>
              </w:rPr>
              <w:t>2</w:t>
            </w:r>
            <w:r w:rsidRPr="005424B3">
              <w:rPr>
                <w:lang w:val="pt-BR"/>
              </w:rPr>
              <w:t>SO</w:t>
            </w:r>
            <w:r w:rsidRPr="005424B3">
              <w:rPr>
                <w:vertAlign w:val="subscript"/>
                <w:lang w:val="pt-BR"/>
              </w:rPr>
              <w:t>4</w:t>
            </w:r>
            <w:r w:rsidRPr="005424B3">
              <w:rPr>
                <w:lang w:val="pt-BR"/>
              </w:rPr>
              <w:t xml:space="preserve"> </w:t>
            </w:r>
            <w:r w:rsidR="008B7B59">
              <w:rPr>
                <w:position w:val="-6"/>
              </w:rPr>
              <w:pict w14:anchorId="5E9D43D6">
                <v:shape id="_x0000_i1060" type="#_x0000_t75" style="width:15.05pt;height:10.9pt">
                  <v:imagedata r:id="rId28" o:title=""/>
                </v:shape>
              </w:pict>
            </w:r>
            <w:r w:rsidRPr="005424B3">
              <w:rPr>
                <w:lang w:val="pt-BR"/>
              </w:rPr>
              <w:t>H</w:t>
            </w:r>
            <w:r w:rsidRPr="005424B3">
              <w:rPr>
                <w:vertAlign w:val="subscript"/>
                <w:lang w:val="pt-BR"/>
              </w:rPr>
              <w:t>2</w:t>
            </w:r>
            <w:r w:rsidRPr="005424B3">
              <w:rPr>
                <w:lang w:val="pt-BR"/>
              </w:rPr>
              <w:t>SO</w:t>
            </w:r>
            <w:r w:rsidRPr="005424B3">
              <w:rPr>
                <w:vertAlign w:val="subscript"/>
                <w:lang w:val="pt-BR"/>
              </w:rPr>
              <w:t>4</w:t>
            </w:r>
            <w:r w:rsidRPr="005424B3">
              <w:rPr>
                <w:lang w:val="pt-BR"/>
              </w:rPr>
              <w:t>.nH</w:t>
            </w:r>
            <w:r w:rsidRPr="005424B3">
              <w:rPr>
                <w:vertAlign w:val="subscript"/>
                <w:lang w:val="pt-BR"/>
              </w:rPr>
              <w:t>2</w:t>
            </w:r>
            <w:r w:rsidRPr="005424B3">
              <w:rPr>
                <w:lang w:val="pt-BR"/>
              </w:rPr>
              <w:t>O</w:t>
            </w:r>
          </w:p>
          <w:p w14:paraId="2803A1C9" w14:textId="77777777" w:rsidR="008F532B" w:rsidRPr="005424B3" w:rsidRDefault="008F532B" w:rsidP="008F532B">
            <w:pPr>
              <w:spacing w:line="276" w:lineRule="auto"/>
              <w:jc w:val="both"/>
            </w:pPr>
            <w:r w:rsidRPr="005424B3">
              <w:t>SO</w:t>
            </w:r>
            <w:r w:rsidRPr="005424B3">
              <w:rPr>
                <w:vertAlign w:val="subscript"/>
              </w:rPr>
              <w:t>3</w:t>
            </w:r>
            <w:r w:rsidRPr="005424B3">
              <w:t xml:space="preserve"> + NaOH </w:t>
            </w:r>
            <w:r w:rsidR="008B7B59">
              <w:rPr>
                <w:position w:val="-6"/>
              </w:rPr>
              <w:pict w14:anchorId="52406353">
                <v:shape id="_x0000_i1061" type="#_x0000_t75" style="width:15.05pt;height:10.9pt">
                  <v:imagedata r:id="rId28" o:title=""/>
                </v:shape>
              </w:pict>
            </w:r>
            <w:r w:rsidRPr="005424B3">
              <w:t>NaHSO</w:t>
            </w:r>
            <w:r w:rsidRPr="005424B3">
              <w:rPr>
                <w:vertAlign w:val="subscript"/>
              </w:rPr>
              <w:t>4</w:t>
            </w:r>
            <w:r w:rsidRPr="005424B3">
              <w:t xml:space="preserve"> </w:t>
            </w:r>
          </w:p>
          <w:p w14:paraId="2E625B2F" w14:textId="77777777" w:rsidR="008F532B" w:rsidRPr="005424B3" w:rsidRDefault="008F532B" w:rsidP="008F532B">
            <w:pPr>
              <w:spacing w:line="276" w:lineRule="auto"/>
              <w:jc w:val="both"/>
            </w:pPr>
            <w:r w:rsidRPr="005424B3">
              <w:t>SO</w:t>
            </w:r>
            <w:r w:rsidRPr="005424B3">
              <w:rPr>
                <w:vertAlign w:val="subscript"/>
              </w:rPr>
              <w:t>3</w:t>
            </w:r>
            <w:r w:rsidRPr="005424B3">
              <w:t>+2NaOH</w:t>
            </w:r>
            <w:r w:rsidR="008B7B59">
              <w:rPr>
                <w:position w:val="-6"/>
              </w:rPr>
              <w:pict w14:anchorId="0B2F474A">
                <v:shape id="_x0000_i1062" type="#_x0000_t75" style="width:15.05pt;height:10.9pt">
                  <v:imagedata r:id="rId28" o:title=""/>
                </v:shape>
              </w:pict>
            </w:r>
            <w:r w:rsidRPr="005424B3">
              <w:t>Na</w:t>
            </w:r>
            <w:r w:rsidRPr="005424B3">
              <w:rPr>
                <w:vertAlign w:val="subscript"/>
              </w:rPr>
              <w:t>2</w:t>
            </w:r>
            <w:r w:rsidRPr="005424B3">
              <w:t>SO</w:t>
            </w:r>
            <w:r w:rsidRPr="005424B3">
              <w:rPr>
                <w:vertAlign w:val="subscript"/>
              </w:rPr>
              <w:t>3</w:t>
            </w:r>
            <w:r w:rsidRPr="005424B3">
              <w:t>+H</w:t>
            </w:r>
            <w:r w:rsidRPr="005424B3">
              <w:rPr>
                <w:vertAlign w:val="subscript"/>
              </w:rPr>
              <w:t>2</w:t>
            </w:r>
            <w:r w:rsidRPr="005424B3">
              <w:t>O</w:t>
            </w:r>
          </w:p>
          <w:p w14:paraId="529643D4" w14:textId="77777777" w:rsidR="008F532B" w:rsidRPr="005424B3" w:rsidRDefault="008F532B" w:rsidP="008F532B">
            <w:pPr>
              <w:spacing w:line="276" w:lineRule="auto"/>
              <w:rPr>
                <w:b/>
                <w:bCs/>
              </w:rPr>
            </w:pPr>
            <w:r w:rsidRPr="005424B3">
              <w:rPr>
                <w:b/>
                <w:bCs/>
              </w:rPr>
              <w:t>II. Ứng dụng và điều chế:</w:t>
            </w:r>
          </w:p>
          <w:p w14:paraId="69B4F3C1" w14:textId="77777777" w:rsidR="008F532B" w:rsidRPr="005424B3" w:rsidRDefault="008F532B" w:rsidP="008F532B">
            <w:pPr>
              <w:spacing w:line="276" w:lineRule="auto"/>
            </w:pPr>
            <w:r w:rsidRPr="005424B3">
              <w:t>-Dùng để sản xuất H</w:t>
            </w:r>
            <w:r w:rsidRPr="005424B3">
              <w:rPr>
                <w:vertAlign w:val="subscript"/>
              </w:rPr>
              <w:t>2</w:t>
            </w:r>
            <w:r w:rsidRPr="005424B3">
              <w:t>SO</w:t>
            </w:r>
            <w:r w:rsidRPr="005424B3">
              <w:rPr>
                <w:vertAlign w:val="subscript"/>
              </w:rPr>
              <w:t>4</w:t>
            </w:r>
            <w:r w:rsidRPr="005424B3">
              <w:t>.</w:t>
            </w:r>
          </w:p>
          <w:p w14:paraId="6963AABB" w14:textId="7672AABE" w:rsidR="008F532B" w:rsidRPr="005424B3" w:rsidRDefault="008F532B" w:rsidP="0036094E">
            <w:pPr>
              <w:spacing w:line="276" w:lineRule="auto"/>
            </w:pPr>
            <w:r w:rsidRPr="005424B3">
              <w:t>-Điều chế SO</w:t>
            </w:r>
            <w:r w:rsidRPr="005424B3">
              <w:rPr>
                <w:vertAlign w:val="subscript"/>
              </w:rPr>
              <w:t>3</w:t>
            </w:r>
            <w:r w:rsidRPr="005424B3">
              <w:t xml:space="preserve"> bằng cách oxihóa SO</w:t>
            </w:r>
            <w:r w:rsidRPr="005424B3">
              <w:rPr>
                <w:vertAlign w:val="subscript"/>
              </w:rPr>
              <w:t>2</w:t>
            </w:r>
            <w:r w:rsidRPr="005424B3">
              <w:t>.</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6C5571E" w14:textId="708FE07D" w:rsidR="008F532B" w:rsidRPr="005424B3" w:rsidRDefault="008F532B" w:rsidP="008F532B">
            <w:pPr>
              <w:spacing w:line="276" w:lineRule="auto"/>
            </w:pPr>
            <w:r w:rsidRPr="005424B3">
              <w:lastRenderedPageBreak/>
              <w:t>gv nêu hiện tượng</w:t>
            </w:r>
          </w:p>
          <w:p w14:paraId="21A8DCCE" w14:textId="77777777" w:rsidR="00B021D7" w:rsidRPr="005424B3" w:rsidRDefault="00B021D7" w:rsidP="008F532B">
            <w:pPr>
              <w:spacing w:line="276" w:lineRule="auto"/>
              <w:rPr>
                <w:lang w:val="nb-NO"/>
              </w:rPr>
            </w:pPr>
          </w:p>
          <w:p w14:paraId="662B8D25" w14:textId="77777777" w:rsidR="006B0B60" w:rsidRPr="005424B3" w:rsidRDefault="006B0B60" w:rsidP="008F532B">
            <w:pPr>
              <w:spacing w:line="276" w:lineRule="auto"/>
              <w:rPr>
                <w:lang w:val="nb-NO"/>
              </w:rPr>
            </w:pPr>
          </w:p>
          <w:p w14:paraId="2FD2BB21" w14:textId="77777777" w:rsidR="006B0B60" w:rsidRPr="005424B3" w:rsidRDefault="006B0B60" w:rsidP="008F532B">
            <w:pPr>
              <w:spacing w:line="276" w:lineRule="auto"/>
              <w:rPr>
                <w:lang w:val="nb-NO"/>
              </w:rPr>
            </w:pPr>
          </w:p>
          <w:p w14:paraId="4261B00A" w14:textId="77777777" w:rsidR="006B0B60" w:rsidRPr="005424B3" w:rsidRDefault="006B0B60" w:rsidP="008F532B">
            <w:pPr>
              <w:spacing w:line="276" w:lineRule="auto"/>
              <w:rPr>
                <w:lang w:val="nb-NO"/>
              </w:rPr>
            </w:pPr>
          </w:p>
          <w:p w14:paraId="38AB3B50" w14:textId="77777777" w:rsidR="006B0B60" w:rsidRPr="005424B3" w:rsidRDefault="006B0B60" w:rsidP="008F532B">
            <w:pPr>
              <w:spacing w:line="276" w:lineRule="auto"/>
              <w:rPr>
                <w:lang w:val="nb-NO"/>
              </w:rPr>
            </w:pPr>
          </w:p>
          <w:p w14:paraId="1C0F3113" w14:textId="77777777" w:rsidR="006B0B60" w:rsidRPr="005424B3" w:rsidRDefault="006B0B60" w:rsidP="008F532B">
            <w:pPr>
              <w:spacing w:line="276" w:lineRule="auto"/>
              <w:rPr>
                <w:lang w:val="nb-NO"/>
              </w:rPr>
            </w:pPr>
          </w:p>
          <w:p w14:paraId="0DDA648C" w14:textId="77777777" w:rsidR="006B0B60" w:rsidRPr="005424B3" w:rsidRDefault="006B0B60" w:rsidP="008F532B">
            <w:pPr>
              <w:spacing w:line="276" w:lineRule="auto"/>
              <w:rPr>
                <w:lang w:val="nb-NO"/>
              </w:rPr>
            </w:pPr>
          </w:p>
          <w:p w14:paraId="0E4FFCA5" w14:textId="77777777" w:rsidR="006B0B60" w:rsidRPr="005424B3" w:rsidRDefault="006B0B60" w:rsidP="008F532B">
            <w:pPr>
              <w:spacing w:line="276" w:lineRule="auto"/>
              <w:rPr>
                <w:lang w:val="nb-NO"/>
              </w:rPr>
            </w:pPr>
          </w:p>
          <w:p w14:paraId="2D9BF8BF" w14:textId="77777777" w:rsidR="006B0B60" w:rsidRPr="005424B3" w:rsidRDefault="006B0B60" w:rsidP="008F532B">
            <w:pPr>
              <w:spacing w:line="276" w:lineRule="auto"/>
              <w:rPr>
                <w:lang w:val="nb-NO"/>
              </w:rPr>
            </w:pPr>
          </w:p>
          <w:p w14:paraId="53A270B5" w14:textId="77777777" w:rsidR="006B0B60" w:rsidRPr="005424B3" w:rsidRDefault="006B0B60" w:rsidP="008F532B">
            <w:pPr>
              <w:spacing w:line="276" w:lineRule="auto"/>
              <w:rPr>
                <w:lang w:val="nb-NO"/>
              </w:rPr>
            </w:pPr>
          </w:p>
          <w:p w14:paraId="19CAA7DF" w14:textId="77777777" w:rsidR="006B0B60" w:rsidRPr="005424B3" w:rsidRDefault="006B0B60" w:rsidP="006B0B60">
            <w:pPr>
              <w:spacing w:line="276" w:lineRule="auto"/>
              <w:jc w:val="both"/>
            </w:pPr>
            <w:r w:rsidRPr="005424B3">
              <w:t>Do trong hợp chất, Lưu huỳnh có số oxihóa -2 thấp nhất nên có tính khử mạnh(dễ bị oxihóa).</w:t>
            </w:r>
          </w:p>
          <w:p w14:paraId="170409AA" w14:textId="77777777" w:rsidR="006B0B60" w:rsidRPr="005424B3" w:rsidRDefault="006B0B60" w:rsidP="008F532B">
            <w:pPr>
              <w:spacing w:line="276" w:lineRule="auto"/>
              <w:rPr>
                <w:lang w:val="nb-NO"/>
              </w:rPr>
            </w:pPr>
          </w:p>
          <w:p w14:paraId="10F36B0B" w14:textId="77777777" w:rsidR="003A2B98" w:rsidRPr="005424B3" w:rsidRDefault="003A2B98" w:rsidP="008F532B">
            <w:pPr>
              <w:spacing w:line="276" w:lineRule="auto"/>
              <w:rPr>
                <w:lang w:val="nb-NO"/>
              </w:rPr>
            </w:pPr>
          </w:p>
          <w:p w14:paraId="655E45E2" w14:textId="77777777" w:rsidR="003A2B98" w:rsidRPr="005424B3" w:rsidRDefault="003A2B98" w:rsidP="008F532B">
            <w:pPr>
              <w:spacing w:line="276" w:lineRule="auto"/>
              <w:rPr>
                <w:lang w:val="nb-NO"/>
              </w:rPr>
            </w:pPr>
          </w:p>
          <w:p w14:paraId="6CABD47A" w14:textId="77777777" w:rsidR="003A2B98" w:rsidRPr="005424B3" w:rsidRDefault="003A2B98" w:rsidP="003A2B98">
            <w:pPr>
              <w:jc w:val="both"/>
            </w:pPr>
            <w:r w:rsidRPr="005424B3">
              <w:t>-SO</w:t>
            </w:r>
            <w:r w:rsidRPr="005424B3">
              <w:rPr>
                <w:vertAlign w:val="subscript"/>
              </w:rPr>
              <w:t>2</w:t>
            </w:r>
            <w:r w:rsidRPr="005424B3">
              <w:t xml:space="preserve"> là khí độc, hít phải nhiều SO</w:t>
            </w:r>
            <w:r w:rsidRPr="005424B3">
              <w:rPr>
                <w:vertAlign w:val="subscript"/>
              </w:rPr>
              <w:t>2</w:t>
            </w:r>
            <w:r w:rsidRPr="005424B3">
              <w:t xml:space="preserve"> bị viêm đường hô hấp nặng.</w:t>
            </w:r>
          </w:p>
          <w:p w14:paraId="1AAD8EF8" w14:textId="77777777" w:rsidR="0036094E" w:rsidRPr="005424B3" w:rsidRDefault="0036094E" w:rsidP="003A2B98">
            <w:pPr>
              <w:jc w:val="both"/>
            </w:pPr>
          </w:p>
          <w:p w14:paraId="0F527359" w14:textId="77777777" w:rsidR="0036094E" w:rsidRPr="005424B3" w:rsidRDefault="0036094E" w:rsidP="003A2B98">
            <w:pPr>
              <w:jc w:val="both"/>
            </w:pPr>
          </w:p>
          <w:p w14:paraId="691FE599" w14:textId="77777777" w:rsidR="0036094E" w:rsidRPr="005424B3" w:rsidRDefault="0036094E" w:rsidP="003A2B98">
            <w:pPr>
              <w:jc w:val="both"/>
            </w:pPr>
          </w:p>
          <w:p w14:paraId="3BBD1B19" w14:textId="77777777" w:rsidR="0036094E" w:rsidRPr="005424B3" w:rsidRDefault="0036094E" w:rsidP="0036094E">
            <w:pPr>
              <w:spacing w:line="276" w:lineRule="auto"/>
              <w:jc w:val="both"/>
              <w:rPr>
                <w:lang w:val="pt-BR"/>
              </w:rPr>
            </w:pPr>
            <w:r w:rsidRPr="005424B3">
              <w:rPr>
                <w:lang w:val="pt-BR"/>
              </w:rPr>
              <w:t>GV: Trình bày một số tính chất vật lí và hóa học của SO</w:t>
            </w:r>
            <w:r w:rsidRPr="005424B3">
              <w:rPr>
                <w:vertAlign w:val="subscript"/>
                <w:lang w:val="pt-BR"/>
              </w:rPr>
              <w:t>3</w:t>
            </w:r>
            <w:r w:rsidRPr="005424B3">
              <w:rPr>
                <w:lang w:val="pt-BR"/>
              </w:rPr>
              <w:t>?</w:t>
            </w:r>
          </w:p>
          <w:p w14:paraId="60C567D8" w14:textId="77777777" w:rsidR="0036094E" w:rsidRPr="005424B3" w:rsidRDefault="0036094E" w:rsidP="0036094E">
            <w:pPr>
              <w:spacing w:line="276" w:lineRule="auto"/>
              <w:jc w:val="both"/>
              <w:rPr>
                <w:lang w:val="pt-BR"/>
              </w:rPr>
            </w:pPr>
          </w:p>
          <w:p w14:paraId="102DBA8A" w14:textId="77777777" w:rsidR="0036094E" w:rsidRPr="005424B3" w:rsidRDefault="0036094E" w:rsidP="0036094E">
            <w:pPr>
              <w:spacing w:line="276" w:lineRule="auto"/>
              <w:jc w:val="both"/>
              <w:rPr>
                <w:lang w:val="pt-BR"/>
              </w:rPr>
            </w:pPr>
          </w:p>
          <w:p w14:paraId="4559F748" w14:textId="77777777" w:rsidR="0036094E" w:rsidRPr="005424B3" w:rsidRDefault="0036094E" w:rsidP="0036094E">
            <w:pPr>
              <w:spacing w:line="276" w:lineRule="auto"/>
              <w:jc w:val="both"/>
              <w:rPr>
                <w:lang w:val="pt-BR"/>
              </w:rPr>
            </w:pPr>
          </w:p>
          <w:p w14:paraId="27705302" w14:textId="77777777" w:rsidR="0036094E" w:rsidRPr="005424B3" w:rsidRDefault="0036094E" w:rsidP="0036094E">
            <w:pPr>
              <w:spacing w:line="276" w:lineRule="auto"/>
              <w:jc w:val="both"/>
              <w:rPr>
                <w:lang w:val="pt-BR"/>
              </w:rPr>
            </w:pPr>
          </w:p>
          <w:p w14:paraId="1B2D4301" w14:textId="77777777" w:rsidR="0036094E" w:rsidRPr="005424B3" w:rsidRDefault="0036094E" w:rsidP="0036094E">
            <w:pPr>
              <w:spacing w:line="276" w:lineRule="auto"/>
              <w:jc w:val="both"/>
              <w:rPr>
                <w:lang w:val="pt-BR"/>
              </w:rPr>
            </w:pPr>
            <w:r w:rsidRPr="005424B3">
              <w:rPr>
                <w:lang w:val="pt-BR"/>
              </w:rPr>
              <w:t>-SO</w:t>
            </w:r>
            <w:r w:rsidRPr="005424B3">
              <w:rPr>
                <w:vertAlign w:val="subscript"/>
                <w:lang w:val="pt-BR"/>
              </w:rPr>
              <w:t>3</w:t>
            </w:r>
            <w:r w:rsidRPr="005424B3">
              <w:rPr>
                <w:lang w:val="pt-BR"/>
              </w:rPr>
              <w:t xml:space="preserve"> tan nhiều trong nước hoặc trong dung dịch H</w:t>
            </w:r>
            <w:r w:rsidRPr="005424B3">
              <w:rPr>
                <w:vertAlign w:val="subscript"/>
                <w:lang w:val="pt-BR"/>
              </w:rPr>
              <w:t>2</w:t>
            </w:r>
            <w:r w:rsidRPr="005424B3">
              <w:rPr>
                <w:lang w:val="pt-BR"/>
              </w:rPr>
              <w:t>SO</w:t>
            </w:r>
            <w:r w:rsidRPr="005424B3">
              <w:rPr>
                <w:vertAlign w:val="subscript"/>
                <w:lang w:val="pt-BR"/>
              </w:rPr>
              <w:t>4</w:t>
            </w:r>
            <w:r w:rsidRPr="005424B3">
              <w:rPr>
                <w:lang w:val="pt-BR"/>
              </w:rPr>
              <w:t xml:space="preserve"> ta thu được hợp chất gọi là Oleum.</w:t>
            </w:r>
          </w:p>
          <w:p w14:paraId="07B812FD" w14:textId="32703795" w:rsidR="0036094E" w:rsidRPr="005424B3" w:rsidRDefault="0036094E" w:rsidP="0036094E">
            <w:pPr>
              <w:jc w:val="both"/>
            </w:pPr>
            <w:r w:rsidRPr="005424B3">
              <w:rPr>
                <w:lang w:val="pt-BR"/>
              </w:rPr>
              <w:t>-SO</w:t>
            </w:r>
            <w:r w:rsidRPr="005424B3">
              <w:rPr>
                <w:lang w:val="pt-BR"/>
              </w:rPr>
              <w:softHyphen/>
            </w:r>
            <w:r w:rsidRPr="005424B3">
              <w:rPr>
                <w:vertAlign w:val="subscript"/>
                <w:lang w:val="pt-BR"/>
              </w:rPr>
              <w:t>3</w:t>
            </w:r>
            <w:r w:rsidRPr="005424B3">
              <w:rPr>
                <w:lang w:val="pt-BR"/>
              </w:rPr>
              <w:t xml:space="preserve"> có tính oxihóa mạnh do trong nước tạo H</w:t>
            </w:r>
            <w:r w:rsidRPr="005424B3">
              <w:rPr>
                <w:vertAlign w:val="subscript"/>
                <w:lang w:val="pt-BR"/>
              </w:rPr>
              <w:t>2</w:t>
            </w:r>
            <w:r w:rsidRPr="005424B3">
              <w:rPr>
                <w:lang w:val="pt-BR"/>
              </w:rPr>
              <w:t>SO</w:t>
            </w:r>
            <w:r w:rsidRPr="005424B3">
              <w:rPr>
                <w:vertAlign w:val="subscript"/>
                <w:lang w:val="pt-BR"/>
              </w:rPr>
              <w:t>4</w:t>
            </w:r>
            <w:r w:rsidRPr="005424B3">
              <w:rPr>
                <w:lang w:val="pt-BR"/>
              </w:rPr>
              <w:t xml:space="preserve"> tạo dung dịch axit H</w:t>
            </w:r>
            <w:r w:rsidRPr="005424B3">
              <w:rPr>
                <w:vertAlign w:val="subscript"/>
                <w:lang w:val="pt-BR"/>
              </w:rPr>
              <w:t>2</w:t>
            </w:r>
            <w:r w:rsidRPr="005424B3">
              <w:rPr>
                <w:lang w:val="pt-BR"/>
              </w:rPr>
              <w:t>SO</w:t>
            </w:r>
            <w:r w:rsidRPr="005424B3">
              <w:rPr>
                <w:vertAlign w:val="subscript"/>
                <w:lang w:val="pt-BR"/>
              </w:rPr>
              <w:t>4</w:t>
            </w:r>
            <w:r w:rsidRPr="005424B3">
              <w:rPr>
                <w:lang w:val="pt-BR"/>
              </w:rPr>
              <w:t xml:space="preserve"> có tính oxihóa mạnh.</w:t>
            </w:r>
          </w:p>
          <w:p w14:paraId="2F99C657" w14:textId="77777777" w:rsidR="003A2B98" w:rsidRPr="005424B3" w:rsidRDefault="003A2B98" w:rsidP="008F532B">
            <w:pPr>
              <w:spacing w:line="276" w:lineRule="auto"/>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D3D69BB" w14:textId="77777777" w:rsidR="00B021D7" w:rsidRPr="005424B3" w:rsidRDefault="008F532B" w:rsidP="00F635EE">
            <w:r w:rsidRPr="005424B3">
              <w:rPr>
                <w:lang w:val="nb-NO"/>
              </w:rPr>
              <w:lastRenderedPageBreak/>
              <w:t>hs:</w:t>
            </w:r>
            <w:r w:rsidRPr="005424B3">
              <w:t xml:space="preserve"> Hiđro Sunfua gây nhiễm độc nặng trong không khí.</w:t>
            </w:r>
          </w:p>
          <w:p w14:paraId="480E16E8" w14:textId="77777777" w:rsidR="006B0B60" w:rsidRPr="005424B3" w:rsidRDefault="006B0B60" w:rsidP="00F635EE"/>
          <w:p w14:paraId="5F91924E" w14:textId="77777777" w:rsidR="006B0B60" w:rsidRPr="005424B3" w:rsidRDefault="006B0B60" w:rsidP="00F635EE"/>
          <w:p w14:paraId="6EA693DF" w14:textId="77777777" w:rsidR="006B0B60" w:rsidRPr="005424B3" w:rsidRDefault="006B0B60" w:rsidP="00F635EE"/>
          <w:p w14:paraId="0783D48A" w14:textId="77777777" w:rsidR="006B0B60" w:rsidRPr="005424B3" w:rsidRDefault="006B0B60" w:rsidP="00F635EE"/>
          <w:p w14:paraId="12AF34D3" w14:textId="77777777" w:rsidR="006B0B60" w:rsidRPr="005424B3" w:rsidRDefault="006B0B60" w:rsidP="00F635EE">
            <w:pPr>
              <w:rPr>
                <w:lang w:val="de-DE"/>
              </w:rPr>
            </w:pPr>
            <w:r w:rsidRPr="005424B3">
              <w:rPr>
                <w:lang w:val="de-DE"/>
              </w:rPr>
              <w:t xml:space="preserve">- </w:t>
            </w:r>
            <w:r w:rsidRPr="005424B3">
              <w:rPr>
                <w:lang w:val="nb-NO"/>
              </w:rPr>
              <w:t>HS theo dõi, ghi bài viết pt- t</w:t>
            </w:r>
            <w:r w:rsidRPr="005424B3">
              <w:rPr>
                <w:lang w:val="de-DE"/>
              </w:rPr>
              <w:t>rả lời</w:t>
            </w:r>
          </w:p>
          <w:p w14:paraId="668A4423" w14:textId="77777777" w:rsidR="006B0B60" w:rsidRPr="005424B3" w:rsidRDefault="006B0B60" w:rsidP="00F635EE">
            <w:pPr>
              <w:rPr>
                <w:lang w:val="de-DE"/>
              </w:rPr>
            </w:pPr>
          </w:p>
          <w:p w14:paraId="6164E979" w14:textId="77777777" w:rsidR="006B0B60" w:rsidRPr="005424B3" w:rsidRDefault="006B0B60" w:rsidP="00F635EE">
            <w:pPr>
              <w:rPr>
                <w:lang w:val="de-DE"/>
              </w:rPr>
            </w:pPr>
          </w:p>
          <w:p w14:paraId="775DC356" w14:textId="77777777" w:rsidR="006B0B60" w:rsidRPr="005424B3" w:rsidRDefault="006B0B60" w:rsidP="00F635EE">
            <w:pPr>
              <w:rPr>
                <w:lang w:val="de-DE"/>
              </w:rPr>
            </w:pPr>
          </w:p>
          <w:p w14:paraId="631BA829" w14:textId="77777777" w:rsidR="006B0B60" w:rsidRPr="005424B3" w:rsidRDefault="006B0B60" w:rsidP="00F635EE">
            <w:pPr>
              <w:rPr>
                <w:lang w:val="de-DE"/>
              </w:rPr>
            </w:pPr>
          </w:p>
          <w:p w14:paraId="370F18B8" w14:textId="77777777" w:rsidR="006B0B60" w:rsidRPr="005424B3" w:rsidRDefault="006B0B60" w:rsidP="00F635EE">
            <w:pPr>
              <w:rPr>
                <w:lang w:val="de-DE"/>
              </w:rPr>
            </w:pPr>
          </w:p>
          <w:p w14:paraId="59340CEE" w14:textId="77777777" w:rsidR="006B0B60" w:rsidRPr="005424B3" w:rsidRDefault="006B0B60" w:rsidP="00F635EE">
            <w:pPr>
              <w:rPr>
                <w:lang w:val="de-DE"/>
              </w:rPr>
            </w:pPr>
          </w:p>
          <w:p w14:paraId="5136A800" w14:textId="77777777" w:rsidR="006B0B60" w:rsidRPr="005424B3" w:rsidRDefault="006B0B60" w:rsidP="00F635EE">
            <w:pPr>
              <w:rPr>
                <w:lang w:val="de-DE"/>
              </w:rPr>
            </w:pPr>
            <w:r w:rsidRPr="005424B3">
              <w:rPr>
                <w:lang w:val="de-DE"/>
              </w:rPr>
              <w:t xml:space="preserve">- </w:t>
            </w:r>
            <w:r w:rsidRPr="005424B3">
              <w:rPr>
                <w:lang w:val="nb-NO"/>
              </w:rPr>
              <w:t>HS theo dõi, ghi bài viết pt- t</w:t>
            </w:r>
            <w:r w:rsidRPr="005424B3">
              <w:rPr>
                <w:lang w:val="de-DE"/>
              </w:rPr>
              <w:t>rả lời</w:t>
            </w:r>
            <w:r w:rsidR="0036094E" w:rsidRPr="005424B3">
              <w:rPr>
                <w:lang w:val="de-DE"/>
              </w:rPr>
              <w:t>.</w:t>
            </w:r>
          </w:p>
          <w:p w14:paraId="235453E7" w14:textId="77777777" w:rsidR="00FE0948" w:rsidRPr="005424B3" w:rsidRDefault="00FE0948" w:rsidP="00FE0948">
            <w:pPr>
              <w:spacing w:line="276" w:lineRule="auto"/>
              <w:jc w:val="both"/>
              <w:rPr>
                <w:lang w:val="pt-BR"/>
              </w:rPr>
            </w:pPr>
          </w:p>
          <w:p w14:paraId="75238B33" w14:textId="77777777" w:rsidR="00FE0948" w:rsidRPr="005424B3" w:rsidRDefault="00FE0948" w:rsidP="00FE0948">
            <w:pPr>
              <w:spacing w:line="276" w:lineRule="auto"/>
              <w:jc w:val="both"/>
              <w:rPr>
                <w:lang w:val="pt-BR"/>
              </w:rPr>
            </w:pPr>
          </w:p>
          <w:p w14:paraId="6FA00BE6" w14:textId="77777777" w:rsidR="00FE0948" w:rsidRPr="005424B3" w:rsidRDefault="00FE0948" w:rsidP="00FE0948">
            <w:pPr>
              <w:spacing w:line="276" w:lineRule="auto"/>
              <w:jc w:val="both"/>
              <w:rPr>
                <w:lang w:val="pt-BR"/>
              </w:rPr>
            </w:pPr>
          </w:p>
          <w:p w14:paraId="69F577CE" w14:textId="77777777" w:rsidR="00FE0948" w:rsidRPr="005424B3" w:rsidRDefault="00FE0948" w:rsidP="00FE0948">
            <w:pPr>
              <w:spacing w:line="276" w:lineRule="auto"/>
              <w:jc w:val="both"/>
              <w:rPr>
                <w:lang w:val="pt-BR"/>
              </w:rPr>
            </w:pPr>
          </w:p>
          <w:p w14:paraId="0902006B" w14:textId="77777777" w:rsidR="00FE0948" w:rsidRPr="005424B3" w:rsidRDefault="00FE0948" w:rsidP="00FE0948">
            <w:pPr>
              <w:spacing w:line="276" w:lineRule="auto"/>
              <w:jc w:val="both"/>
              <w:rPr>
                <w:lang w:val="pt-BR"/>
              </w:rPr>
            </w:pPr>
          </w:p>
          <w:p w14:paraId="09F1F3A0" w14:textId="77777777" w:rsidR="00FE0948" w:rsidRPr="005424B3" w:rsidRDefault="00FE0948" w:rsidP="00FE0948">
            <w:pPr>
              <w:spacing w:line="276" w:lineRule="auto"/>
              <w:jc w:val="both"/>
              <w:rPr>
                <w:lang w:val="pt-BR"/>
              </w:rPr>
            </w:pPr>
            <w:r w:rsidRPr="005424B3">
              <w:rPr>
                <w:lang w:val="pt-BR"/>
              </w:rPr>
              <w:t xml:space="preserve">HS viết phản ứng </w:t>
            </w:r>
          </w:p>
          <w:p w14:paraId="7B5CF359" w14:textId="3E41EBF5" w:rsidR="00FE0948" w:rsidRPr="005424B3" w:rsidRDefault="00FE0948" w:rsidP="00FE0948">
            <w:pPr>
              <w:spacing w:line="276" w:lineRule="auto"/>
              <w:jc w:val="both"/>
              <w:rPr>
                <w:lang w:val="pt-BR"/>
              </w:rPr>
            </w:pPr>
            <w:r w:rsidRPr="005424B3">
              <w:rPr>
                <w:lang w:val="pt-BR"/>
              </w:rPr>
              <w:t>Dẫn khí SO</w:t>
            </w:r>
            <w:r w:rsidRPr="005424B3">
              <w:rPr>
                <w:vertAlign w:val="subscript"/>
                <w:lang w:val="pt-BR"/>
              </w:rPr>
              <w:t>2</w:t>
            </w:r>
            <w:r w:rsidRPr="005424B3">
              <w:rPr>
                <w:lang w:val="pt-BR"/>
              </w:rPr>
              <w:t xml:space="preserve"> vào dung dịch H</w:t>
            </w:r>
            <w:r w:rsidRPr="005424B3">
              <w:rPr>
                <w:vertAlign w:val="subscript"/>
                <w:lang w:val="pt-BR"/>
              </w:rPr>
              <w:t>2</w:t>
            </w:r>
            <w:r w:rsidRPr="005424B3">
              <w:rPr>
                <w:lang w:val="pt-BR"/>
              </w:rPr>
              <w:t>S ta thấy tạo vẫn đục màu vàng S.</w:t>
            </w:r>
          </w:p>
          <w:p w14:paraId="0205E0DD" w14:textId="77777777" w:rsidR="00FE0948" w:rsidRPr="005424B3" w:rsidRDefault="00FE0948" w:rsidP="00FE0948">
            <w:pPr>
              <w:rPr>
                <w:lang w:val="pt-BR"/>
              </w:rPr>
            </w:pPr>
          </w:p>
          <w:p w14:paraId="395ABB7E" w14:textId="37F0936B" w:rsidR="0036094E" w:rsidRPr="005424B3" w:rsidRDefault="00FE0948" w:rsidP="00FE0948">
            <w:pPr>
              <w:rPr>
                <w:lang w:val="nb-NO"/>
              </w:rPr>
            </w:pPr>
            <w:r w:rsidRPr="005424B3">
              <w:rPr>
                <w:lang w:val="pt-BR"/>
              </w:rPr>
              <w:t>-HS trình bày cụ thể.</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8D799FA" w14:textId="77777777" w:rsidR="00B021D7" w:rsidRPr="005424B3" w:rsidRDefault="00B021D7" w:rsidP="00F635EE">
            <w:pPr>
              <w:rPr>
                <w:lang w:val="nb-NO"/>
              </w:rPr>
            </w:pPr>
          </w:p>
          <w:p w14:paraId="323AF76B" w14:textId="46C81BD0" w:rsidR="00B021D7" w:rsidRPr="005424B3" w:rsidRDefault="005815C3" w:rsidP="00F635EE">
            <w:pPr>
              <w:jc w:val="center"/>
              <w:rPr>
                <w:lang w:val="pt-BR"/>
              </w:rPr>
            </w:pPr>
            <w:r>
              <w:rPr>
                <w:lang w:val="pt-BR"/>
              </w:rPr>
              <w:t>15</w:t>
            </w:r>
          </w:p>
          <w:p w14:paraId="466A6B75" w14:textId="77777777" w:rsidR="00B021D7" w:rsidRDefault="00B021D7" w:rsidP="00F635EE">
            <w:pPr>
              <w:rPr>
                <w:lang w:val="pt-BR"/>
              </w:rPr>
            </w:pPr>
            <w:r w:rsidRPr="005424B3">
              <w:rPr>
                <w:lang w:val="pt-BR"/>
              </w:rPr>
              <w:t>phút</w:t>
            </w:r>
          </w:p>
          <w:p w14:paraId="7BA93799" w14:textId="77777777" w:rsidR="005815C3" w:rsidRDefault="005815C3" w:rsidP="00F635EE">
            <w:pPr>
              <w:rPr>
                <w:lang w:val="pt-BR"/>
              </w:rPr>
            </w:pPr>
          </w:p>
          <w:p w14:paraId="25C6EF74" w14:textId="77777777" w:rsidR="005815C3" w:rsidRDefault="005815C3" w:rsidP="00F635EE">
            <w:pPr>
              <w:rPr>
                <w:lang w:val="pt-BR"/>
              </w:rPr>
            </w:pPr>
          </w:p>
          <w:p w14:paraId="5BDD0D2E" w14:textId="77777777" w:rsidR="005815C3" w:rsidRDefault="005815C3" w:rsidP="00F635EE">
            <w:pPr>
              <w:rPr>
                <w:lang w:val="pt-BR"/>
              </w:rPr>
            </w:pPr>
          </w:p>
          <w:p w14:paraId="4A4F87F5" w14:textId="77777777" w:rsidR="005815C3" w:rsidRDefault="005815C3" w:rsidP="00F635EE">
            <w:pPr>
              <w:rPr>
                <w:lang w:val="pt-BR"/>
              </w:rPr>
            </w:pPr>
          </w:p>
          <w:p w14:paraId="681FB192" w14:textId="0C660517" w:rsidR="005815C3" w:rsidRPr="005424B3" w:rsidRDefault="005815C3" w:rsidP="005815C3">
            <w:pPr>
              <w:jc w:val="center"/>
              <w:rPr>
                <w:lang w:val="pt-BR"/>
              </w:rPr>
            </w:pPr>
            <w:r>
              <w:rPr>
                <w:lang w:val="pt-BR"/>
              </w:rPr>
              <w:t>30</w:t>
            </w:r>
          </w:p>
          <w:p w14:paraId="56A055C2" w14:textId="77777777" w:rsidR="005815C3" w:rsidRDefault="005815C3" w:rsidP="005815C3">
            <w:pPr>
              <w:rPr>
                <w:lang w:val="pt-BR"/>
              </w:rPr>
            </w:pPr>
            <w:r w:rsidRPr="005424B3">
              <w:rPr>
                <w:lang w:val="pt-BR"/>
              </w:rPr>
              <w:t>phút</w:t>
            </w:r>
          </w:p>
          <w:p w14:paraId="6006E19F" w14:textId="77777777" w:rsidR="005815C3" w:rsidRDefault="005815C3" w:rsidP="005815C3">
            <w:pPr>
              <w:rPr>
                <w:lang w:val="pt-BR"/>
              </w:rPr>
            </w:pPr>
          </w:p>
          <w:p w14:paraId="030A6B0E" w14:textId="77777777" w:rsidR="005815C3" w:rsidRDefault="005815C3" w:rsidP="005815C3">
            <w:pPr>
              <w:rPr>
                <w:lang w:val="pt-BR"/>
              </w:rPr>
            </w:pPr>
          </w:p>
          <w:p w14:paraId="41B9A6D7" w14:textId="77777777" w:rsidR="005815C3" w:rsidRDefault="005815C3" w:rsidP="005815C3">
            <w:pPr>
              <w:rPr>
                <w:lang w:val="pt-BR"/>
              </w:rPr>
            </w:pPr>
          </w:p>
          <w:p w14:paraId="0A426D23" w14:textId="77777777" w:rsidR="005815C3" w:rsidRDefault="005815C3" w:rsidP="005815C3">
            <w:pPr>
              <w:rPr>
                <w:lang w:val="pt-BR"/>
              </w:rPr>
            </w:pPr>
          </w:p>
          <w:p w14:paraId="316198D4" w14:textId="77777777" w:rsidR="005815C3" w:rsidRDefault="005815C3" w:rsidP="005815C3">
            <w:pPr>
              <w:rPr>
                <w:lang w:val="pt-BR"/>
              </w:rPr>
            </w:pPr>
          </w:p>
          <w:p w14:paraId="0830D0F0" w14:textId="77777777" w:rsidR="005815C3" w:rsidRDefault="005815C3" w:rsidP="005815C3">
            <w:pPr>
              <w:rPr>
                <w:lang w:val="pt-BR"/>
              </w:rPr>
            </w:pPr>
          </w:p>
          <w:p w14:paraId="53CC4B72" w14:textId="77777777" w:rsidR="005815C3" w:rsidRDefault="005815C3" w:rsidP="005815C3">
            <w:pPr>
              <w:rPr>
                <w:lang w:val="pt-BR"/>
              </w:rPr>
            </w:pPr>
          </w:p>
          <w:p w14:paraId="5F774076" w14:textId="77777777" w:rsidR="005815C3" w:rsidRDefault="005815C3" w:rsidP="005815C3">
            <w:pPr>
              <w:rPr>
                <w:lang w:val="pt-BR"/>
              </w:rPr>
            </w:pPr>
          </w:p>
          <w:p w14:paraId="7CF0C5DB" w14:textId="77777777" w:rsidR="005815C3" w:rsidRDefault="005815C3" w:rsidP="005815C3">
            <w:pPr>
              <w:rPr>
                <w:lang w:val="pt-BR"/>
              </w:rPr>
            </w:pPr>
          </w:p>
          <w:p w14:paraId="3BE35E57" w14:textId="77777777" w:rsidR="005815C3" w:rsidRDefault="005815C3" w:rsidP="005815C3">
            <w:pPr>
              <w:rPr>
                <w:lang w:val="pt-BR"/>
              </w:rPr>
            </w:pPr>
          </w:p>
          <w:p w14:paraId="1CA70C25" w14:textId="77777777" w:rsidR="005815C3" w:rsidRDefault="005815C3" w:rsidP="005815C3">
            <w:pPr>
              <w:rPr>
                <w:lang w:val="pt-BR"/>
              </w:rPr>
            </w:pPr>
          </w:p>
          <w:p w14:paraId="4F89A76E" w14:textId="77777777" w:rsidR="005815C3" w:rsidRDefault="005815C3" w:rsidP="005815C3">
            <w:pPr>
              <w:rPr>
                <w:lang w:val="pt-BR"/>
              </w:rPr>
            </w:pPr>
          </w:p>
          <w:p w14:paraId="6EE90571" w14:textId="77777777" w:rsidR="005815C3" w:rsidRDefault="005815C3" w:rsidP="005815C3">
            <w:pPr>
              <w:rPr>
                <w:lang w:val="pt-BR"/>
              </w:rPr>
            </w:pPr>
          </w:p>
          <w:p w14:paraId="7C82C21F" w14:textId="77777777" w:rsidR="005815C3" w:rsidRPr="005424B3" w:rsidRDefault="005815C3" w:rsidP="005815C3">
            <w:pPr>
              <w:jc w:val="center"/>
              <w:rPr>
                <w:lang w:val="pt-BR"/>
              </w:rPr>
            </w:pPr>
            <w:r>
              <w:rPr>
                <w:lang w:val="pt-BR"/>
              </w:rPr>
              <w:t>15</w:t>
            </w:r>
          </w:p>
          <w:p w14:paraId="1ACCD441" w14:textId="77777777" w:rsidR="005815C3" w:rsidRDefault="005815C3" w:rsidP="005815C3">
            <w:pPr>
              <w:rPr>
                <w:lang w:val="pt-BR"/>
              </w:rPr>
            </w:pPr>
            <w:r w:rsidRPr="005424B3">
              <w:rPr>
                <w:lang w:val="pt-BR"/>
              </w:rPr>
              <w:t>phút</w:t>
            </w:r>
          </w:p>
          <w:p w14:paraId="3EF779CF" w14:textId="77777777" w:rsidR="005815C3" w:rsidRDefault="005815C3" w:rsidP="005815C3">
            <w:pPr>
              <w:rPr>
                <w:lang w:val="pt-BR"/>
              </w:rPr>
            </w:pPr>
          </w:p>
          <w:p w14:paraId="3708DCE1" w14:textId="77777777" w:rsidR="005815C3" w:rsidRDefault="005815C3" w:rsidP="005815C3">
            <w:pPr>
              <w:rPr>
                <w:lang w:val="pt-BR"/>
              </w:rPr>
            </w:pPr>
          </w:p>
          <w:p w14:paraId="6A0E860B" w14:textId="77777777" w:rsidR="005815C3" w:rsidRDefault="005815C3" w:rsidP="005815C3">
            <w:pPr>
              <w:rPr>
                <w:lang w:val="pt-BR"/>
              </w:rPr>
            </w:pPr>
          </w:p>
          <w:p w14:paraId="4A3939D3" w14:textId="77777777" w:rsidR="005815C3" w:rsidRDefault="005815C3" w:rsidP="005815C3">
            <w:pPr>
              <w:rPr>
                <w:lang w:val="pt-BR"/>
              </w:rPr>
            </w:pPr>
          </w:p>
          <w:p w14:paraId="106C27BA" w14:textId="77777777" w:rsidR="005815C3" w:rsidRDefault="005815C3" w:rsidP="005815C3">
            <w:pPr>
              <w:rPr>
                <w:lang w:val="pt-BR"/>
              </w:rPr>
            </w:pPr>
          </w:p>
          <w:p w14:paraId="203CB668" w14:textId="77777777" w:rsidR="005815C3" w:rsidRDefault="005815C3" w:rsidP="005815C3">
            <w:pPr>
              <w:rPr>
                <w:lang w:val="pt-BR"/>
              </w:rPr>
            </w:pPr>
          </w:p>
          <w:p w14:paraId="542E7139" w14:textId="77777777" w:rsidR="005815C3" w:rsidRDefault="005815C3" w:rsidP="005815C3">
            <w:pPr>
              <w:rPr>
                <w:lang w:val="pt-BR"/>
              </w:rPr>
            </w:pPr>
          </w:p>
          <w:p w14:paraId="14BA6F73" w14:textId="77777777" w:rsidR="005815C3" w:rsidRDefault="005815C3" w:rsidP="005815C3">
            <w:pPr>
              <w:rPr>
                <w:lang w:val="pt-BR"/>
              </w:rPr>
            </w:pPr>
          </w:p>
          <w:p w14:paraId="4F525D27" w14:textId="77777777" w:rsidR="005815C3" w:rsidRDefault="005815C3" w:rsidP="005815C3">
            <w:pPr>
              <w:rPr>
                <w:lang w:val="pt-BR"/>
              </w:rPr>
            </w:pPr>
          </w:p>
          <w:p w14:paraId="25CC7ADC" w14:textId="77777777" w:rsidR="005815C3" w:rsidRDefault="005815C3" w:rsidP="005815C3">
            <w:pPr>
              <w:rPr>
                <w:lang w:val="pt-BR"/>
              </w:rPr>
            </w:pPr>
          </w:p>
          <w:p w14:paraId="30920DA9" w14:textId="77777777" w:rsidR="005815C3" w:rsidRDefault="005815C3" w:rsidP="005815C3">
            <w:pPr>
              <w:rPr>
                <w:lang w:val="pt-BR"/>
              </w:rPr>
            </w:pPr>
          </w:p>
          <w:p w14:paraId="6E22C7A9" w14:textId="75227E01" w:rsidR="005815C3" w:rsidRPr="005424B3" w:rsidRDefault="005815C3" w:rsidP="005815C3">
            <w:pPr>
              <w:jc w:val="center"/>
              <w:rPr>
                <w:lang w:val="pt-BR"/>
              </w:rPr>
            </w:pPr>
            <w:r>
              <w:rPr>
                <w:lang w:val="pt-BR"/>
              </w:rPr>
              <w:t>10</w:t>
            </w:r>
          </w:p>
          <w:p w14:paraId="45C0DA98" w14:textId="77777777" w:rsidR="005815C3" w:rsidRDefault="005815C3" w:rsidP="005815C3">
            <w:pPr>
              <w:rPr>
                <w:lang w:val="pt-BR"/>
              </w:rPr>
            </w:pPr>
            <w:r w:rsidRPr="005424B3">
              <w:rPr>
                <w:lang w:val="pt-BR"/>
              </w:rPr>
              <w:t>phút</w:t>
            </w:r>
          </w:p>
          <w:p w14:paraId="4748D2F1" w14:textId="77777777" w:rsidR="005815C3" w:rsidRDefault="005815C3" w:rsidP="005815C3">
            <w:pPr>
              <w:rPr>
                <w:lang w:val="nb-NO"/>
              </w:rPr>
            </w:pPr>
          </w:p>
          <w:p w14:paraId="4FD134A7" w14:textId="77777777" w:rsidR="005815C3" w:rsidRDefault="005815C3" w:rsidP="005815C3">
            <w:pPr>
              <w:rPr>
                <w:lang w:val="nb-NO"/>
              </w:rPr>
            </w:pPr>
          </w:p>
          <w:p w14:paraId="27DDC0FD" w14:textId="77777777" w:rsidR="005815C3" w:rsidRDefault="005815C3" w:rsidP="005815C3">
            <w:pPr>
              <w:rPr>
                <w:lang w:val="nb-NO"/>
              </w:rPr>
            </w:pPr>
          </w:p>
          <w:p w14:paraId="014166FB" w14:textId="77777777" w:rsidR="005815C3" w:rsidRDefault="005815C3" w:rsidP="005815C3">
            <w:pPr>
              <w:rPr>
                <w:lang w:val="nb-NO"/>
              </w:rPr>
            </w:pPr>
          </w:p>
          <w:p w14:paraId="45186015" w14:textId="77777777" w:rsidR="005815C3" w:rsidRDefault="005815C3" w:rsidP="005815C3">
            <w:pPr>
              <w:rPr>
                <w:lang w:val="nb-NO"/>
              </w:rPr>
            </w:pPr>
          </w:p>
          <w:p w14:paraId="532AE89C" w14:textId="77777777" w:rsidR="005815C3" w:rsidRDefault="005815C3" w:rsidP="005815C3">
            <w:pPr>
              <w:rPr>
                <w:lang w:val="nb-NO"/>
              </w:rPr>
            </w:pPr>
          </w:p>
          <w:p w14:paraId="302A8BF4" w14:textId="77777777" w:rsidR="005815C3" w:rsidRDefault="005815C3" w:rsidP="005815C3">
            <w:pPr>
              <w:rPr>
                <w:lang w:val="nb-NO"/>
              </w:rPr>
            </w:pPr>
          </w:p>
          <w:p w14:paraId="6B47DCF7" w14:textId="77777777" w:rsidR="005815C3" w:rsidRDefault="005815C3" w:rsidP="005815C3">
            <w:pPr>
              <w:rPr>
                <w:lang w:val="nb-NO"/>
              </w:rPr>
            </w:pPr>
          </w:p>
          <w:p w14:paraId="3EF4DAF4" w14:textId="77777777" w:rsidR="005815C3" w:rsidRDefault="005815C3" w:rsidP="005815C3">
            <w:pPr>
              <w:rPr>
                <w:lang w:val="nb-NO"/>
              </w:rPr>
            </w:pPr>
          </w:p>
          <w:p w14:paraId="528099C8" w14:textId="208B42D6" w:rsidR="005815C3" w:rsidRPr="005424B3" w:rsidRDefault="005815C3" w:rsidP="005815C3">
            <w:pPr>
              <w:jc w:val="center"/>
              <w:rPr>
                <w:lang w:val="pt-BR"/>
              </w:rPr>
            </w:pPr>
            <w:r>
              <w:rPr>
                <w:lang w:val="pt-BR"/>
              </w:rPr>
              <w:t>10</w:t>
            </w:r>
          </w:p>
          <w:p w14:paraId="1B32976B" w14:textId="2A987103" w:rsidR="005815C3" w:rsidRPr="005424B3" w:rsidRDefault="005815C3" w:rsidP="005815C3">
            <w:pPr>
              <w:rPr>
                <w:lang w:val="nb-NO"/>
              </w:rPr>
            </w:pPr>
            <w:r w:rsidRPr="005424B3">
              <w:rPr>
                <w:lang w:val="pt-BR"/>
              </w:rPr>
              <w:t>phút</w:t>
            </w:r>
          </w:p>
        </w:tc>
      </w:tr>
      <w:tr w:rsidR="00B021D7" w:rsidRPr="005424B3" w14:paraId="51D9F7CD"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18B0FFF6" w14:textId="38D7D69A" w:rsidR="00B021D7" w:rsidRPr="005424B3" w:rsidRDefault="00B021D7" w:rsidP="00F635EE">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9582F32" w14:textId="77777777" w:rsidR="00B021D7" w:rsidRPr="005424B3" w:rsidRDefault="00B021D7" w:rsidP="00F635EE">
            <w:pPr>
              <w:rPr>
                <w:b/>
                <w:bCs/>
                <w:u w:val="single"/>
                <w:lang w:val="nb-NO"/>
              </w:rPr>
            </w:pPr>
            <w:r w:rsidRPr="005424B3">
              <w:rPr>
                <w:b/>
                <w:bCs/>
                <w:u w:val="single"/>
                <w:lang w:val="nb-NO"/>
              </w:rPr>
              <w:t>Củng cố kiến thức và kết thúc bài</w:t>
            </w:r>
          </w:p>
          <w:p w14:paraId="27177F29" w14:textId="3F151945" w:rsidR="00B021D7" w:rsidRPr="005424B3" w:rsidRDefault="00FE0948" w:rsidP="00F635EE">
            <w:pPr>
              <w:rPr>
                <w:lang w:val="vi-VN"/>
              </w:rPr>
            </w:pPr>
            <w:r w:rsidRPr="005424B3">
              <w:rPr>
                <w:bCs/>
              </w:rPr>
              <w:t>HS nắm được tính chất hóa học chung</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B76143F" w14:textId="77777777" w:rsidR="00B021D7" w:rsidRPr="005424B3" w:rsidRDefault="00B021D7" w:rsidP="00F635EE">
            <w:pPr>
              <w:rPr>
                <w:lang w:val="nb-NO"/>
              </w:rPr>
            </w:pPr>
          </w:p>
          <w:p w14:paraId="0BF39240" w14:textId="484D1BF7" w:rsidR="00B021D7" w:rsidRPr="005424B3" w:rsidRDefault="00B021D7" w:rsidP="0036094E">
            <w:pPr>
              <w:rPr>
                <w:lang w:val="vi-VN"/>
              </w:rPr>
            </w:pPr>
            <w:r w:rsidRPr="005424B3">
              <w:rPr>
                <w:lang w:val="de-DE"/>
              </w:rPr>
              <w:t xml:space="preserve">Giảng viên trình bày tóm tắt nội dung bằng lời. </w:t>
            </w:r>
            <w:r w:rsidRPr="005424B3">
              <w:rPr>
                <w:lang w:val="nb-NO"/>
              </w:rPr>
              <w:t>GV hướng dẫn bài tập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A3E612B" w14:textId="77777777" w:rsidR="00B021D7" w:rsidRPr="005424B3" w:rsidRDefault="00B021D7" w:rsidP="00F635EE">
            <w:pPr>
              <w:rPr>
                <w:lang w:val="nb-NO"/>
              </w:rPr>
            </w:pPr>
          </w:p>
          <w:p w14:paraId="66225FC6" w14:textId="77777777" w:rsidR="00B021D7" w:rsidRPr="005424B3" w:rsidRDefault="00B021D7" w:rsidP="00F635EE">
            <w:pPr>
              <w:rPr>
                <w:lang w:val="nb-NO"/>
              </w:rPr>
            </w:pPr>
            <w:r w:rsidRPr="005424B3">
              <w:rPr>
                <w:lang w:val="de-DE"/>
              </w:rPr>
              <w:t xml:space="preserve">Học sinh lắng nghe và ghi chép những nội dung cần thiết. </w:t>
            </w:r>
            <w:r w:rsidRPr="005424B3">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FC10EC3" w14:textId="77777777" w:rsidR="00B021D7" w:rsidRPr="005424B3" w:rsidRDefault="00B021D7" w:rsidP="00F635EE">
            <w:pPr>
              <w:jc w:val="center"/>
              <w:rPr>
                <w:lang w:val="nb-NO"/>
              </w:rPr>
            </w:pPr>
          </w:p>
          <w:p w14:paraId="3A823AB3" w14:textId="77777777" w:rsidR="005815C3" w:rsidRDefault="00B021D7" w:rsidP="00F635EE">
            <w:pPr>
              <w:jc w:val="center"/>
              <w:rPr>
                <w:lang w:val="pt-BR"/>
              </w:rPr>
            </w:pPr>
            <w:r w:rsidRPr="005424B3">
              <w:rPr>
                <w:lang w:val="pt-BR"/>
              </w:rPr>
              <w:t xml:space="preserve"> </w:t>
            </w:r>
            <w:r w:rsidR="005815C3">
              <w:rPr>
                <w:lang w:val="pt-BR"/>
              </w:rPr>
              <w:t>40</w:t>
            </w:r>
          </w:p>
          <w:p w14:paraId="3C6034E5" w14:textId="3112A744" w:rsidR="00B021D7" w:rsidRPr="005424B3" w:rsidRDefault="00B021D7" w:rsidP="00F635EE">
            <w:pPr>
              <w:jc w:val="center"/>
              <w:rPr>
                <w:lang w:val="nb-NO"/>
              </w:rPr>
            </w:pPr>
            <w:r w:rsidRPr="005424B3">
              <w:rPr>
                <w:lang w:val="pt-BR"/>
              </w:rPr>
              <w:t>phút</w:t>
            </w:r>
          </w:p>
        </w:tc>
      </w:tr>
      <w:tr w:rsidR="00B021D7" w:rsidRPr="005424B3" w14:paraId="116E1F28"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32045FAC" w14:textId="77777777" w:rsidR="00B021D7" w:rsidRPr="005424B3" w:rsidRDefault="00B021D7" w:rsidP="00F635EE">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CD7080C" w14:textId="77777777" w:rsidR="00B021D7" w:rsidRPr="005424B3" w:rsidRDefault="00B021D7" w:rsidP="00F635EE">
            <w:pPr>
              <w:rPr>
                <w:b/>
                <w:bCs/>
                <w:u w:val="single"/>
                <w:lang w:val="pt-BR"/>
              </w:rPr>
            </w:pPr>
            <w:r w:rsidRPr="005424B3">
              <w:rPr>
                <w:b/>
                <w:bCs/>
                <w:u w:val="single"/>
                <w:lang w:val="pt-BR"/>
              </w:rPr>
              <w:t>Hướng dẫn tự học</w:t>
            </w:r>
          </w:p>
          <w:p w14:paraId="105CA7E7" w14:textId="2C13AFCA" w:rsidR="00B021D7" w:rsidRPr="005424B3" w:rsidRDefault="00FE0948" w:rsidP="00F635EE">
            <w:pPr>
              <w:rPr>
                <w:bCs/>
                <w:lang w:val="pt-BR"/>
              </w:rPr>
            </w:pPr>
            <w:r w:rsidRPr="005424B3">
              <w:rPr>
                <w:bCs/>
                <w:lang w:val="pt-BR"/>
              </w:rPr>
              <w:t>Hs làm bài trong GT coi bài mới</w:t>
            </w:r>
          </w:p>
          <w:p w14:paraId="4DA1FFD7" w14:textId="77777777" w:rsidR="00B021D7" w:rsidRPr="005424B3" w:rsidRDefault="00B021D7" w:rsidP="00F635EE">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AE0BA6A" w14:textId="77777777" w:rsidR="00B021D7" w:rsidRPr="005424B3" w:rsidRDefault="00B021D7" w:rsidP="00F635EE">
            <w:pPr>
              <w:rPr>
                <w:lang w:val="pt-BR"/>
              </w:rPr>
            </w:pPr>
          </w:p>
          <w:p w14:paraId="7A5C5024" w14:textId="77777777" w:rsidR="00B021D7" w:rsidRPr="005424B3" w:rsidRDefault="00B021D7" w:rsidP="00F635EE">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27B7AE6" w14:textId="77777777" w:rsidR="00B021D7" w:rsidRPr="005424B3" w:rsidRDefault="00B021D7" w:rsidP="00F635EE">
            <w:pPr>
              <w:rPr>
                <w:lang w:val="de-DE"/>
              </w:rPr>
            </w:pPr>
          </w:p>
          <w:p w14:paraId="1626B322" w14:textId="77777777" w:rsidR="00B021D7" w:rsidRPr="005424B3" w:rsidRDefault="00B021D7" w:rsidP="00F635EE">
            <w:pPr>
              <w:rPr>
                <w:lang w:val="pt-BR"/>
              </w:rPr>
            </w:pPr>
            <w:r w:rsidRPr="005424B3">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174039F" w14:textId="77777777" w:rsidR="005815C3" w:rsidRDefault="005815C3" w:rsidP="00F635EE">
            <w:pPr>
              <w:jc w:val="center"/>
              <w:rPr>
                <w:lang w:val="pt-BR"/>
              </w:rPr>
            </w:pPr>
          </w:p>
          <w:p w14:paraId="17EA4537" w14:textId="33A7A50F" w:rsidR="00B021D7" w:rsidRPr="005424B3" w:rsidRDefault="005815C3" w:rsidP="00F635EE">
            <w:pPr>
              <w:jc w:val="center"/>
              <w:rPr>
                <w:lang w:val="pt-BR"/>
              </w:rPr>
            </w:pPr>
            <w:r>
              <w:rPr>
                <w:lang w:val="pt-BR"/>
              </w:rPr>
              <w:t xml:space="preserve">5 </w:t>
            </w:r>
            <w:r w:rsidR="00B021D7" w:rsidRPr="005424B3">
              <w:rPr>
                <w:lang w:val="pt-BR"/>
              </w:rPr>
              <w:t>phút</w:t>
            </w:r>
          </w:p>
        </w:tc>
      </w:tr>
    </w:tbl>
    <w:p w14:paraId="48AE02A5" w14:textId="77777777" w:rsidR="00B021D7" w:rsidRPr="005424B3" w:rsidRDefault="00B021D7" w:rsidP="00B021D7">
      <w:pPr>
        <w:rPr>
          <w:lang w:val="pt-BR"/>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355"/>
        <w:gridCol w:w="5850"/>
        <w:gridCol w:w="140"/>
      </w:tblGrid>
      <w:tr w:rsidR="00B021D7" w:rsidRPr="005424B3" w14:paraId="2EF5D493" w14:textId="77777777" w:rsidTr="00FE0948">
        <w:trPr>
          <w:gridAfter w:val="1"/>
          <w:wAfter w:w="140" w:type="dxa"/>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6A847DC" w14:textId="77777777" w:rsidR="00B021D7" w:rsidRPr="005424B3" w:rsidRDefault="00B021D7" w:rsidP="00F635EE">
            <w:pPr>
              <w:rPr>
                <w:u w:val="single"/>
                <w:lang w:val="pt-BR"/>
              </w:rPr>
            </w:pPr>
          </w:p>
          <w:p w14:paraId="10D9AD8C" w14:textId="77777777" w:rsidR="00B021D7" w:rsidRPr="005424B3" w:rsidRDefault="00B021D7" w:rsidP="00F635EE">
            <w:pPr>
              <w:rPr>
                <w:u w:val="single"/>
                <w:lang w:val="pt-BR"/>
              </w:rPr>
            </w:pPr>
          </w:p>
          <w:p w14:paraId="09E3998C" w14:textId="77777777" w:rsidR="00B021D7" w:rsidRPr="005424B3" w:rsidRDefault="00B021D7" w:rsidP="00F635EE">
            <w:pPr>
              <w:rPr>
                <w:b/>
                <w:u w:val="single"/>
                <w:lang w:val="pt-BR"/>
              </w:rPr>
            </w:pPr>
            <w:r w:rsidRPr="005424B3">
              <w:rPr>
                <w:b/>
                <w:u w:val="single"/>
                <w:lang w:val="pt-BR"/>
              </w:rPr>
              <w:t xml:space="preserve">Nguồn tài liệu tham khảo </w:t>
            </w:r>
          </w:p>
        </w:tc>
        <w:tc>
          <w:tcPr>
            <w:tcW w:w="7380" w:type="dxa"/>
            <w:gridSpan w:val="3"/>
            <w:tcBorders>
              <w:top w:val="single" w:sz="4" w:space="0" w:color="auto"/>
              <w:left w:val="single" w:sz="4" w:space="0" w:color="auto"/>
              <w:bottom w:val="single" w:sz="4" w:space="0" w:color="auto"/>
              <w:right w:val="single" w:sz="4" w:space="0" w:color="auto"/>
            </w:tcBorders>
            <w:shd w:val="clear" w:color="auto" w:fill="auto"/>
          </w:tcPr>
          <w:p w14:paraId="7B86407C" w14:textId="77777777" w:rsidR="00B021D7" w:rsidRPr="005424B3" w:rsidRDefault="00B021D7" w:rsidP="00F635EE">
            <w:pPr>
              <w:jc w:val="both"/>
            </w:pPr>
            <w:r w:rsidRPr="005424B3">
              <w:t xml:space="preserve">1. </w:t>
            </w:r>
            <w:r w:rsidRPr="005424B3">
              <w:rPr>
                <w:i/>
                <w:iCs/>
              </w:rPr>
              <w:t xml:space="preserve">Giáo trình hóa học 1, </w:t>
            </w:r>
            <w:r w:rsidRPr="005424B3">
              <w:t>Trường CĐ lý tự trọng Tp. HCM, năm 2018.</w:t>
            </w:r>
          </w:p>
          <w:p w14:paraId="6864D0D4" w14:textId="77777777" w:rsidR="00B021D7" w:rsidRPr="005424B3" w:rsidRDefault="00B021D7" w:rsidP="00F635EE">
            <w:pPr>
              <w:jc w:val="both"/>
            </w:pPr>
            <w:r w:rsidRPr="005424B3">
              <w:t xml:space="preserve">2. </w:t>
            </w:r>
            <w:r w:rsidRPr="005424B3">
              <w:rPr>
                <w:lang w:val="vi-VN"/>
              </w:rPr>
              <w:t>Nguyễn Xuân Trường</w:t>
            </w:r>
            <w:r w:rsidRPr="005424B3">
              <w:t xml:space="preserve">, </w:t>
            </w:r>
            <w:r w:rsidRPr="005424B3">
              <w:rPr>
                <w:i/>
                <w:iCs/>
              </w:rPr>
              <w:t xml:space="preserve">Hóa học 10, </w:t>
            </w:r>
            <w:r w:rsidRPr="005424B3">
              <w:rPr>
                <w:lang w:val="vi-VN"/>
              </w:rPr>
              <w:t>NXB Giáo dục Việt Nam</w:t>
            </w:r>
            <w:r w:rsidRPr="005424B3">
              <w:t>, năm 2015.</w:t>
            </w:r>
          </w:p>
          <w:p w14:paraId="7EAC318C" w14:textId="77777777" w:rsidR="00B021D7" w:rsidRPr="005424B3" w:rsidRDefault="00B021D7" w:rsidP="00F635EE">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10, </w:t>
            </w:r>
            <w:r w:rsidRPr="005424B3">
              <w:rPr>
                <w:lang w:val="vi-VN"/>
              </w:rPr>
              <w:t>NXB Giáo dục Việt Nam</w:t>
            </w:r>
            <w:r w:rsidRPr="005424B3">
              <w:t>, năm 2015.</w:t>
            </w:r>
          </w:p>
        </w:tc>
      </w:tr>
      <w:tr w:rsidR="00B021D7" w:rsidRPr="005424B3" w14:paraId="23FFC7C1" w14:textId="77777777" w:rsidTr="00FE09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0" w:type="dxa"/>
          <w:trHeight w:val="68"/>
        </w:trPr>
        <w:tc>
          <w:tcPr>
            <w:tcW w:w="4145" w:type="dxa"/>
            <w:gridSpan w:val="2"/>
            <w:shd w:val="clear" w:color="auto" w:fill="auto"/>
          </w:tcPr>
          <w:p w14:paraId="27E8E9E4" w14:textId="77777777" w:rsidR="00B021D7" w:rsidRPr="005424B3" w:rsidRDefault="00B021D7" w:rsidP="00F635EE">
            <w:pPr>
              <w:rPr>
                <w:lang w:val="pt-BR"/>
              </w:rPr>
            </w:pPr>
          </w:p>
          <w:p w14:paraId="2D61852E" w14:textId="77777777" w:rsidR="00B021D7" w:rsidRPr="005424B3" w:rsidRDefault="00B021D7" w:rsidP="00F635EE">
            <w:pPr>
              <w:jc w:val="center"/>
              <w:rPr>
                <w:b/>
                <w:bCs/>
                <w:lang w:val="pt-BR"/>
              </w:rPr>
            </w:pPr>
            <w:r w:rsidRPr="005424B3">
              <w:rPr>
                <w:b/>
                <w:bCs/>
                <w:lang w:val="pt-BR"/>
              </w:rPr>
              <w:t>Trưởng tổ môn</w:t>
            </w:r>
          </w:p>
          <w:p w14:paraId="0A4B8FFC" w14:textId="77777777" w:rsidR="00FE0948" w:rsidRPr="005424B3" w:rsidRDefault="00FE0948" w:rsidP="00F635EE">
            <w:pPr>
              <w:jc w:val="center"/>
              <w:rPr>
                <w:b/>
                <w:bCs/>
                <w:lang w:val="pt-BR"/>
              </w:rPr>
            </w:pPr>
          </w:p>
          <w:p w14:paraId="0FDF617C" w14:textId="77777777" w:rsidR="00FE0948" w:rsidRPr="005424B3" w:rsidRDefault="00FE0948" w:rsidP="00F635EE">
            <w:pPr>
              <w:jc w:val="center"/>
              <w:rPr>
                <w:b/>
                <w:bCs/>
                <w:lang w:val="pt-BR"/>
              </w:rPr>
            </w:pPr>
          </w:p>
          <w:p w14:paraId="07AB8899" w14:textId="77777777" w:rsidR="00FE0948" w:rsidRPr="005424B3" w:rsidRDefault="00FE0948" w:rsidP="00F635EE">
            <w:pPr>
              <w:jc w:val="center"/>
              <w:rPr>
                <w:b/>
                <w:bCs/>
                <w:lang w:val="pt-BR"/>
              </w:rPr>
            </w:pPr>
          </w:p>
          <w:p w14:paraId="113EF5C7" w14:textId="77777777" w:rsidR="00B021D7" w:rsidRPr="005424B3" w:rsidRDefault="00B021D7" w:rsidP="00F635EE">
            <w:pPr>
              <w:jc w:val="center"/>
              <w:rPr>
                <w:b/>
                <w:bCs/>
                <w:lang w:val="pt-BR"/>
              </w:rPr>
            </w:pPr>
            <w:r w:rsidRPr="005424B3">
              <w:rPr>
                <w:b/>
                <w:bCs/>
                <w:lang w:val="vi-VN"/>
              </w:rPr>
              <w:t xml:space="preserve">   </w:t>
            </w:r>
            <w:r w:rsidRPr="005424B3">
              <w:rPr>
                <w:b/>
                <w:bCs/>
                <w:lang w:val="pt-BR"/>
              </w:rPr>
              <w:t>Nguyễn Thị Huyền Nga</w:t>
            </w:r>
          </w:p>
          <w:p w14:paraId="1B679132" w14:textId="77777777" w:rsidR="00B021D7" w:rsidRPr="005424B3" w:rsidRDefault="00B021D7" w:rsidP="00F635EE">
            <w:pPr>
              <w:rPr>
                <w:b/>
                <w:bCs/>
              </w:rPr>
            </w:pPr>
          </w:p>
        </w:tc>
        <w:tc>
          <w:tcPr>
            <w:tcW w:w="6205" w:type="dxa"/>
            <w:gridSpan w:val="2"/>
            <w:shd w:val="clear" w:color="auto" w:fill="auto"/>
          </w:tcPr>
          <w:p w14:paraId="6F39EB9A" w14:textId="77777777" w:rsidR="00B021D7" w:rsidRPr="005424B3" w:rsidRDefault="00B021D7" w:rsidP="00F635EE">
            <w:pPr>
              <w:rPr>
                <w:lang w:val="pt-BR"/>
              </w:rPr>
            </w:pPr>
          </w:p>
          <w:p w14:paraId="1C1054E1" w14:textId="77777777" w:rsidR="00B021D7" w:rsidRPr="005424B3" w:rsidRDefault="00B021D7" w:rsidP="00F635EE">
            <w:pPr>
              <w:ind w:left="1420"/>
              <w:rPr>
                <w:i/>
                <w:lang w:val="pt-BR"/>
              </w:rPr>
            </w:pPr>
            <w:r w:rsidRPr="005424B3">
              <w:rPr>
                <w:i/>
                <w:lang w:val="pt-BR"/>
              </w:rPr>
              <w:t xml:space="preserve">Tp. Hồ Chí Minh, ngày      tháng      năm 20 </w:t>
            </w:r>
          </w:p>
          <w:p w14:paraId="3994FECD" w14:textId="77777777" w:rsidR="00B021D7" w:rsidRPr="005424B3" w:rsidRDefault="00B021D7" w:rsidP="00F635EE">
            <w:pPr>
              <w:jc w:val="center"/>
              <w:rPr>
                <w:lang w:val="pt-BR"/>
              </w:rPr>
            </w:pPr>
            <w:r w:rsidRPr="005424B3">
              <w:rPr>
                <w:b/>
                <w:lang w:val="pt-BR"/>
              </w:rPr>
              <w:t>Giảng viên</w:t>
            </w:r>
          </w:p>
        </w:tc>
      </w:tr>
      <w:tr w:rsidR="00B021D7" w:rsidRPr="005424B3" w14:paraId="49B6D488" w14:textId="77777777" w:rsidTr="00FE09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0" w:type="dxa"/>
            <w:gridSpan w:val="3"/>
            <w:shd w:val="clear" w:color="auto" w:fill="auto"/>
          </w:tcPr>
          <w:p w14:paraId="6A2A34BE" w14:textId="00E43AA3" w:rsidR="00B021D7" w:rsidRPr="005424B3" w:rsidRDefault="00B021D7" w:rsidP="00F635EE">
            <w:pPr>
              <w:rPr>
                <w:lang w:val="pt-BR"/>
              </w:rPr>
            </w:pPr>
            <w:r w:rsidRPr="005424B3">
              <w:lastRenderedPageBreak/>
              <w:br w:type="page"/>
            </w:r>
            <w:r w:rsidR="00FE0948" w:rsidRPr="005424B3">
              <w:rPr>
                <w:lang w:val="pt-BR"/>
              </w:rPr>
              <w:t>Giáo án số:  04</w:t>
            </w:r>
          </w:p>
        </w:tc>
        <w:tc>
          <w:tcPr>
            <w:tcW w:w="5990" w:type="dxa"/>
            <w:gridSpan w:val="2"/>
            <w:shd w:val="clear" w:color="auto" w:fill="auto"/>
          </w:tcPr>
          <w:p w14:paraId="703645FF" w14:textId="309D65D8" w:rsidR="00B021D7" w:rsidRPr="005424B3" w:rsidRDefault="00B021D7" w:rsidP="00F635EE">
            <w:r w:rsidRPr="005424B3">
              <w:t xml:space="preserve">Thời gian thực hiện: </w:t>
            </w:r>
            <w:r w:rsidR="002C34E1">
              <w:t xml:space="preserve">2 </w:t>
            </w:r>
            <w:r w:rsidRPr="005424B3">
              <w:t>tiết</w:t>
            </w:r>
          </w:p>
          <w:p w14:paraId="61B38E10" w14:textId="77777777" w:rsidR="00FE0948" w:rsidRPr="005424B3" w:rsidRDefault="00B021D7" w:rsidP="00F635EE">
            <w:pPr>
              <w:rPr>
                <w:b/>
              </w:rPr>
            </w:pPr>
            <w:r w:rsidRPr="005424B3">
              <w:t xml:space="preserve">Tên chương: </w:t>
            </w:r>
            <w:r w:rsidR="00FE0948" w:rsidRPr="005424B3">
              <w:rPr>
                <w:b/>
                <w:bCs/>
              </w:rPr>
              <w:t xml:space="preserve">CHƯƠNG </w:t>
            </w:r>
            <w:r w:rsidR="00FE0948" w:rsidRPr="005424B3">
              <w:rPr>
                <w:b/>
              </w:rPr>
              <w:t>VI:NHÓM OXI L</w:t>
            </w:r>
            <w:r w:rsidR="00FE0948" w:rsidRPr="005424B3">
              <w:rPr>
                <w:rFonts w:cs="Arial"/>
                <w:b/>
              </w:rPr>
              <w:t>Ư</w:t>
            </w:r>
            <w:r w:rsidR="00FE0948" w:rsidRPr="005424B3">
              <w:rPr>
                <w:b/>
              </w:rPr>
              <w:t>U HU</w:t>
            </w:r>
            <w:r w:rsidR="00FE0948" w:rsidRPr="005424B3">
              <w:rPr>
                <w:rFonts w:cs="Arial"/>
                <w:b/>
              </w:rPr>
              <w:t>Ỳ</w:t>
            </w:r>
            <w:r w:rsidR="00FE0948" w:rsidRPr="005424B3">
              <w:rPr>
                <w:b/>
              </w:rPr>
              <w:t>NH</w:t>
            </w:r>
          </w:p>
          <w:p w14:paraId="3A59574F" w14:textId="701E5CAF" w:rsidR="00B021D7" w:rsidRPr="005424B3" w:rsidRDefault="00B021D7" w:rsidP="00F635EE">
            <w:r w:rsidRPr="005424B3">
              <w:t xml:space="preserve">Thực hiện ngày                  tháng                 năm 20 </w:t>
            </w:r>
          </w:p>
          <w:p w14:paraId="10773EF4" w14:textId="77777777" w:rsidR="00B021D7" w:rsidRPr="005424B3" w:rsidRDefault="00B021D7" w:rsidP="00F635EE">
            <w:r w:rsidRPr="005424B3">
              <w:t xml:space="preserve"> </w:t>
            </w:r>
          </w:p>
        </w:tc>
      </w:tr>
    </w:tbl>
    <w:p w14:paraId="06044099" w14:textId="12F15D01" w:rsidR="00B021D7" w:rsidRPr="005424B3" w:rsidRDefault="00B021D7" w:rsidP="00B021D7">
      <w:pPr>
        <w:rPr>
          <w:lang w:val="it-IT"/>
        </w:rPr>
      </w:pPr>
      <w:r w:rsidRPr="005424B3">
        <w:rPr>
          <w:lang w:val="it-IT"/>
        </w:rPr>
        <w:t xml:space="preserve">Tên bài: </w:t>
      </w:r>
      <w:r w:rsidRPr="005424B3">
        <w:rPr>
          <w:lang w:val="it-IT"/>
        </w:rPr>
        <w:tab/>
      </w:r>
      <w:r w:rsidRPr="005424B3">
        <w:rPr>
          <w:lang w:val="it-IT"/>
        </w:rPr>
        <w:tab/>
      </w:r>
      <w:r w:rsidR="00FE0948" w:rsidRPr="005424B3">
        <w:rPr>
          <w:b/>
          <w:i/>
        </w:rPr>
        <w:t>Bài 21</w:t>
      </w:r>
      <w:r w:rsidRPr="005424B3">
        <w:rPr>
          <w:b/>
          <w:i/>
        </w:rPr>
        <w:t xml:space="preserve">:  </w:t>
      </w:r>
      <w:r w:rsidR="00BB2E44" w:rsidRPr="00BB2E44">
        <w:rPr>
          <w:b/>
        </w:rPr>
        <w:t>AXIT SUNFURIC- MUỐI SUNFAT</w:t>
      </w:r>
    </w:p>
    <w:p w14:paraId="6C2EE33A" w14:textId="77777777" w:rsidR="00B021D7" w:rsidRPr="005424B3" w:rsidRDefault="00B021D7" w:rsidP="00B021D7">
      <w:pPr>
        <w:rPr>
          <w:b/>
          <w:u w:val="single"/>
          <w:lang w:val="it-IT"/>
        </w:rPr>
      </w:pPr>
      <w:r w:rsidRPr="005424B3">
        <w:rPr>
          <w:b/>
          <w:u w:val="single"/>
          <w:lang w:val="it-IT"/>
        </w:rPr>
        <w:t xml:space="preserve">Mục tiêu của bài: </w:t>
      </w:r>
    </w:p>
    <w:p w14:paraId="5DD02A5E" w14:textId="77777777" w:rsidR="00B021D7" w:rsidRPr="005424B3" w:rsidRDefault="00B021D7" w:rsidP="00B021D7">
      <w:pPr>
        <w:rPr>
          <w:b/>
          <w:lang w:val="it-IT"/>
        </w:rPr>
      </w:pPr>
      <w:r w:rsidRPr="005424B3">
        <w:rPr>
          <w:lang w:val="it-IT"/>
        </w:rPr>
        <w:t xml:space="preserve">Sau khi học xong bài này người học có khả năng: </w:t>
      </w:r>
    </w:p>
    <w:p w14:paraId="764FAB62" w14:textId="77777777" w:rsidR="00FE0948" w:rsidRPr="005424B3" w:rsidRDefault="00FE0948" w:rsidP="00FE0948">
      <w:pPr>
        <w:spacing w:line="276" w:lineRule="auto"/>
        <w:rPr>
          <w:b/>
        </w:rPr>
      </w:pPr>
      <w:r w:rsidRPr="005424B3">
        <w:rPr>
          <w:b/>
        </w:rPr>
        <w:t xml:space="preserve">1. Về kiến thức: </w:t>
      </w:r>
    </w:p>
    <w:p w14:paraId="696ECC7B" w14:textId="700953D8" w:rsidR="00FE0948" w:rsidRPr="005424B3" w:rsidRDefault="00FE0948" w:rsidP="00FE0948">
      <w:pPr>
        <w:spacing w:line="276" w:lineRule="auto"/>
        <w:rPr>
          <w:iCs/>
        </w:rPr>
      </w:pPr>
      <w:r w:rsidRPr="005424B3">
        <w:rPr>
          <w:iCs/>
        </w:rPr>
        <w:t>Tính chất, ứng dụng của H</w:t>
      </w:r>
      <w:r w:rsidRPr="005424B3">
        <w:rPr>
          <w:iCs/>
          <w:vertAlign w:val="subscript"/>
        </w:rPr>
        <w:t>2</w:t>
      </w:r>
      <w:r w:rsidRPr="005424B3">
        <w:rPr>
          <w:iCs/>
        </w:rPr>
        <w:t>SO</w:t>
      </w:r>
      <w:r w:rsidRPr="005424B3">
        <w:rPr>
          <w:iCs/>
          <w:vertAlign w:val="subscript"/>
        </w:rPr>
        <w:t>4</w:t>
      </w:r>
      <w:r w:rsidRPr="005424B3">
        <w:rPr>
          <w:iCs/>
        </w:rPr>
        <w:t xml:space="preserve">, </w:t>
      </w:r>
      <w:r w:rsidRPr="005424B3">
        <w:rPr>
          <w:bCs/>
        </w:rPr>
        <w:t>muối sunfat, nhận biết ion sunfat.</w:t>
      </w:r>
    </w:p>
    <w:p w14:paraId="0C45F271" w14:textId="77777777" w:rsidR="00FE0948" w:rsidRPr="005424B3" w:rsidRDefault="00FE0948" w:rsidP="00FE0948">
      <w:pPr>
        <w:spacing w:line="276" w:lineRule="auto"/>
        <w:rPr>
          <w:b/>
          <w:iCs/>
        </w:rPr>
      </w:pPr>
      <w:r w:rsidRPr="005424B3">
        <w:rPr>
          <w:b/>
          <w:iCs/>
        </w:rPr>
        <w:t>2. Kĩ năng:</w:t>
      </w:r>
    </w:p>
    <w:p w14:paraId="7272979D" w14:textId="30E27F14" w:rsidR="00FE0948" w:rsidRPr="005424B3" w:rsidRDefault="00FE0948" w:rsidP="00FE0948">
      <w:pPr>
        <w:spacing w:line="276" w:lineRule="auto"/>
        <w:rPr>
          <w:iCs/>
        </w:rPr>
      </w:pPr>
      <w:r w:rsidRPr="005424B3">
        <w:rPr>
          <w:iCs/>
        </w:rPr>
        <w:t>- Quan sát thí nghiệm, hình ảnh, …rút ra được nhận xét về tính chất, điều chế axit sunfuric.</w:t>
      </w:r>
    </w:p>
    <w:p w14:paraId="312F5593" w14:textId="7C31F49C" w:rsidR="00FE0948" w:rsidRPr="005424B3" w:rsidRDefault="00FE0948" w:rsidP="00FE0948">
      <w:pPr>
        <w:spacing w:line="276" w:lineRule="auto"/>
        <w:rPr>
          <w:iCs/>
        </w:rPr>
      </w:pPr>
      <w:r w:rsidRPr="005424B3">
        <w:rPr>
          <w:iCs/>
        </w:rPr>
        <w:t>- Viết phương trình hóa học minh họa tính chất.</w:t>
      </w:r>
    </w:p>
    <w:p w14:paraId="6FB6DE7F" w14:textId="34F11169" w:rsidR="00FE0948" w:rsidRPr="005424B3" w:rsidRDefault="00FE0948" w:rsidP="00FE0948">
      <w:pPr>
        <w:spacing w:line="276" w:lineRule="auto"/>
        <w:rPr>
          <w:iCs/>
        </w:rPr>
      </w:pPr>
      <w:r w:rsidRPr="005424B3">
        <w:rPr>
          <w:iCs/>
        </w:rPr>
        <w:t>- Tính nồng độ hoặc khối lượng dung dịch H</w:t>
      </w:r>
      <w:r w:rsidRPr="005424B3">
        <w:rPr>
          <w:iCs/>
          <w:vertAlign w:val="subscript"/>
        </w:rPr>
        <w:t>2</w:t>
      </w:r>
      <w:r w:rsidRPr="005424B3">
        <w:rPr>
          <w:iCs/>
        </w:rPr>
        <w:t>SO</w:t>
      </w:r>
      <w:r w:rsidRPr="005424B3">
        <w:rPr>
          <w:iCs/>
          <w:vertAlign w:val="subscript"/>
        </w:rPr>
        <w:t>4</w:t>
      </w:r>
      <w:r w:rsidRPr="005424B3">
        <w:rPr>
          <w:iCs/>
        </w:rPr>
        <w:t xml:space="preserve"> </w:t>
      </w:r>
      <w:r w:rsidRPr="005424B3">
        <w:rPr>
          <w:bCs/>
        </w:rPr>
        <w:t>-khối lượng muối sunfat thu.</w:t>
      </w:r>
    </w:p>
    <w:p w14:paraId="1F96D040" w14:textId="77777777" w:rsidR="00FE0948" w:rsidRPr="005424B3" w:rsidRDefault="00FE0948" w:rsidP="00FE0948">
      <w:pPr>
        <w:spacing w:line="276" w:lineRule="auto"/>
        <w:rPr>
          <w:b/>
          <w:bCs/>
          <w:u w:val="single"/>
        </w:rPr>
      </w:pPr>
      <w:r w:rsidRPr="005424B3">
        <w:rPr>
          <w:b/>
          <w:bCs/>
          <w:u w:val="single"/>
        </w:rPr>
        <w:t>II. Chuẩn bị:</w:t>
      </w:r>
    </w:p>
    <w:p w14:paraId="0F05E48A" w14:textId="1AD92B76" w:rsidR="00B021D7" w:rsidRPr="005424B3" w:rsidRDefault="00B021D7" w:rsidP="00B021D7">
      <w:pPr>
        <w:rPr>
          <w:lang w:val="vi-VN"/>
        </w:rPr>
      </w:pPr>
      <w:r w:rsidRPr="005424B3">
        <w:rPr>
          <w:b/>
          <w:bCs/>
        </w:rPr>
        <w:t>3. Thái độ:</w:t>
      </w:r>
      <w:r w:rsidR="00330DF5" w:rsidRPr="005424B3">
        <w:rPr>
          <w:color w:val="000000"/>
        </w:rPr>
        <w:t xml:space="preserve"> Sinh viên có</w:t>
      </w:r>
      <w:r w:rsidR="00330DF5" w:rsidRPr="005424B3">
        <w:rPr>
          <w:color w:val="000000"/>
          <w:lang w:val="vi-VN"/>
        </w:rPr>
        <w:t xml:space="preserve"> </w:t>
      </w:r>
      <w:r w:rsidR="00330DF5" w:rsidRPr="005424B3">
        <w:rPr>
          <w:bCs/>
        </w:rPr>
        <w:t>lòng say mê học tập, biết vận dụng những kiến thức được học vào cuộc sống</w:t>
      </w:r>
      <w:r w:rsidR="00330DF5" w:rsidRPr="005424B3">
        <w:rPr>
          <w:bCs/>
          <w:lang w:val="vi-VN"/>
        </w:rPr>
        <w:t>, có</w:t>
      </w:r>
      <w:r w:rsidR="00330DF5" w:rsidRPr="005424B3">
        <w:rPr>
          <w:bCs/>
        </w:rPr>
        <w:t xml:space="preserve"> </w:t>
      </w:r>
      <w:r w:rsidR="00330DF5" w:rsidRPr="005424B3">
        <w:rPr>
          <w:color w:val="000000"/>
        </w:rPr>
        <w:t>tư duy khoa học, logic trước các sự vật hiện tượng trong tự nhiên</w:t>
      </w:r>
      <w:r w:rsidR="00330DF5" w:rsidRPr="005424B3">
        <w:rPr>
          <w:color w:val="000000"/>
          <w:lang w:val="vi-VN"/>
        </w:rPr>
        <w:t>,</w:t>
      </w:r>
      <w:r w:rsidR="00330DF5" w:rsidRPr="005424B3">
        <w:rPr>
          <w:bCs/>
        </w:rPr>
        <w:t xml:space="preserve"> có ý thức bảo vệ môi trường và tài</w:t>
      </w:r>
      <w:r w:rsidR="00330DF5" w:rsidRPr="005424B3">
        <w:rPr>
          <w:color w:val="000000"/>
        </w:rPr>
        <w:t xml:space="preserve"> </w:t>
      </w:r>
      <w:r w:rsidR="00330DF5" w:rsidRPr="005424B3">
        <w:rPr>
          <w:bCs/>
        </w:rPr>
        <w:t>nguyên, sử dụng hợp lý tài nguyên.</w:t>
      </w:r>
    </w:p>
    <w:p w14:paraId="701D3861" w14:textId="77777777" w:rsidR="00B021D7" w:rsidRPr="005424B3" w:rsidRDefault="00B021D7" w:rsidP="00B021D7">
      <w:pPr>
        <w:rPr>
          <w:b/>
          <w:lang w:val="it-IT"/>
        </w:rPr>
      </w:pPr>
      <w:r w:rsidRPr="005424B3">
        <w:rPr>
          <w:b/>
          <w:lang w:val="it-IT"/>
        </w:rPr>
        <w:t>Đồ dùng và phương tiện dạy học:</w:t>
      </w:r>
    </w:p>
    <w:p w14:paraId="2C08CE8F" w14:textId="77777777" w:rsidR="00B021D7" w:rsidRPr="005424B3" w:rsidRDefault="00B021D7" w:rsidP="00B021D7">
      <w:pPr>
        <w:rPr>
          <w:lang w:val="it-IT"/>
        </w:rPr>
      </w:pPr>
      <w:r w:rsidRPr="005424B3">
        <w:rPr>
          <w:lang w:val="it-IT"/>
        </w:rPr>
        <w:t>Máy chiếu, màn ảnh, máy tính, bảng, phấn.</w:t>
      </w:r>
    </w:p>
    <w:p w14:paraId="68E91E63" w14:textId="77777777" w:rsidR="00B021D7" w:rsidRPr="005424B3" w:rsidRDefault="00B021D7" w:rsidP="00B021D7">
      <w:pPr>
        <w:rPr>
          <w:lang w:val="it-IT"/>
        </w:rPr>
      </w:pPr>
      <w:r w:rsidRPr="005424B3">
        <w:rPr>
          <w:b/>
          <w:lang w:val="it-IT"/>
        </w:rPr>
        <w:t xml:space="preserve">I. Ổn định lớp học:                                                 </w:t>
      </w:r>
      <w:r w:rsidRPr="005424B3">
        <w:rPr>
          <w:lang w:val="it-IT"/>
        </w:rPr>
        <w:t>Thời gian:  05 phút.</w:t>
      </w:r>
    </w:p>
    <w:p w14:paraId="523F9F05" w14:textId="77777777" w:rsidR="00B021D7" w:rsidRPr="005424B3" w:rsidRDefault="00B021D7" w:rsidP="00B021D7">
      <w:pPr>
        <w:rPr>
          <w:lang w:val="it-IT"/>
        </w:rPr>
      </w:pPr>
      <w:r w:rsidRPr="005424B3">
        <w:rPr>
          <w:lang w:val="it-IT"/>
        </w:rPr>
        <w:t>Số học sinh vắng:…………Tên:……………………………………………………..................................</w:t>
      </w:r>
    </w:p>
    <w:p w14:paraId="6DC46199" w14:textId="77777777" w:rsidR="00B021D7" w:rsidRPr="005424B3" w:rsidRDefault="00B021D7" w:rsidP="00B021D7">
      <w:pPr>
        <w:rPr>
          <w:lang w:val="it-IT"/>
        </w:rPr>
      </w:pPr>
      <w:r w:rsidRPr="005424B3">
        <w:rPr>
          <w:lang w:val="it-IT"/>
        </w:rPr>
        <w:t>......................................................................................................................................................................</w:t>
      </w:r>
    </w:p>
    <w:p w14:paraId="21E1222B" w14:textId="77777777" w:rsidR="00B021D7" w:rsidRPr="005424B3" w:rsidRDefault="00B021D7" w:rsidP="00B021D7">
      <w:pPr>
        <w:rPr>
          <w:b/>
          <w:lang w:val="sv-SE"/>
        </w:rPr>
      </w:pPr>
      <w:r w:rsidRPr="005424B3">
        <w:rPr>
          <w:b/>
          <w:lang w:val="sv-SE"/>
        </w:rPr>
        <w:t>II. Thực hiện bài học:</w:t>
      </w:r>
    </w:p>
    <w:p w14:paraId="54E8A190" w14:textId="77777777" w:rsidR="00B021D7" w:rsidRPr="005424B3" w:rsidRDefault="00B021D7" w:rsidP="00B021D7">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B021D7" w:rsidRPr="005424B3" w14:paraId="77F49E00" w14:textId="77777777" w:rsidTr="00F635EE">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8AF843" w14:textId="77777777" w:rsidR="00B021D7" w:rsidRPr="005424B3" w:rsidRDefault="00B021D7" w:rsidP="00F635EE">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631236" w14:textId="77777777" w:rsidR="00B021D7" w:rsidRPr="005424B3" w:rsidRDefault="00B021D7" w:rsidP="00F635EE">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E5C6F" w14:textId="77777777" w:rsidR="00B021D7" w:rsidRPr="005424B3" w:rsidRDefault="00B021D7" w:rsidP="00F635EE">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ECFEB8" w14:textId="77777777" w:rsidR="00B021D7" w:rsidRPr="005424B3" w:rsidRDefault="00B021D7" w:rsidP="00F635EE">
            <w:pPr>
              <w:jc w:val="center"/>
              <w:rPr>
                <w:lang w:val="de-DE"/>
              </w:rPr>
            </w:pPr>
            <w:r w:rsidRPr="005424B3">
              <w:rPr>
                <w:lang w:val="de-DE"/>
              </w:rPr>
              <w:t>Thời gian</w:t>
            </w:r>
          </w:p>
        </w:tc>
      </w:tr>
      <w:tr w:rsidR="00B021D7" w:rsidRPr="005424B3" w14:paraId="4DBED0FC" w14:textId="77777777" w:rsidTr="00F635EE">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5E58F0" w14:textId="77777777" w:rsidR="00B021D7" w:rsidRPr="005424B3" w:rsidRDefault="00B021D7" w:rsidP="00F635EE">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86E175" w14:textId="77777777" w:rsidR="00B021D7" w:rsidRPr="005424B3" w:rsidRDefault="00B021D7" w:rsidP="00F635EE">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4583F921"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72F94698"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162CBA" w14:textId="77777777" w:rsidR="00B021D7" w:rsidRPr="005424B3" w:rsidRDefault="00B021D7" w:rsidP="00F635EE">
            <w:pPr>
              <w:jc w:val="center"/>
              <w:rPr>
                <w:lang w:val="de-DE"/>
              </w:rPr>
            </w:pPr>
          </w:p>
        </w:tc>
      </w:tr>
      <w:tr w:rsidR="00B021D7" w:rsidRPr="005424B3" w14:paraId="5941C79C"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2C641F3A" w14:textId="77777777" w:rsidR="00B021D7" w:rsidRPr="005424B3" w:rsidRDefault="00B021D7" w:rsidP="00F635EE">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80EB915" w14:textId="77777777" w:rsidR="00B021D7" w:rsidRPr="005424B3" w:rsidRDefault="00B021D7" w:rsidP="00F635EE">
            <w:pPr>
              <w:rPr>
                <w:lang w:val="de-DE"/>
              </w:rPr>
            </w:pPr>
            <w:r w:rsidRPr="005424B3">
              <w:rPr>
                <w:b/>
                <w:bCs/>
                <w:u w:val="single"/>
                <w:lang w:val="de-DE"/>
              </w:rPr>
              <w:t>Dẫn nhập</w:t>
            </w:r>
          </w:p>
          <w:p w14:paraId="07DF1946" w14:textId="0897AC76" w:rsidR="00B021D7" w:rsidRPr="005424B3" w:rsidRDefault="00FE0948" w:rsidP="00F635EE">
            <w:pPr>
              <w:jc w:val="both"/>
              <w:rPr>
                <w:lang w:val="de-DE"/>
              </w:rPr>
            </w:pPr>
            <w:r w:rsidRPr="005424B3">
              <w:rPr>
                <w:lang w:val="de-DE"/>
              </w:rPr>
              <w:t>Tính chất SO</w:t>
            </w:r>
            <w:r w:rsidRPr="005424B3">
              <w:rPr>
                <w:vertAlign w:val="subscript"/>
                <w:lang w:val="de-DE"/>
              </w:rPr>
              <w:t>3</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4D94037" w14:textId="77777777" w:rsidR="00B021D7" w:rsidRPr="005424B3" w:rsidRDefault="00B021D7" w:rsidP="00F635EE">
            <w:pPr>
              <w:rPr>
                <w:lang w:val="de-DE"/>
              </w:rPr>
            </w:pPr>
          </w:p>
          <w:p w14:paraId="10394858" w14:textId="728B6045" w:rsidR="00B021D7" w:rsidRPr="005424B3" w:rsidRDefault="00FE0948" w:rsidP="00FE0948">
            <w:r w:rsidRPr="005424B3">
              <w:rPr>
                <w:lang w:val="de-DE"/>
              </w:rPr>
              <w:t>- GV trình bày-</w:t>
            </w:r>
            <w:r w:rsidR="00B021D7" w:rsidRPr="005424B3">
              <w:t xml:space="preserve"> </w:t>
            </w:r>
            <w:r w:rsidR="00B021D7" w:rsidRPr="005424B3">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09909CD" w14:textId="77777777" w:rsidR="00B021D7" w:rsidRPr="005424B3" w:rsidRDefault="00B021D7" w:rsidP="00F635EE">
            <w:pPr>
              <w:rPr>
                <w:lang w:val="de-DE"/>
              </w:rPr>
            </w:pPr>
          </w:p>
          <w:p w14:paraId="6882ABDD" w14:textId="05517BDA" w:rsidR="00B021D7" w:rsidRPr="005424B3" w:rsidRDefault="00B021D7" w:rsidP="00F635EE">
            <w:pPr>
              <w:rPr>
                <w:lang w:val="de-DE"/>
              </w:rPr>
            </w:pPr>
            <w:r w:rsidRPr="005424B3">
              <w:rPr>
                <w:lang w:val="de-DE"/>
              </w:rPr>
              <w:t xml:space="preserve">- </w:t>
            </w:r>
            <w:r w:rsidRPr="005424B3">
              <w:rPr>
                <w:lang w:val="nb-NO"/>
              </w:rPr>
              <w:t>HS theo dõi, ghi bài và t</w:t>
            </w:r>
            <w:r w:rsidRPr="005424B3">
              <w:rPr>
                <w:lang w:val="de-DE"/>
              </w:rPr>
              <w:t xml:space="preserve">rả lời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8083ECC" w14:textId="77777777" w:rsidR="00B021D7" w:rsidRPr="005424B3" w:rsidRDefault="00B021D7" w:rsidP="00F635EE">
            <w:pPr>
              <w:rPr>
                <w:lang w:val="de-DE"/>
              </w:rPr>
            </w:pPr>
          </w:p>
          <w:p w14:paraId="6F5E03DB" w14:textId="50899B45" w:rsidR="00B021D7" w:rsidRPr="005424B3" w:rsidRDefault="00BB2E44" w:rsidP="00F635EE">
            <w:pPr>
              <w:jc w:val="center"/>
              <w:rPr>
                <w:lang w:val="pt-BR"/>
              </w:rPr>
            </w:pPr>
            <w:r>
              <w:rPr>
                <w:lang w:val="pt-BR"/>
              </w:rPr>
              <w:t>5</w:t>
            </w:r>
          </w:p>
          <w:p w14:paraId="04C6CA0B" w14:textId="77777777" w:rsidR="00B021D7" w:rsidRPr="005424B3" w:rsidRDefault="00B021D7" w:rsidP="00F635EE">
            <w:pPr>
              <w:jc w:val="center"/>
              <w:rPr>
                <w:lang w:val="de-DE"/>
              </w:rPr>
            </w:pPr>
            <w:r w:rsidRPr="005424B3">
              <w:rPr>
                <w:lang w:val="pt-BR"/>
              </w:rPr>
              <w:t>phút</w:t>
            </w:r>
            <w:r w:rsidRPr="005424B3">
              <w:rPr>
                <w:lang w:val="de-DE"/>
              </w:rPr>
              <w:t xml:space="preserve"> </w:t>
            </w:r>
          </w:p>
        </w:tc>
      </w:tr>
      <w:tr w:rsidR="00B021D7" w:rsidRPr="005424B3" w14:paraId="15912747" w14:textId="77777777" w:rsidTr="00F635EE">
        <w:trPr>
          <w:trHeight w:val="1323"/>
        </w:trPr>
        <w:tc>
          <w:tcPr>
            <w:tcW w:w="540" w:type="dxa"/>
            <w:tcBorders>
              <w:top w:val="single" w:sz="4" w:space="0" w:color="auto"/>
              <w:left w:val="single" w:sz="4" w:space="0" w:color="auto"/>
              <w:right w:val="single" w:sz="4" w:space="0" w:color="auto"/>
            </w:tcBorders>
            <w:shd w:val="clear" w:color="auto" w:fill="auto"/>
          </w:tcPr>
          <w:p w14:paraId="4B938DAD" w14:textId="77777777" w:rsidR="00B021D7" w:rsidRPr="005424B3" w:rsidRDefault="00B021D7" w:rsidP="00F635EE">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6AF162A" w14:textId="77777777" w:rsidR="00B021D7" w:rsidRPr="005424B3" w:rsidRDefault="00B021D7" w:rsidP="00F635EE">
            <w:pPr>
              <w:rPr>
                <w:b/>
                <w:bCs/>
                <w:u w:val="single"/>
                <w:lang w:val="nb-NO"/>
              </w:rPr>
            </w:pPr>
            <w:r w:rsidRPr="005424B3">
              <w:rPr>
                <w:b/>
                <w:bCs/>
                <w:u w:val="single"/>
                <w:lang w:val="nb-NO"/>
              </w:rPr>
              <w:t>Giảng bài mới</w:t>
            </w:r>
          </w:p>
          <w:p w14:paraId="23BC80AB" w14:textId="77777777" w:rsidR="00FE0948" w:rsidRPr="005424B3" w:rsidRDefault="00FE0948" w:rsidP="00FE0948">
            <w:pPr>
              <w:spacing w:line="276" w:lineRule="auto"/>
              <w:rPr>
                <w:b/>
                <w:bCs/>
                <w:vertAlign w:val="subscript"/>
              </w:rPr>
            </w:pPr>
            <w:r w:rsidRPr="005424B3">
              <w:rPr>
                <w:b/>
                <w:bCs/>
              </w:rPr>
              <w:t>A. AXIT SUNFURIC:  H</w:t>
            </w:r>
            <w:r w:rsidRPr="005424B3">
              <w:rPr>
                <w:b/>
                <w:bCs/>
                <w:vertAlign w:val="subscript"/>
              </w:rPr>
              <w:t>2</w:t>
            </w:r>
            <w:r w:rsidRPr="005424B3">
              <w:rPr>
                <w:b/>
                <w:bCs/>
              </w:rPr>
              <w:t>SO</w:t>
            </w:r>
            <w:r w:rsidRPr="005424B3">
              <w:rPr>
                <w:b/>
                <w:bCs/>
                <w:vertAlign w:val="subscript"/>
              </w:rPr>
              <w:t>4</w:t>
            </w:r>
          </w:p>
          <w:p w14:paraId="11A0D699" w14:textId="77777777" w:rsidR="00FE0948" w:rsidRPr="005424B3" w:rsidRDefault="00FE0948" w:rsidP="00FE0948">
            <w:pPr>
              <w:spacing w:line="276" w:lineRule="auto"/>
              <w:jc w:val="both"/>
              <w:rPr>
                <w:b/>
                <w:bCs/>
              </w:rPr>
            </w:pPr>
            <w:r w:rsidRPr="005424B3">
              <w:rPr>
                <w:b/>
                <w:bCs/>
              </w:rPr>
              <w:t>I. Tính chất vật lí:</w:t>
            </w:r>
          </w:p>
          <w:p w14:paraId="62556114" w14:textId="77777777" w:rsidR="00FE0948" w:rsidRPr="005424B3" w:rsidRDefault="00FE0948" w:rsidP="00FE0948">
            <w:pPr>
              <w:spacing w:line="276" w:lineRule="auto"/>
              <w:jc w:val="both"/>
            </w:pPr>
            <w:r w:rsidRPr="005424B3">
              <w:t>-Axit Sunfuric là chất lỏng không màu, sánh như dầu thực vật, không bay hơi, tan vô hạn trong nước và tỏa nhiều nhiệt.</w:t>
            </w:r>
          </w:p>
          <w:p w14:paraId="6FE7A453" w14:textId="77777777" w:rsidR="00052838" w:rsidRPr="005424B3" w:rsidRDefault="00052838" w:rsidP="00052838">
            <w:pPr>
              <w:spacing w:line="276" w:lineRule="auto"/>
              <w:jc w:val="both"/>
              <w:rPr>
                <w:b/>
                <w:bCs/>
                <w:lang w:val="pt-BR"/>
              </w:rPr>
            </w:pPr>
            <w:r w:rsidRPr="005424B3">
              <w:rPr>
                <w:b/>
                <w:bCs/>
                <w:lang w:val="pt-BR"/>
              </w:rPr>
              <w:t>II. Tính chất hóa học:</w:t>
            </w:r>
          </w:p>
          <w:p w14:paraId="2497EDF4" w14:textId="77777777" w:rsidR="00052838" w:rsidRPr="005424B3" w:rsidRDefault="00052838" w:rsidP="00052838">
            <w:pPr>
              <w:spacing w:line="276" w:lineRule="auto"/>
              <w:jc w:val="both"/>
              <w:rPr>
                <w:lang w:val="pt-BR"/>
              </w:rPr>
            </w:pPr>
            <w:r w:rsidRPr="005424B3">
              <w:rPr>
                <w:lang w:val="pt-BR"/>
              </w:rPr>
              <w:t>+Tính axit mạnh.</w:t>
            </w:r>
          </w:p>
          <w:p w14:paraId="73906F65" w14:textId="77777777" w:rsidR="00052838" w:rsidRPr="005424B3" w:rsidRDefault="00052838" w:rsidP="00052838">
            <w:pPr>
              <w:spacing w:line="276" w:lineRule="auto"/>
              <w:jc w:val="both"/>
              <w:rPr>
                <w:lang w:val="pt-BR"/>
              </w:rPr>
            </w:pPr>
            <w:r w:rsidRPr="005424B3">
              <w:rPr>
                <w:lang w:val="pt-BR"/>
              </w:rPr>
              <w:t>+Tính oxihóa mạnh.</w:t>
            </w:r>
          </w:p>
          <w:p w14:paraId="070E7A05" w14:textId="77777777" w:rsidR="00052838" w:rsidRPr="005424B3" w:rsidRDefault="00052838" w:rsidP="00052838">
            <w:pPr>
              <w:spacing w:line="276" w:lineRule="auto"/>
              <w:jc w:val="both"/>
              <w:rPr>
                <w:b/>
                <w:bCs/>
                <w:lang w:val="pt-BR"/>
              </w:rPr>
            </w:pPr>
            <w:r w:rsidRPr="005424B3">
              <w:rPr>
                <w:b/>
                <w:bCs/>
                <w:lang w:val="pt-BR"/>
              </w:rPr>
              <w:t>1. Tính axit:</w:t>
            </w:r>
          </w:p>
          <w:p w14:paraId="516BBCC0" w14:textId="2EB48A19" w:rsidR="00052838" w:rsidRPr="005424B3" w:rsidRDefault="00052838" w:rsidP="00052838">
            <w:pPr>
              <w:spacing w:line="276" w:lineRule="auto"/>
              <w:jc w:val="both"/>
              <w:rPr>
                <w:lang w:val="pt-BR"/>
              </w:rPr>
            </w:pPr>
            <w:r w:rsidRPr="005424B3">
              <w:rPr>
                <w:lang w:val="pt-BR"/>
              </w:rPr>
              <w:t>Axit Sunfuric loãng có đầy đủ tính chất hóa học của một axit mạnh:</w:t>
            </w:r>
          </w:p>
          <w:p w14:paraId="483FF6F3" w14:textId="77777777" w:rsidR="00052838" w:rsidRPr="005424B3" w:rsidRDefault="00052838" w:rsidP="00052838">
            <w:pPr>
              <w:spacing w:line="276" w:lineRule="auto"/>
              <w:rPr>
                <w:lang w:val="pt-BR"/>
              </w:rPr>
            </w:pPr>
            <w:r w:rsidRPr="005424B3">
              <w:rPr>
                <w:lang w:val="pt-BR"/>
              </w:rPr>
              <w:t>H</w:t>
            </w:r>
            <w:r w:rsidRPr="005424B3">
              <w:rPr>
                <w:vertAlign w:val="subscript"/>
                <w:lang w:val="pt-BR"/>
              </w:rPr>
              <w:t>2</w:t>
            </w:r>
            <w:r w:rsidRPr="005424B3">
              <w:rPr>
                <w:lang w:val="pt-BR"/>
              </w:rPr>
              <w:t>SO</w:t>
            </w:r>
            <w:r w:rsidRPr="005424B3">
              <w:rPr>
                <w:vertAlign w:val="subscript"/>
                <w:lang w:val="pt-BR"/>
              </w:rPr>
              <w:t>4</w:t>
            </w:r>
            <w:r w:rsidRPr="005424B3">
              <w:rPr>
                <w:lang w:val="pt-BR"/>
              </w:rPr>
              <w:t>+ NaOH</w:t>
            </w:r>
            <w:r w:rsidR="008B7B59">
              <w:rPr>
                <w:position w:val="-6"/>
                <w:lang w:val="pt-BR"/>
              </w:rPr>
              <w:pict w14:anchorId="31C87D24">
                <v:shape id="_x0000_i1063" type="#_x0000_t75" style="width:15.05pt;height:10.9pt">
                  <v:imagedata r:id="rId29" o:title=""/>
                </v:shape>
              </w:pict>
            </w:r>
            <w:r w:rsidRPr="005424B3">
              <w:rPr>
                <w:lang w:val="pt-BR"/>
              </w:rPr>
              <w:t>Na</w:t>
            </w:r>
            <w:r w:rsidRPr="005424B3">
              <w:rPr>
                <w:vertAlign w:val="subscript"/>
                <w:lang w:val="pt-BR"/>
              </w:rPr>
              <w:t>2</w:t>
            </w:r>
            <w:r w:rsidRPr="005424B3">
              <w:rPr>
                <w:lang w:val="pt-BR"/>
              </w:rPr>
              <w:t>SO</w:t>
            </w:r>
            <w:r w:rsidRPr="005424B3">
              <w:rPr>
                <w:vertAlign w:val="subscript"/>
                <w:lang w:val="pt-BR"/>
              </w:rPr>
              <w:t>4</w:t>
            </w:r>
            <w:r w:rsidRPr="005424B3">
              <w:rPr>
                <w:lang w:val="pt-BR"/>
              </w:rPr>
              <w:t>+ H</w:t>
            </w:r>
            <w:r w:rsidRPr="005424B3">
              <w:rPr>
                <w:vertAlign w:val="subscript"/>
                <w:lang w:val="pt-BR"/>
              </w:rPr>
              <w:t>2</w:t>
            </w:r>
            <w:r w:rsidRPr="005424B3">
              <w:rPr>
                <w:lang w:val="pt-BR"/>
              </w:rPr>
              <w:t>O</w:t>
            </w:r>
          </w:p>
          <w:p w14:paraId="4974E41B" w14:textId="77777777" w:rsidR="00052838" w:rsidRPr="005424B3" w:rsidRDefault="00052838" w:rsidP="00052838">
            <w:pPr>
              <w:spacing w:line="276" w:lineRule="auto"/>
              <w:jc w:val="both"/>
              <w:rPr>
                <w:lang w:val="pt-BR"/>
              </w:rPr>
            </w:pPr>
            <w:r w:rsidRPr="005424B3">
              <w:rPr>
                <w:lang w:val="pt-BR"/>
              </w:rPr>
              <w:t>H</w:t>
            </w:r>
            <w:r w:rsidRPr="005424B3">
              <w:rPr>
                <w:vertAlign w:val="subscript"/>
                <w:lang w:val="pt-BR"/>
              </w:rPr>
              <w:t>2</w:t>
            </w:r>
            <w:r w:rsidRPr="005424B3">
              <w:rPr>
                <w:lang w:val="pt-BR"/>
              </w:rPr>
              <w:t>SO</w:t>
            </w:r>
            <w:r w:rsidRPr="005424B3">
              <w:rPr>
                <w:vertAlign w:val="subscript"/>
                <w:lang w:val="pt-BR"/>
              </w:rPr>
              <w:t>4</w:t>
            </w:r>
            <w:r w:rsidRPr="005424B3">
              <w:rPr>
                <w:lang w:val="pt-BR"/>
              </w:rPr>
              <w:t>+ CaO</w:t>
            </w:r>
            <w:r w:rsidR="008B7B59">
              <w:rPr>
                <w:position w:val="-6"/>
                <w:lang w:val="pt-BR"/>
              </w:rPr>
              <w:pict w14:anchorId="73758D17">
                <v:shape id="_x0000_i1064" type="#_x0000_t75" style="width:15.05pt;height:10.9pt">
                  <v:imagedata r:id="rId30" o:title=""/>
                </v:shape>
              </w:pict>
            </w:r>
            <w:r w:rsidRPr="005424B3">
              <w:rPr>
                <w:lang w:val="pt-BR"/>
              </w:rPr>
              <w:t>CaSO</w:t>
            </w:r>
            <w:r w:rsidRPr="005424B3">
              <w:rPr>
                <w:vertAlign w:val="subscript"/>
                <w:lang w:val="pt-BR"/>
              </w:rPr>
              <w:t xml:space="preserve">4 </w:t>
            </w:r>
            <w:r w:rsidRPr="005424B3">
              <w:rPr>
                <w:lang w:val="pt-BR"/>
              </w:rPr>
              <w:t>+ H</w:t>
            </w:r>
            <w:r w:rsidRPr="005424B3">
              <w:rPr>
                <w:vertAlign w:val="subscript"/>
                <w:lang w:val="pt-BR"/>
              </w:rPr>
              <w:t>2</w:t>
            </w:r>
            <w:r w:rsidRPr="005424B3">
              <w:rPr>
                <w:lang w:val="pt-BR"/>
              </w:rPr>
              <w:t>O</w:t>
            </w:r>
          </w:p>
          <w:p w14:paraId="052E8054" w14:textId="77777777" w:rsidR="00052838" w:rsidRPr="005424B3" w:rsidRDefault="00052838" w:rsidP="00052838">
            <w:pPr>
              <w:spacing w:line="276" w:lineRule="auto"/>
              <w:jc w:val="both"/>
              <w:rPr>
                <w:vertAlign w:val="subscript"/>
                <w:lang w:val="pt-BR"/>
              </w:rPr>
            </w:pPr>
            <w:r w:rsidRPr="005424B3">
              <w:rPr>
                <w:lang w:val="pt-BR"/>
              </w:rPr>
              <w:t>H</w:t>
            </w:r>
            <w:r w:rsidRPr="005424B3">
              <w:rPr>
                <w:vertAlign w:val="subscript"/>
                <w:lang w:val="pt-BR"/>
              </w:rPr>
              <w:t>2</w:t>
            </w:r>
            <w:r w:rsidRPr="005424B3">
              <w:rPr>
                <w:lang w:val="pt-BR"/>
              </w:rPr>
              <w:t>SO</w:t>
            </w:r>
            <w:r w:rsidRPr="005424B3">
              <w:rPr>
                <w:vertAlign w:val="subscript"/>
                <w:lang w:val="pt-BR"/>
              </w:rPr>
              <w:t>4</w:t>
            </w:r>
            <w:r w:rsidRPr="005424B3">
              <w:rPr>
                <w:lang w:val="pt-BR"/>
              </w:rPr>
              <w:t>+CaCO</w:t>
            </w:r>
            <w:r w:rsidRPr="005424B3">
              <w:rPr>
                <w:vertAlign w:val="subscript"/>
                <w:lang w:val="pt-BR"/>
              </w:rPr>
              <w:t>3</w:t>
            </w:r>
            <w:r w:rsidR="008B7B59">
              <w:rPr>
                <w:position w:val="-6"/>
                <w:lang w:val="pt-BR"/>
              </w:rPr>
              <w:pict w14:anchorId="7FB2A257">
                <v:shape id="_x0000_i1065" type="#_x0000_t75" style="width:15.05pt;height:10.9pt">
                  <v:imagedata r:id="rId30" o:title=""/>
                </v:shape>
              </w:pict>
            </w:r>
            <w:r w:rsidRPr="005424B3">
              <w:rPr>
                <w:lang w:val="pt-BR"/>
              </w:rPr>
              <w:t>CaSO</w:t>
            </w:r>
            <w:r w:rsidRPr="005424B3">
              <w:rPr>
                <w:vertAlign w:val="subscript"/>
                <w:lang w:val="pt-BR"/>
              </w:rPr>
              <w:t xml:space="preserve">4 </w:t>
            </w:r>
            <w:r w:rsidRPr="005424B3">
              <w:rPr>
                <w:lang w:val="pt-BR"/>
              </w:rPr>
              <w:t>+ H</w:t>
            </w:r>
            <w:r w:rsidRPr="005424B3">
              <w:rPr>
                <w:vertAlign w:val="subscript"/>
                <w:lang w:val="pt-BR"/>
              </w:rPr>
              <w:t>2</w:t>
            </w:r>
            <w:r w:rsidRPr="005424B3">
              <w:rPr>
                <w:lang w:val="pt-BR"/>
              </w:rPr>
              <w:t>O+ CO</w:t>
            </w:r>
            <w:r w:rsidRPr="005424B3">
              <w:rPr>
                <w:vertAlign w:val="subscript"/>
                <w:lang w:val="pt-BR"/>
              </w:rPr>
              <w:t>2</w:t>
            </w:r>
          </w:p>
          <w:p w14:paraId="1A7A241A" w14:textId="77777777" w:rsidR="00052838" w:rsidRPr="005424B3" w:rsidRDefault="00052838" w:rsidP="00052838">
            <w:pPr>
              <w:spacing w:line="276" w:lineRule="auto"/>
              <w:jc w:val="both"/>
              <w:rPr>
                <w:lang w:val="pt-BR"/>
              </w:rPr>
            </w:pPr>
            <w:r w:rsidRPr="005424B3">
              <w:rPr>
                <w:lang w:val="pt-BR"/>
              </w:rPr>
              <w:t>3H</w:t>
            </w:r>
            <w:r w:rsidRPr="005424B3">
              <w:rPr>
                <w:vertAlign w:val="subscript"/>
                <w:lang w:val="pt-BR"/>
              </w:rPr>
              <w:t>2</w:t>
            </w:r>
            <w:r w:rsidRPr="005424B3">
              <w:rPr>
                <w:lang w:val="pt-BR"/>
              </w:rPr>
              <w:t>SO</w:t>
            </w:r>
            <w:r w:rsidRPr="005424B3">
              <w:rPr>
                <w:vertAlign w:val="subscript"/>
                <w:lang w:val="pt-BR"/>
              </w:rPr>
              <w:t>4</w:t>
            </w:r>
            <w:r w:rsidRPr="005424B3">
              <w:rPr>
                <w:lang w:val="pt-BR"/>
              </w:rPr>
              <w:t>+ 2Al</w:t>
            </w:r>
            <w:r w:rsidR="008B7B59">
              <w:rPr>
                <w:position w:val="-6"/>
              </w:rPr>
              <w:pict w14:anchorId="030ACE88">
                <v:shape id="_x0000_i1066" type="#_x0000_t75" style="width:15.05pt;height:10.9pt">
                  <v:imagedata r:id="rId29" o:title=""/>
                </v:shape>
              </w:pict>
            </w:r>
            <w:r w:rsidRPr="005424B3">
              <w:rPr>
                <w:lang w:val="pt-BR"/>
              </w:rPr>
              <w:t>Al</w:t>
            </w:r>
            <w:r w:rsidRPr="005424B3">
              <w:rPr>
                <w:vertAlign w:val="subscript"/>
                <w:lang w:val="pt-BR"/>
              </w:rPr>
              <w:t>2</w:t>
            </w:r>
            <w:r w:rsidRPr="005424B3">
              <w:rPr>
                <w:lang w:val="pt-BR"/>
              </w:rPr>
              <w:t>(SO</w:t>
            </w:r>
            <w:r w:rsidRPr="005424B3">
              <w:rPr>
                <w:vertAlign w:val="subscript"/>
                <w:lang w:val="pt-BR"/>
              </w:rPr>
              <w:t>4</w:t>
            </w:r>
            <w:r w:rsidRPr="005424B3">
              <w:rPr>
                <w:lang w:val="pt-BR"/>
              </w:rPr>
              <w:t>)</w:t>
            </w:r>
            <w:r w:rsidRPr="005424B3">
              <w:rPr>
                <w:vertAlign w:val="subscript"/>
                <w:lang w:val="pt-BR"/>
              </w:rPr>
              <w:t xml:space="preserve">3 </w:t>
            </w:r>
            <w:r w:rsidRPr="005424B3">
              <w:rPr>
                <w:lang w:val="pt-BR"/>
              </w:rPr>
              <w:t>+ 3H</w:t>
            </w:r>
            <w:r w:rsidRPr="005424B3">
              <w:rPr>
                <w:vertAlign w:val="subscript"/>
                <w:lang w:val="pt-BR"/>
              </w:rPr>
              <w:t>2</w:t>
            </w:r>
          </w:p>
          <w:p w14:paraId="5AC7C4E6" w14:textId="77777777" w:rsidR="00052838" w:rsidRPr="005424B3" w:rsidRDefault="00052838" w:rsidP="00052838">
            <w:pPr>
              <w:spacing w:line="276" w:lineRule="auto"/>
              <w:jc w:val="both"/>
              <w:rPr>
                <w:b/>
                <w:bCs/>
                <w:i/>
                <w:iCs/>
                <w:u w:val="single"/>
                <w:lang w:val="pt-BR"/>
              </w:rPr>
            </w:pPr>
            <w:r w:rsidRPr="005424B3">
              <w:rPr>
                <w:b/>
                <w:bCs/>
                <w:i/>
                <w:iCs/>
                <w:u w:val="single"/>
                <w:lang w:val="pt-BR"/>
              </w:rPr>
              <w:t xml:space="preserve">Lưu ý: </w:t>
            </w:r>
          </w:p>
          <w:p w14:paraId="7F5DEB2E" w14:textId="669CCE0F" w:rsidR="00052838" w:rsidRPr="005424B3" w:rsidRDefault="00052838" w:rsidP="00052838">
            <w:pPr>
              <w:spacing w:line="276" w:lineRule="auto"/>
              <w:jc w:val="both"/>
              <w:rPr>
                <w:b/>
                <w:bCs/>
                <w:i/>
                <w:iCs/>
                <w:lang w:val="pt-BR"/>
              </w:rPr>
            </w:pPr>
            <w:r w:rsidRPr="005424B3">
              <w:rPr>
                <w:b/>
                <w:bCs/>
                <w:i/>
                <w:iCs/>
                <w:lang w:val="pt-BR"/>
              </w:rPr>
              <w:t>- H</w:t>
            </w:r>
            <w:r w:rsidRPr="005424B3">
              <w:rPr>
                <w:b/>
                <w:bCs/>
                <w:i/>
                <w:iCs/>
                <w:vertAlign w:val="subscript"/>
                <w:lang w:val="pt-BR"/>
              </w:rPr>
              <w:t>2</w:t>
            </w:r>
            <w:r w:rsidRPr="005424B3">
              <w:rPr>
                <w:b/>
                <w:bCs/>
                <w:i/>
                <w:iCs/>
                <w:lang w:val="pt-BR"/>
              </w:rPr>
              <w:t>SO</w:t>
            </w:r>
            <w:r w:rsidRPr="005424B3">
              <w:rPr>
                <w:b/>
                <w:bCs/>
                <w:i/>
                <w:iCs/>
                <w:vertAlign w:val="subscript"/>
                <w:lang w:val="pt-BR"/>
              </w:rPr>
              <w:t>4</w:t>
            </w:r>
            <w:r w:rsidRPr="005424B3">
              <w:rPr>
                <w:b/>
                <w:bCs/>
                <w:i/>
                <w:iCs/>
                <w:lang w:val="pt-BR"/>
              </w:rPr>
              <w:t xml:space="preserve"> loãng không phản ứng với các kim loại đứng sau Hiđro</w:t>
            </w:r>
          </w:p>
          <w:p w14:paraId="58F63849" w14:textId="2CB69994" w:rsidR="00052838" w:rsidRPr="005424B3" w:rsidRDefault="00052838" w:rsidP="00052838">
            <w:pPr>
              <w:spacing w:line="276" w:lineRule="auto"/>
              <w:jc w:val="both"/>
              <w:rPr>
                <w:b/>
                <w:bCs/>
                <w:lang w:val="de-DE"/>
              </w:rPr>
            </w:pPr>
            <w:r w:rsidRPr="005424B3">
              <w:rPr>
                <w:b/>
                <w:bCs/>
                <w:lang w:val="de-DE"/>
              </w:rPr>
              <w:t xml:space="preserve">2. </w:t>
            </w:r>
            <w:r w:rsidRPr="005424B3">
              <w:rPr>
                <w:b/>
                <w:lang w:val="de-DE"/>
              </w:rPr>
              <w:t xml:space="preserve">Axit Sunfuric đặc nóng </w:t>
            </w:r>
            <w:r w:rsidRPr="005424B3">
              <w:rPr>
                <w:b/>
                <w:bCs/>
                <w:lang w:val="de-DE"/>
              </w:rPr>
              <w:t xml:space="preserve"> oxi hóa mạnh:</w:t>
            </w:r>
          </w:p>
          <w:p w14:paraId="65FCF738" w14:textId="21B46C53" w:rsidR="00052838" w:rsidRPr="005424B3" w:rsidRDefault="00052838" w:rsidP="00052838">
            <w:pPr>
              <w:spacing w:line="276" w:lineRule="auto"/>
              <w:jc w:val="both"/>
              <w:rPr>
                <w:lang w:val="de-DE"/>
              </w:rPr>
            </w:pPr>
            <w:r w:rsidRPr="005424B3">
              <w:rPr>
                <w:b/>
                <w:bCs/>
                <w:i/>
                <w:iCs/>
                <w:lang w:val="de-DE"/>
              </w:rPr>
              <w:t>a/Tác dụng với kim loại</w:t>
            </w:r>
            <w:r w:rsidRPr="005424B3">
              <w:rPr>
                <w:lang w:val="de-DE"/>
              </w:rPr>
              <w:t xml:space="preserve"> </w:t>
            </w:r>
          </w:p>
          <w:p w14:paraId="38FB061C" w14:textId="114C6EE2" w:rsidR="00052838" w:rsidRPr="005424B3" w:rsidRDefault="00052838" w:rsidP="00052838">
            <w:pPr>
              <w:spacing w:line="276" w:lineRule="auto"/>
              <w:jc w:val="both"/>
              <w:rPr>
                <w:lang w:val="pt-BR"/>
              </w:rPr>
            </w:pPr>
            <w:r w:rsidRPr="005424B3">
              <w:rPr>
                <w:lang w:val="pt-BR"/>
              </w:rPr>
              <w:lastRenderedPageBreak/>
              <w:t>2Fe +6H</w:t>
            </w:r>
            <w:r w:rsidRPr="005424B3">
              <w:rPr>
                <w:vertAlign w:val="subscript"/>
                <w:lang w:val="pt-BR"/>
              </w:rPr>
              <w:t>2</w:t>
            </w:r>
            <w:r w:rsidRPr="005424B3">
              <w:rPr>
                <w:lang w:val="pt-BR"/>
              </w:rPr>
              <w:t>SO</w:t>
            </w:r>
            <w:r w:rsidRPr="005424B3">
              <w:rPr>
                <w:vertAlign w:val="subscript"/>
                <w:lang w:val="pt-BR"/>
              </w:rPr>
              <w:t>4đặc</w:t>
            </w:r>
            <w:r w:rsidR="008B7B59">
              <w:rPr>
                <w:position w:val="-6"/>
              </w:rPr>
              <w:pict w14:anchorId="459726B1">
                <v:shape id="_x0000_i1067" type="#_x0000_t75" style="width:34.35pt;height:18.4pt">
                  <v:imagedata r:id="rId31" o:title=""/>
                </v:shape>
              </w:pict>
            </w:r>
            <w:r w:rsidRPr="005424B3">
              <w:rPr>
                <w:lang w:val="pt-BR"/>
              </w:rPr>
              <w:t>Fe</w:t>
            </w:r>
            <w:r w:rsidRPr="005424B3">
              <w:rPr>
                <w:vertAlign w:val="subscript"/>
                <w:lang w:val="pt-BR"/>
              </w:rPr>
              <w:t>2</w:t>
            </w:r>
            <w:r w:rsidRPr="005424B3">
              <w:rPr>
                <w:lang w:val="pt-BR"/>
              </w:rPr>
              <w:t>(SO</w:t>
            </w:r>
            <w:r w:rsidRPr="005424B3">
              <w:rPr>
                <w:vertAlign w:val="subscript"/>
                <w:lang w:val="pt-BR"/>
              </w:rPr>
              <w:t>4</w:t>
            </w:r>
            <w:r w:rsidRPr="005424B3">
              <w:rPr>
                <w:lang w:val="pt-BR"/>
              </w:rPr>
              <w:t>)</w:t>
            </w:r>
            <w:r w:rsidRPr="005424B3">
              <w:rPr>
                <w:vertAlign w:val="subscript"/>
                <w:lang w:val="pt-BR"/>
              </w:rPr>
              <w:t>3</w:t>
            </w:r>
            <w:r w:rsidRPr="005424B3">
              <w:rPr>
                <w:lang w:val="pt-BR"/>
              </w:rPr>
              <w:t xml:space="preserve"> + 3SO</w:t>
            </w:r>
            <w:r w:rsidRPr="005424B3">
              <w:rPr>
                <w:vertAlign w:val="subscript"/>
                <w:lang w:val="pt-BR"/>
              </w:rPr>
              <w:t>2</w:t>
            </w:r>
            <w:r w:rsidRPr="005424B3">
              <w:rPr>
                <w:lang w:val="pt-BR"/>
              </w:rPr>
              <w:t xml:space="preserve"> + 6H</w:t>
            </w:r>
            <w:r w:rsidRPr="005424B3">
              <w:rPr>
                <w:vertAlign w:val="subscript"/>
                <w:lang w:val="pt-BR"/>
              </w:rPr>
              <w:t>2</w:t>
            </w:r>
            <w:r w:rsidRPr="005424B3">
              <w:rPr>
                <w:lang w:val="pt-BR"/>
              </w:rPr>
              <w:t>O</w:t>
            </w:r>
          </w:p>
          <w:p w14:paraId="7EA403C3" w14:textId="7A169B90" w:rsidR="00052838" w:rsidRPr="005424B3" w:rsidRDefault="00052838" w:rsidP="00052838">
            <w:pPr>
              <w:spacing w:line="276" w:lineRule="auto"/>
              <w:jc w:val="both"/>
              <w:rPr>
                <w:lang w:val="pt-BR"/>
              </w:rPr>
            </w:pPr>
            <w:r w:rsidRPr="005424B3">
              <w:rPr>
                <w:lang w:val="pt-BR"/>
              </w:rPr>
              <w:t>Cu +2H</w:t>
            </w:r>
            <w:r w:rsidRPr="005424B3">
              <w:rPr>
                <w:vertAlign w:val="subscript"/>
                <w:lang w:val="pt-BR"/>
              </w:rPr>
              <w:t>2</w:t>
            </w:r>
            <w:r w:rsidRPr="005424B3">
              <w:rPr>
                <w:lang w:val="pt-BR"/>
              </w:rPr>
              <w:t>SO</w:t>
            </w:r>
            <w:r w:rsidRPr="005424B3">
              <w:rPr>
                <w:vertAlign w:val="subscript"/>
                <w:lang w:val="pt-BR"/>
              </w:rPr>
              <w:t>4đặc</w:t>
            </w:r>
            <w:r w:rsidR="008B7B59">
              <w:rPr>
                <w:position w:val="-6"/>
              </w:rPr>
              <w:pict w14:anchorId="52B41CE8">
                <v:shape id="_x0000_i1068" type="#_x0000_t75" style="width:34.35pt;height:18.4pt">
                  <v:imagedata r:id="rId32" o:title=""/>
                </v:shape>
              </w:pict>
            </w:r>
            <w:r w:rsidRPr="005424B3">
              <w:rPr>
                <w:lang w:val="pt-BR"/>
              </w:rPr>
              <w:t>CuSO</w:t>
            </w:r>
            <w:r w:rsidRPr="005424B3">
              <w:rPr>
                <w:vertAlign w:val="subscript"/>
                <w:lang w:val="pt-BR"/>
              </w:rPr>
              <w:t>4</w:t>
            </w:r>
            <w:r w:rsidRPr="005424B3">
              <w:rPr>
                <w:lang w:val="pt-BR"/>
              </w:rPr>
              <w:t xml:space="preserve"> + SO</w:t>
            </w:r>
            <w:r w:rsidRPr="005424B3">
              <w:rPr>
                <w:vertAlign w:val="subscript"/>
                <w:lang w:val="pt-BR"/>
              </w:rPr>
              <w:t>2</w:t>
            </w:r>
            <w:r w:rsidRPr="005424B3">
              <w:rPr>
                <w:lang w:val="pt-BR"/>
              </w:rPr>
              <w:t xml:space="preserve"> + 2H</w:t>
            </w:r>
            <w:r w:rsidRPr="005424B3">
              <w:rPr>
                <w:vertAlign w:val="subscript"/>
                <w:lang w:val="pt-BR"/>
              </w:rPr>
              <w:t>2</w:t>
            </w:r>
            <w:r w:rsidRPr="005424B3">
              <w:rPr>
                <w:lang w:val="pt-BR"/>
              </w:rPr>
              <w:t>O</w:t>
            </w:r>
          </w:p>
          <w:p w14:paraId="01FAAF2D" w14:textId="0920434A" w:rsidR="00052838" w:rsidRPr="005424B3" w:rsidRDefault="00052838" w:rsidP="00052838">
            <w:pPr>
              <w:spacing w:line="276" w:lineRule="auto"/>
              <w:jc w:val="both"/>
              <w:rPr>
                <w:lang w:val="pt-BR"/>
              </w:rPr>
            </w:pPr>
            <w:r w:rsidRPr="005424B3">
              <w:rPr>
                <w:lang w:val="pt-BR"/>
              </w:rPr>
              <w:t>2Ag +2H</w:t>
            </w:r>
            <w:r w:rsidRPr="005424B3">
              <w:rPr>
                <w:vertAlign w:val="subscript"/>
                <w:lang w:val="pt-BR"/>
              </w:rPr>
              <w:t>2</w:t>
            </w:r>
            <w:r w:rsidRPr="005424B3">
              <w:rPr>
                <w:lang w:val="pt-BR"/>
              </w:rPr>
              <w:t>SO</w:t>
            </w:r>
            <w:r w:rsidRPr="005424B3">
              <w:rPr>
                <w:vertAlign w:val="subscript"/>
                <w:lang w:val="pt-BR"/>
              </w:rPr>
              <w:t>4đặc</w:t>
            </w:r>
            <w:r w:rsidR="008B7B59">
              <w:rPr>
                <w:position w:val="-6"/>
              </w:rPr>
              <w:pict w14:anchorId="62C5CA7E">
                <v:shape id="_x0000_i1069" type="#_x0000_t75" style="width:34.35pt;height:18.4pt">
                  <v:imagedata r:id="rId32" o:title=""/>
                </v:shape>
              </w:pict>
            </w:r>
            <w:r w:rsidRPr="005424B3">
              <w:t>A</w:t>
            </w:r>
            <w:r w:rsidRPr="005424B3">
              <w:rPr>
                <w:lang w:val="pt-BR"/>
              </w:rPr>
              <w:t>g</w:t>
            </w:r>
            <w:r w:rsidRPr="005424B3">
              <w:rPr>
                <w:vertAlign w:val="subscript"/>
                <w:lang w:val="pt-BR"/>
              </w:rPr>
              <w:t>2</w:t>
            </w:r>
            <w:r w:rsidRPr="005424B3">
              <w:rPr>
                <w:lang w:val="pt-BR"/>
              </w:rPr>
              <w:t>SO</w:t>
            </w:r>
            <w:r w:rsidRPr="005424B3">
              <w:rPr>
                <w:vertAlign w:val="subscript"/>
                <w:lang w:val="pt-BR"/>
              </w:rPr>
              <w:t>4</w:t>
            </w:r>
            <w:r w:rsidRPr="005424B3">
              <w:rPr>
                <w:lang w:val="pt-BR"/>
              </w:rPr>
              <w:t xml:space="preserve"> + SO</w:t>
            </w:r>
            <w:r w:rsidRPr="005424B3">
              <w:rPr>
                <w:vertAlign w:val="subscript"/>
                <w:lang w:val="pt-BR"/>
              </w:rPr>
              <w:t>2</w:t>
            </w:r>
            <w:r w:rsidRPr="005424B3">
              <w:rPr>
                <w:lang w:val="pt-BR"/>
              </w:rPr>
              <w:t xml:space="preserve"> + 2H</w:t>
            </w:r>
            <w:r w:rsidRPr="005424B3">
              <w:rPr>
                <w:vertAlign w:val="subscript"/>
                <w:lang w:val="pt-BR"/>
              </w:rPr>
              <w:t>2</w:t>
            </w:r>
            <w:r w:rsidRPr="005424B3">
              <w:rPr>
                <w:lang w:val="pt-BR"/>
              </w:rPr>
              <w:t>O</w:t>
            </w:r>
          </w:p>
          <w:p w14:paraId="737EB2DB" w14:textId="77777777" w:rsidR="00052838" w:rsidRPr="005424B3" w:rsidRDefault="00052838" w:rsidP="00052838">
            <w:pPr>
              <w:spacing w:line="276" w:lineRule="auto"/>
              <w:jc w:val="both"/>
              <w:rPr>
                <w:i/>
                <w:iCs/>
                <w:lang w:val="pt-BR"/>
              </w:rPr>
            </w:pPr>
            <w:r w:rsidRPr="005424B3">
              <w:rPr>
                <w:b/>
                <w:bCs/>
                <w:i/>
                <w:iCs/>
                <w:lang w:val="pt-BR"/>
              </w:rPr>
              <w:t>b/Tác dụng với phi kim</w:t>
            </w:r>
          </w:p>
          <w:p w14:paraId="5EA07038" w14:textId="4726D42B" w:rsidR="00052838" w:rsidRPr="005424B3" w:rsidRDefault="00052838" w:rsidP="00052838">
            <w:pPr>
              <w:spacing w:line="276" w:lineRule="auto"/>
              <w:jc w:val="both"/>
              <w:rPr>
                <w:lang w:val="pt-BR"/>
              </w:rPr>
            </w:pPr>
            <w:r w:rsidRPr="005424B3">
              <w:rPr>
                <w:lang w:val="pt-BR"/>
              </w:rPr>
              <w:t>Axit Sunfuric đặc nóng oxihóa phi kim</w:t>
            </w:r>
          </w:p>
          <w:p w14:paraId="6C58DCAF" w14:textId="78794755" w:rsidR="00052838" w:rsidRPr="005424B3" w:rsidRDefault="00052838" w:rsidP="00052838">
            <w:pPr>
              <w:spacing w:line="276" w:lineRule="auto"/>
              <w:jc w:val="both"/>
              <w:rPr>
                <w:lang w:val="pt-BR"/>
              </w:rPr>
            </w:pPr>
            <w:r w:rsidRPr="005424B3">
              <w:rPr>
                <w:lang w:val="pt-BR"/>
              </w:rPr>
              <w:t>C + 2H</w:t>
            </w:r>
            <w:r w:rsidRPr="005424B3">
              <w:rPr>
                <w:vertAlign w:val="subscript"/>
                <w:lang w:val="pt-BR"/>
              </w:rPr>
              <w:t>2</w:t>
            </w:r>
            <w:r w:rsidRPr="005424B3">
              <w:rPr>
                <w:lang w:val="pt-BR"/>
              </w:rPr>
              <w:t>SO</w:t>
            </w:r>
            <w:r w:rsidRPr="005424B3">
              <w:rPr>
                <w:vertAlign w:val="subscript"/>
                <w:lang w:val="pt-BR"/>
              </w:rPr>
              <w:t>4đặc</w:t>
            </w:r>
            <w:r w:rsidR="008B7B59">
              <w:rPr>
                <w:position w:val="-6"/>
              </w:rPr>
              <w:pict w14:anchorId="2008441C">
                <v:shape id="_x0000_i1070" type="#_x0000_t75" style="width:34.35pt;height:18.4pt">
                  <v:imagedata r:id="rId31" o:title=""/>
                </v:shape>
              </w:pict>
            </w:r>
            <w:r w:rsidRPr="005424B3">
              <w:rPr>
                <w:lang w:val="pt-BR"/>
              </w:rPr>
              <w:t>CO</w:t>
            </w:r>
            <w:r w:rsidRPr="005424B3">
              <w:rPr>
                <w:vertAlign w:val="subscript"/>
                <w:lang w:val="pt-BR"/>
              </w:rPr>
              <w:t>2</w:t>
            </w:r>
            <w:r w:rsidRPr="005424B3">
              <w:rPr>
                <w:lang w:val="pt-BR"/>
              </w:rPr>
              <w:t xml:space="preserve"> + 2SO</w:t>
            </w:r>
            <w:r w:rsidRPr="005424B3">
              <w:rPr>
                <w:vertAlign w:val="subscript"/>
                <w:lang w:val="pt-BR"/>
              </w:rPr>
              <w:t>2</w:t>
            </w:r>
            <w:r w:rsidRPr="005424B3">
              <w:rPr>
                <w:lang w:val="pt-BR"/>
              </w:rPr>
              <w:t xml:space="preserve"> + 2H</w:t>
            </w:r>
            <w:r w:rsidRPr="005424B3">
              <w:rPr>
                <w:vertAlign w:val="subscript"/>
                <w:lang w:val="pt-BR"/>
              </w:rPr>
              <w:t>2</w:t>
            </w:r>
            <w:r w:rsidRPr="005424B3">
              <w:rPr>
                <w:lang w:val="pt-BR"/>
              </w:rPr>
              <w:t>O</w:t>
            </w:r>
          </w:p>
          <w:p w14:paraId="1B8F8F5A" w14:textId="77777777" w:rsidR="00B021D7" w:rsidRPr="005424B3" w:rsidRDefault="00052838" w:rsidP="00052838">
            <w:pPr>
              <w:jc w:val="both"/>
              <w:rPr>
                <w:lang w:val="pt-BR"/>
              </w:rPr>
            </w:pPr>
            <w:r w:rsidRPr="005424B3">
              <w:rPr>
                <w:lang w:val="pt-BR"/>
              </w:rPr>
              <w:t>S+2H</w:t>
            </w:r>
            <w:r w:rsidRPr="005424B3">
              <w:rPr>
                <w:vertAlign w:val="subscript"/>
                <w:lang w:val="pt-BR"/>
              </w:rPr>
              <w:t>2</w:t>
            </w:r>
            <w:r w:rsidRPr="005424B3">
              <w:rPr>
                <w:lang w:val="pt-BR"/>
              </w:rPr>
              <w:t>SO</w:t>
            </w:r>
            <w:r w:rsidRPr="005424B3">
              <w:rPr>
                <w:vertAlign w:val="subscript"/>
                <w:lang w:val="pt-BR"/>
              </w:rPr>
              <w:t>4đặc</w:t>
            </w:r>
            <w:r w:rsidR="008B7B59">
              <w:rPr>
                <w:position w:val="-6"/>
              </w:rPr>
              <w:pict w14:anchorId="7829B7D7">
                <v:shape id="_x0000_i1071" type="#_x0000_t75" style="width:34.35pt;height:18.4pt">
                  <v:imagedata r:id="rId31" o:title=""/>
                </v:shape>
              </w:pict>
            </w:r>
            <w:r w:rsidRPr="005424B3">
              <w:rPr>
                <w:lang w:val="pt-BR"/>
              </w:rPr>
              <w:t>3SO</w:t>
            </w:r>
            <w:r w:rsidRPr="005424B3">
              <w:rPr>
                <w:vertAlign w:val="subscript"/>
                <w:lang w:val="pt-BR"/>
              </w:rPr>
              <w:t>2</w:t>
            </w:r>
            <w:r w:rsidRPr="005424B3">
              <w:rPr>
                <w:lang w:val="pt-BR"/>
              </w:rPr>
              <w:t xml:space="preserve"> + 2H</w:t>
            </w:r>
            <w:r w:rsidRPr="005424B3">
              <w:rPr>
                <w:vertAlign w:val="subscript"/>
                <w:lang w:val="pt-BR"/>
              </w:rPr>
              <w:t>2</w:t>
            </w:r>
            <w:r w:rsidRPr="005424B3">
              <w:rPr>
                <w:lang w:val="pt-BR"/>
              </w:rPr>
              <w:t>O</w:t>
            </w:r>
          </w:p>
          <w:p w14:paraId="51EC673A" w14:textId="77777777" w:rsidR="00052838" w:rsidRPr="005424B3" w:rsidRDefault="00052838" w:rsidP="00052838">
            <w:pPr>
              <w:spacing w:line="276" w:lineRule="auto"/>
              <w:jc w:val="both"/>
              <w:rPr>
                <w:b/>
              </w:rPr>
            </w:pPr>
            <w:r w:rsidRPr="005424B3">
              <w:rPr>
                <w:b/>
              </w:rPr>
              <w:t>3. Ứng dụng:</w:t>
            </w:r>
          </w:p>
          <w:p w14:paraId="2C301816" w14:textId="77777777" w:rsidR="00052838" w:rsidRPr="005424B3" w:rsidRDefault="00052838" w:rsidP="00052838">
            <w:pPr>
              <w:spacing w:line="276" w:lineRule="auto"/>
              <w:jc w:val="both"/>
              <w:rPr>
                <w:b/>
              </w:rPr>
            </w:pPr>
            <w:r w:rsidRPr="005424B3">
              <w:rPr>
                <w:b/>
              </w:rPr>
              <w:t>I. AXIT SUNFURIC:</w:t>
            </w:r>
          </w:p>
          <w:p w14:paraId="4C18C46E" w14:textId="77777777" w:rsidR="00052838" w:rsidRPr="005424B3" w:rsidRDefault="00052838" w:rsidP="00052838">
            <w:pPr>
              <w:spacing w:line="276" w:lineRule="auto"/>
              <w:jc w:val="both"/>
              <w:rPr>
                <w:b/>
              </w:rPr>
            </w:pPr>
            <w:r w:rsidRPr="005424B3">
              <w:rPr>
                <w:b/>
              </w:rPr>
              <w:t>4. Sản xuất axit sunfuric:</w:t>
            </w:r>
          </w:p>
          <w:p w14:paraId="6D3491E4" w14:textId="77777777" w:rsidR="00052838" w:rsidRPr="005424B3" w:rsidRDefault="00052838" w:rsidP="00052838">
            <w:pPr>
              <w:spacing w:line="276" w:lineRule="auto"/>
              <w:jc w:val="both"/>
            </w:pPr>
            <w:r w:rsidRPr="005424B3">
              <w:t>Gồm 3 công đoạn:</w:t>
            </w:r>
          </w:p>
          <w:p w14:paraId="14CDC12E" w14:textId="77777777" w:rsidR="00052838" w:rsidRPr="005424B3" w:rsidRDefault="00052838" w:rsidP="00052838">
            <w:pPr>
              <w:spacing w:line="276" w:lineRule="auto"/>
              <w:rPr>
                <w:b/>
              </w:rPr>
            </w:pPr>
            <w:r w:rsidRPr="005424B3">
              <w:rPr>
                <w:b/>
              </w:rPr>
              <w:t>a. Sản xuất lưu huỳnh đioxit:</w:t>
            </w:r>
          </w:p>
          <w:p w14:paraId="72D05883" w14:textId="77777777" w:rsidR="00052838" w:rsidRPr="005424B3" w:rsidRDefault="00052838" w:rsidP="00052838">
            <w:pPr>
              <w:spacing w:line="276" w:lineRule="auto"/>
              <w:rPr>
                <w:b/>
                <w:lang w:val="pt-BR"/>
              </w:rPr>
            </w:pPr>
            <w:r w:rsidRPr="005424B3">
              <w:rPr>
                <w:b/>
                <w:lang w:val="pt-BR"/>
              </w:rPr>
              <w:t>b. Sản xuất lưu huỳnh trioxit:</w:t>
            </w:r>
          </w:p>
          <w:p w14:paraId="6C61D386" w14:textId="77777777" w:rsidR="00052838" w:rsidRPr="005424B3" w:rsidRDefault="00052838" w:rsidP="00052838">
            <w:pPr>
              <w:spacing w:line="276" w:lineRule="auto"/>
              <w:rPr>
                <w:b/>
                <w:lang w:val="pt-BR"/>
              </w:rPr>
            </w:pPr>
            <w:r w:rsidRPr="005424B3">
              <w:rPr>
                <w:b/>
                <w:lang w:val="pt-BR"/>
              </w:rPr>
              <w:t>c. Hấp thụ SO</w:t>
            </w:r>
            <w:r w:rsidRPr="005424B3">
              <w:rPr>
                <w:b/>
                <w:vertAlign w:val="subscript"/>
                <w:lang w:val="pt-BR"/>
              </w:rPr>
              <w:t>3</w:t>
            </w:r>
            <w:r w:rsidRPr="005424B3">
              <w:rPr>
                <w:b/>
                <w:lang w:val="pt-BR"/>
              </w:rPr>
              <w:t xml:space="preserve"> bằng H</w:t>
            </w:r>
            <w:r w:rsidRPr="005424B3">
              <w:rPr>
                <w:b/>
                <w:vertAlign w:val="subscript"/>
                <w:lang w:val="pt-BR"/>
              </w:rPr>
              <w:t>2</w:t>
            </w:r>
            <w:r w:rsidRPr="005424B3">
              <w:rPr>
                <w:b/>
                <w:lang w:val="pt-BR"/>
              </w:rPr>
              <w:t>SO</w:t>
            </w:r>
            <w:r w:rsidRPr="005424B3">
              <w:rPr>
                <w:b/>
                <w:vertAlign w:val="subscript"/>
                <w:lang w:val="pt-BR"/>
              </w:rPr>
              <w:t>4</w:t>
            </w:r>
            <w:r w:rsidRPr="005424B3">
              <w:rPr>
                <w:b/>
                <w:lang w:val="pt-BR"/>
              </w:rPr>
              <w:t>.</w:t>
            </w:r>
          </w:p>
          <w:p w14:paraId="77B81FC0" w14:textId="53F28591" w:rsidR="00052838" w:rsidRPr="005424B3" w:rsidRDefault="00052838" w:rsidP="00052838">
            <w:pPr>
              <w:spacing w:line="276" w:lineRule="auto"/>
              <w:rPr>
                <w:lang w:val="pt-BR"/>
              </w:rPr>
            </w:pPr>
            <w:r w:rsidRPr="005424B3">
              <w:rPr>
                <w:lang w:val="pt-BR"/>
              </w:rPr>
              <w:t>- Dùng H</w:t>
            </w:r>
            <w:r w:rsidRPr="005424B3">
              <w:rPr>
                <w:vertAlign w:val="subscript"/>
                <w:lang w:val="pt-BR"/>
              </w:rPr>
              <w:t>2</w:t>
            </w:r>
            <w:r w:rsidRPr="005424B3">
              <w:rPr>
                <w:lang w:val="pt-BR"/>
              </w:rPr>
              <w:t>SO</w:t>
            </w:r>
            <w:r w:rsidRPr="005424B3">
              <w:rPr>
                <w:vertAlign w:val="subscript"/>
                <w:lang w:val="pt-BR"/>
              </w:rPr>
              <w:t>4</w:t>
            </w:r>
            <w:r w:rsidRPr="005424B3">
              <w:rPr>
                <w:lang w:val="pt-BR"/>
              </w:rPr>
              <w:t xml:space="preserve"> 98% hấp thụ SO</w:t>
            </w:r>
            <w:r w:rsidRPr="005424B3">
              <w:rPr>
                <w:vertAlign w:val="subscript"/>
                <w:lang w:val="pt-BR"/>
              </w:rPr>
              <w:t>3</w:t>
            </w:r>
            <w:r w:rsidRPr="005424B3">
              <w:rPr>
                <w:lang w:val="pt-BR"/>
              </w:rPr>
              <w:t xml:space="preserve"> ta được oleum-Sau đó pha loãng oleum: </w:t>
            </w:r>
          </w:p>
          <w:p w14:paraId="78DFAA37" w14:textId="77777777" w:rsidR="00052838" w:rsidRPr="005424B3" w:rsidRDefault="00052838" w:rsidP="00052838">
            <w:pPr>
              <w:spacing w:line="276" w:lineRule="auto"/>
              <w:jc w:val="both"/>
              <w:rPr>
                <w:b/>
                <w:bCs/>
                <w:i/>
                <w:iCs/>
                <w:lang w:val="pt-BR"/>
              </w:rPr>
            </w:pPr>
            <w:r w:rsidRPr="005424B3">
              <w:rPr>
                <w:b/>
                <w:bCs/>
                <w:lang w:val="pt-BR"/>
              </w:rPr>
              <w:t>II. MUỐI SUNFAT</w:t>
            </w:r>
            <w:r w:rsidRPr="005424B3">
              <w:rPr>
                <w:b/>
                <w:bCs/>
                <w:i/>
                <w:iCs/>
                <w:lang w:val="pt-BR"/>
              </w:rPr>
              <w:t xml:space="preserve"> </w:t>
            </w:r>
          </w:p>
          <w:p w14:paraId="379201AF" w14:textId="77777777" w:rsidR="00052838" w:rsidRPr="005424B3" w:rsidRDefault="00052838" w:rsidP="00052838">
            <w:pPr>
              <w:spacing w:line="276" w:lineRule="auto"/>
              <w:jc w:val="both"/>
              <w:rPr>
                <w:b/>
                <w:bCs/>
                <w:iCs/>
                <w:lang w:val="pt-BR"/>
              </w:rPr>
            </w:pPr>
            <w:r w:rsidRPr="005424B3">
              <w:rPr>
                <w:b/>
                <w:bCs/>
                <w:iCs/>
                <w:lang w:val="pt-BR"/>
              </w:rPr>
              <w:t>1. Khái niệm:</w:t>
            </w:r>
          </w:p>
          <w:p w14:paraId="77575A3B" w14:textId="77777777" w:rsidR="00052838" w:rsidRPr="005424B3" w:rsidRDefault="00052838" w:rsidP="00052838">
            <w:pPr>
              <w:spacing w:line="276" w:lineRule="auto"/>
              <w:jc w:val="both"/>
              <w:rPr>
                <w:b/>
                <w:bCs/>
                <w:i/>
                <w:iCs/>
                <w:lang w:val="pt-BR"/>
              </w:rPr>
            </w:pPr>
            <w:r w:rsidRPr="005424B3">
              <w:rPr>
                <w:lang w:val="pt-BR"/>
              </w:rPr>
              <w:t>Là muối chứa gốc axit SO</w:t>
            </w:r>
            <w:r w:rsidRPr="005424B3">
              <w:rPr>
                <w:vertAlign w:val="subscript"/>
                <w:lang w:val="pt-BR"/>
              </w:rPr>
              <w:t>4</w:t>
            </w:r>
            <w:r w:rsidRPr="005424B3">
              <w:rPr>
                <w:vertAlign w:val="superscript"/>
                <w:lang w:val="pt-BR"/>
              </w:rPr>
              <w:t>2-</w:t>
            </w:r>
            <w:r w:rsidRPr="005424B3">
              <w:rPr>
                <w:lang w:val="pt-BR"/>
              </w:rPr>
              <w:t>, hoặc HSO</w:t>
            </w:r>
            <w:r w:rsidRPr="005424B3">
              <w:rPr>
                <w:vertAlign w:val="subscript"/>
                <w:lang w:val="pt-BR"/>
              </w:rPr>
              <w:t>4</w:t>
            </w:r>
            <w:r w:rsidRPr="005424B3">
              <w:rPr>
                <w:vertAlign w:val="superscript"/>
                <w:lang w:val="pt-BR"/>
              </w:rPr>
              <w:t>-</w:t>
            </w:r>
            <w:r w:rsidRPr="005424B3">
              <w:rPr>
                <w:lang w:val="pt-BR"/>
              </w:rPr>
              <w:t>.</w:t>
            </w:r>
            <w:r w:rsidRPr="005424B3">
              <w:rPr>
                <w:b/>
                <w:bCs/>
                <w:i/>
                <w:iCs/>
                <w:lang w:val="pt-BR"/>
              </w:rPr>
              <w:t xml:space="preserve"> </w:t>
            </w:r>
          </w:p>
          <w:p w14:paraId="6D2D8A75" w14:textId="77777777" w:rsidR="00052838" w:rsidRPr="005424B3" w:rsidRDefault="00052838" w:rsidP="00052838">
            <w:pPr>
              <w:spacing w:line="276" w:lineRule="auto"/>
              <w:jc w:val="both"/>
              <w:rPr>
                <w:b/>
                <w:bCs/>
                <w:iCs/>
                <w:lang w:val="pt-BR"/>
              </w:rPr>
            </w:pPr>
            <w:r w:rsidRPr="005424B3">
              <w:rPr>
                <w:b/>
                <w:bCs/>
                <w:iCs/>
                <w:lang w:val="pt-BR"/>
              </w:rPr>
              <w:t>2. Phân loại:</w:t>
            </w:r>
          </w:p>
          <w:p w14:paraId="0725A278" w14:textId="77777777" w:rsidR="00052838" w:rsidRPr="005424B3" w:rsidRDefault="00052838" w:rsidP="00052838">
            <w:pPr>
              <w:spacing w:line="276" w:lineRule="auto"/>
              <w:jc w:val="both"/>
              <w:rPr>
                <w:lang w:val="pt-BR"/>
              </w:rPr>
            </w:pPr>
            <w:r w:rsidRPr="005424B3">
              <w:rPr>
                <w:lang w:val="pt-BR"/>
              </w:rPr>
              <w:t>Có hai loại muối Sunfat.</w:t>
            </w:r>
          </w:p>
          <w:p w14:paraId="49D681BA" w14:textId="77777777" w:rsidR="00052838" w:rsidRPr="005424B3" w:rsidRDefault="00052838" w:rsidP="00052838">
            <w:pPr>
              <w:spacing w:line="276" w:lineRule="auto"/>
              <w:jc w:val="both"/>
              <w:rPr>
                <w:lang w:val="pt-BR"/>
              </w:rPr>
            </w:pPr>
            <w:r w:rsidRPr="005424B3">
              <w:rPr>
                <w:lang w:val="pt-BR"/>
              </w:rPr>
              <w:t>-Muối axit: NaHSO</w:t>
            </w:r>
            <w:r w:rsidRPr="005424B3">
              <w:rPr>
                <w:vertAlign w:val="subscript"/>
                <w:lang w:val="pt-BR"/>
              </w:rPr>
              <w:t>4</w:t>
            </w:r>
            <w:r w:rsidRPr="005424B3">
              <w:rPr>
                <w:lang w:val="pt-BR"/>
              </w:rPr>
              <w:t>,…</w:t>
            </w:r>
          </w:p>
          <w:p w14:paraId="19F1ECB9" w14:textId="77777777" w:rsidR="00052838" w:rsidRPr="005424B3" w:rsidRDefault="00052838" w:rsidP="00052838">
            <w:pPr>
              <w:spacing w:line="276" w:lineRule="auto"/>
              <w:jc w:val="both"/>
              <w:rPr>
                <w:lang w:val="pt-BR"/>
              </w:rPr>
            </w:pPr>
            <w:r w:rsidRPr="005424B3">
              <w:rPr>
                <w:lang w:val="pt-BR"/>
              </w:rPr>
              <w:t>-Muối trung hòa: Na</w:t>
            </w:r>
            <w:r w:rsidRPr="005424B3">
              <w:rPr>
                <w:vertAlign w:val="subscript"/>
                <w:lang w:val="pt-BR"/>
              </w:rPr>
              <w:t>2</w:t>
            </w:r>
            <w:r w:rsidRPr="005424B3">
              <w:rPr>
                <w:lang w:val="pt-BR"/>
              </w:rPr>
              <w:t>SO</w:t>
            </w:r>
            <w:r w:rsidRPr="005424B3">
              <w:rPr>
                <w:vertAlign w:val="subscript"/>
                <w:lang w:val="pt-BR"/>
              </w:rPr>
              <w:t>4</w:t>
            </w:r>
            <w:r w:rsidRPr="005424B3">
              <w:rPr>
                <w:lang w:val="pt-BR"/>
              </w:rPr>
              <w:t>,…</w:t>
            </w:r>
          </w:p>
          <w:p w14:paraId="17DEF804" w14:textId="77777777" w:rsidR="00052838" w:rsidRPr="005424B3" w:rsidRDefault="00052838" w:rsidP="00052838">
            <w:pPr>
              <w:spacing w:line="276" w:lineRule="auto"/>
              <w:rPr>
                <w:b/>
                <w:bCs/>
                <w:iCs/>
                <w:lang w:val="pt-BR"/>
              </w:rPr>
            </w:pPr>
            <w:r w:rsidRPr="005424B3">
              <w:rPr>
                <w:b/>
                <w:bCs/>
                <w:iCs/>
                <w:lang w:val="pt-BR"/>
              </w:rPr>
              <w:t>3. Cách nhận biết muối Sunfat:</w:t>
            </w:r>
          </w:p>
          <w:p w14:paraId="5FDD7F3A" w14:textId="77777777" w:rsidR="00052838" w:rsidRPr="005424B3" w:rsidRDefault="00052838" w:rsidP="00052838">
            <w:pPr>
              <w:spacing w:line="276" w:lineRule="auto"/>
              <w:jc w:val="both"/>
              <w:rPr>
                <w:lang w:val="pt-BR"/>
              </w:rPr>
            </w:pPr>
            <w:r w:rsidRPr="005424B3">
              <w:rPr>
                <w:lang w:val="pt-BR"/>
              </w:rPr>
              <w:t>Dùng thuốc thử là muối BaCl</w:t>
            </w:r>
            <w:r w:rsidRPr="005424B3">
              <w:rPr>
                <w:vertAlign w:val="subscript"/>
                <w:lang w:val="pt-BR"/>
              </w:rPr>
              <w:t>2</w:t>
            </w:r>
            <w:r w:rsidRPr="005424B3">
              <w:rPr>
                <w:lang w:val="pt-BR"/>
              </w:rPr>
              <w:t xml:space="preserve"> hay Pb(NO</w:t>
            </w:r>
            <w:r w:rsidRPr="005424B3">
              <w:rPr>
                <w:vertAlign w:val="subscript"/>
                <w:lang w:val="pt-BR"/>
              </w:rPr>
              <w:t>3</w:t>
            </w:r>
            <w:r w:rsidRPr="005424B3">
              <w:rPr>
                <w:lang w:val="pt-BR"/>
              </w:rPr>
              <w:t>)</w:t>
            </w:r>
            <w:r w:rsidRPr="005424B3">
              <w:rPr>
                <w:vertAlign w:val="subscript"/>
                <w:lang w:val="pt-BR"/>
              </w:rPr>
              <w:t>2</w:t>
            </w:r>
            <w:r w:rsidRPr="005424B3">
              <w:rPr>
                <w:lang w:val="pt-BR"/>
              </w:rPr>
              <w:t xml:space="preserve"> , Ca(OH)</w:t>
            </w:r>
            <w:r w:rsidRPr="005424B3">
              <w:rPr>
                <w:vertAlign w:val="subscript"/>
                <w:lang w:val="pt-BR"/>
              </w:rPr>
              <w:t>2</w:t>
            </w:r>
            <w:r w:rsidRPr="005424B3">
              <w:rPr>
                <w:lang w:val="pt-BR"/>
              </w:rPr>
              <w:t xml:space="preserve"> …</w:t>
            </w:r>
          </w:p>
          <w:p w14:paraId="3449B15D" w14:textId="314A1CEA" w:rsidR="00052838" w:rsidRPr="005424B3" w:rsidRDefault="00052838" w:rsidP="00052838">
            <w:pPr>
              <w:spacing w:line="276" w:lineRule="auto"/>
              <w:jc w:val="both"/>
              <w:rPr>
                <w:lang w:val="pt-BR"/>
              </w:rPr>
            </w:pPr>
            <w:r w:rsidRPr="005424B3">
              <w:rPr>
                <w:lang w:val="pt-BR"/>
              </w:rPr>
              <w:t>Hiện tượng : Có kết tủa trắng bền</w:t>
            </w:r>
          </w:p>
          <w:p w14:paraId="35F22DD0" w14:textId="37A64951" w:rsidR="00052838" w:rsidRPr="005424B3" w:rsidRDefault="00052838" w:rsidP="00052838">
            <w:pPr>
              <w:spacing w:line="276" w:lineRule="auto"/>
              <w:jc w:val="both"/>
              <w:rPr>
                <w:lang w:val="pt-BR"/>
              </w:rPr>
            </w:pPr>
            <w:r w:rsidRPr="005424B3">
              <w:rPr>
                <w:lang w:val="pt-BR"/>
              </w:rPr>
              <w:t>Na</w:t>
            </w:r>
            <w:r w:rsidRPr="005424B3">
              <w:rPr>
                <w:vertAlign w:val="subscript"/>
                <w:lang w:val="pt-BR"/>
              </w:rPr>
              <w:t>2</w:t>
            </w:r>
            <w:r w:rsidRPr="005424B3">
              <w:rPr>
                <w:lang w:val="pt-BR"/>
              </w:rPr>
              <w:t>SO</w:t>
            </w:r>
            <w:r w:rsidRPr="005424B3">
              <w:rPr>
                <w:vertAlign w:val="subscript"/>
                <w:lang w:val="pt-BR"/>
              </w:rPr>
              <w:t>4</w:t>
            </w:r>
            <w:r w:rsidRPr="005424B3">
              <w:rPr>
                <w:lang w:val="pt-BR"/>
              </w:rPr>
              <w:t xml:space="preserve"> + BaCl</w:t>
            </w:r>
            <w:r w:rsidRPr="005424B3">
              <w:rPr>
                <w:vertAlign w:val="subscript"/>
                <w:lang w:val="pt-BR"/>
              </w:rPr>
              <w:t>2</w:t>
            </w:r>
            <w:r w:rsidRPr="005424B3">
              <w:rPr>
                <w:lang w:val="pt-BR"/>
              </w:rPr>
              <w:t xml:space="preserve"> </w:t>
            </w:r>
            <w:r w:rsidR="008B7B59">
              <w:rPr>
                <w:position w:val="-6"/>
              </w:rPr>
              <w:pict w14:anchorId="512BC986">
                <v:shape id="_x0000_i1072" type="#_x0000_t75" style="width:15.05pt;height:10.9pt">
                  <v:imagedata r:id="rId33" o:title=""/>
                </v:shape>
              </w:pict>
            </w:r>
            <w:r w:rsidRPr="005424B3">
              <w:rPr>
                <w:lang w:val="pt-BR"/>
              </w:rPr>
              <w:t xml:space="preserve"> BaSO</w:t>
            </w:r>
            <w:r w:rsidRPr="005424B3">
              <w:rPr>
                <w:vertAlign w:val="subscript"/>
                <w:lang w:val="pt-BR"/>
              </w:rPr>
              <w:t>4</w:t>
            </w:r>
            <w:r w:rsidRPr="005424B3">
              <w:rPr>
                <w:lang w:val="pt-BR"/>
              </w:rPr>
              <w:t xml:space="preserve"> + 2NaCl</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6D45543" w14:textId="77777777" w:rsidR="00B021D7" w:rsidRPr="005424B3" w:rsidRDefault="00B021D7" w:rsidP="00F635EE">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AD7B6DE" w14:textId="77777777" w:rsidR="00B021D7" w:rsidRPr="005424B3" w:rsidRDefault="00B021D7" w:rsidP="00F635EE">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08F4017" w14:textId="77777777" w:rsidR="00B021D7" w:rsidRPr="005424B3" w:rsidRDefault="00B021D7" w:rsidP="00F635EE">
            <w:pPr>
              <w:rPr>
                <w:lang w:val="nb-NO"/>
              </w:rPr>
            </w:pPr>
          </w:p>
          <w:p w14:paraId="129A52E1" w14:textId="77777777" w:rsidR="00B021D7" w:rsidRPr="005424B3" w:rsidRDefault="00B021D7" w:rsidP="00F635EE">
            <w:pPr>
              <w:jc w:val="center"/>
              <w:rPr>
                <w:lang w:val="pt-BR"/>
              </w:rPr>
            </w:pPr>
          </w:p>
          <w:p w14:paraId="1221C8F6" w14:textId="77777777" w:rsidR="00BB2E44" w:rsidRDefault="00BB2E44" w:rsidP="00F635EE">
            <w:pPr>
              <w:rPr>
                <w:lang w:val="pt-BR"/>
              </w:rPr>
            </w:pPr>
            <w:r>
              <w:rPr>
                <w:lang w:val="pt-BR"/>
              </w:rPr>
              <w:t>35</w:t>
            </w:r>
          </w:p>
          <w:p w14:paraId="3C15CFA4" w14:textId="77777777" w:rsidR="00B021D7" w:rsidRDefault="00B021D7" w:rsidP="00F635EE">
            <w:pPr>
              <w:rPr>
                <w:lang w:val="pt-BR"/>
              </w:rPr>
            </w:pPr>
            <w:r w:rsidRPr="005424B3">
              <w:rPr>
                <w:lang w:val="pt-BR"/>
              </w:rPr>
              <w:t>phút</w:t>
            </w:r>
          </w:p>
          <w:p w14:paraId="2BCBA8D0" w14:textId="77777777" w:rsidR="00BB2E44" w:rsidRDefault="00BB2E44" w:rsidP="00F635EE">
            <w:pPr>
              <w:rPr>
                <w:lang w:val="pt-BR"/>
              </w:rPr>
            </w:pPr>
          </w:p>
          <w:p w14:paraId="3F17EC0F" w14:textId="77777777" w:rsidR="00BB2E44" w:rsidRDefault="00BB2E44" w:rsidP="00F635EE">
            <w:pPr>
              <w:rPr>
                <w:lang w:val="pt-BR"/>
              </w:rPr>
            </w:pPr>
          </w:p>
          <w:p w14:paraId="13C7D3A5" w14:textId="77777777" w:rsidR="00BB2E44" w:rsidRDefault="00BB2E44" w:rsidP="00F635EE">
            <w:pPr>
              <w:rPr>
                <w:lang w:val="pt-BR"/>
              </w:rPr>
            </w:pPr>
          </w:p>
          <w:p w14:paraId="740F0C66" w14:textId="77777777" w:rsidR="00BB2E44" w:rsidRDefault="00BB2E44" w:rsidP="00F635EE">
            <w:pPr>
              <w:rPr>
                <w:lang w:val="pt-BR"/>
              </w:rPr>
            </w:pPr>
          </w:p>
          <w:p w14:paraId="005B8C63" w14:textId="77777777" w:rsidR="00BB2E44" w:rsidRDefault="00BB2E44" w:rsidP="00F635EE">
            <w:pPr>
              <w:rPr>
                <w:lang w:val="pt-BR"/>
              </w:rPr>
            </w:pPr>
          </w:p>
          <w:p w14:paraId="532551A9" w14:textId="77777777" w:rsidR="00BB2E44" w:rsidRDefault="00BB2E44" w:rsidP="00F635EE">
            <w:pPr>
              <w:rPr>
                <w:lang w:val="pt-BR"/>
              </w:rPr>
            </w:pPr>
          </w:p>
          <w:p w14:paraId="59BA93DD" w14:textId="77777777" w:rsidR="00BB2E44" w:rsidRDefault="00BB2E44" w:rsidP="00F635EE">
            <w:pPr>
              <w:rPr>
                <w:lang w:val="pt-BR"/>
              </w:rPr>
            </w:pPr>
          </w:p>
          <w:p w14:paraId="65C77AD8" w14:textId="77777777" w:rsidR="00BB2E44" w:rsidRDefault="00BB2E44" w:rsidP="00F635EE">
            <w:pPr>
              <w:rPr>
                <w:lang w:val="pt-BR"/>
              </w:rPr>
            </w:pPr>
          </w:p>
          <w:p w14:paraId="30C0B073" w14:textId="77777777" w:rsidR="00BB2E44" w:rsidRDefault="00BB2E44" w:rsidP="00F635EE">
            <w:pPr>
              <w:rPr>
                <w:lang w:val="pt-BR"/>
              </w:rPr>
            </w:pPr>
          </w:p>
          <w:p w14:paraId="6B3DE88B" w14:textId="77777777" w:rsidR="00BB2E44" w:rsidRDefault="00BB2E44" w:rsidP="00F635EE">
            <w:pPr>
              <w:rPr>
                <w:lang w:val="pt-BR"/>
              </w:rPr>
            </w:pPr>
          </w:p>
          <w:p w14:paraId="410F0240" w14:textId="77777777" w:rsidR="00BB2E44" w:rsidRDefault="00BB2E44" w:rsidP="00F635EE">
            <w:pPr>
              <w:rPr>
                <w:lang w:val="pt-BR"/>
              </w:rPr>
            </w:pPr>
          </w:p>
          <w:p w14:paraId="77D61E59" w14:textId="77777777" w:rsidR="00BB2E44" w:rsidRDefault="00BB2E44" w:rsidP="00F635EE">
            <w:pPr>
              <w:rPr>
                <w:lang w:val="pt-BR"/>
              </w:rPr>
            </w:pPr>
          </w:p>
          <w:p w14:paraId="6C573903" w14:textId="77777777" w:rsidR="00BB2E44" w:rsidRDefault="00BB2E44" w:rsidP="00F635EE">
            <w:pPr>
              <w:rPr>
                <w:lang w:val="pt-BR"/>
              </w:rPr>
            </w:pPr>
          </w:p>
          <w:p w14:paraId="69330B84" w14:textId="77777777" w:rsidR="00BB2E44" w:rsidRDefault="00BB2E44" w:rsidP="00F635EE">
            <w:pPr>
              <w:rPr>
                <w:lang w:val="pt-BR"/>
              </w:rPr>
            </w:pPr>
          </w:p>
          <w:p w14:paraId="664DC8A7" w14:textId="77777777" w:rsidR="00BB2E44" w:rsidRDefault="00BB2E44" w:rsidP="00F635EE">
            <w:pPr>
              <w:rPr>
                <w:lang w:val="pt-BR"/>
              </w:rPr>
            </w:pPr>
          </w:p>
          <w:p w14:paraId="5117989E" w14:textId="77777777" w:rsidR="00BB2E44" w:rsidRDefault="00BB2E44" w:rsidP="00F635EE">
            <w:pPr>
              <w:rPr>
                <w:lang w:val="pt-BR"/>
              </w:rPr>
            </w:pPr>
          </w:p>
          <w:p w14:paraId="1146B919" w14:textId="77777777" w:rsidR="00BB2E44" w:rsidRDefault="00BB2E44" w:rsidP="00F635EE">
            <w:pPr>
              <w:rPr>
                <w:lang w:val="pt-BR"/>
              </w:rPr>
            </w:pPr>
          </w:p>
          <w:p w14:paraId="6137A36F" w14:textId="77777777" w:rsidR="00BB2E44" w:rsidRDefault="00BB2E44" w:rsidP="00F635EE">
            <w:pPr>
              <w:rPr>
                <w:lang w:val="pt-BR"/>
              </w:rPr>
            </w:pPr>
          </w:p>
          <w:p w14:paraId="2E85D1BC" w14:textId="77777777" w:rsidR="00BB2E44" w:rsidRDefault="00BB2E44" w:rsidP="00F635EE">
            <w:pPr>
              <w:rPr>
                <w:lang w:val="pt-BR"/>
              </w:rPr>
            </w:pPr>
          </w:p>
          <w:p w14:paraId="5ECBEF2A" w14:textId="77777777" w:rsidR="00BB2E44" w:rsidRDefault="00BB2E44" w:rsidP="00F635EE">
            <w:pPr>
              <w:rPr>
                <w:lang w:val="pt-BR"/>
              </w:rPr>
            </w:pPr>
          </w:p>
          <w:p w14:paraId="50A2FE3E" w14:textId="77777777" w:rsidR="00BB2E44" w:rsidRDefault="00BB2E44" w:rsidP="00F635EE">
            <w:pPr>
              <w:rPr>
                <w:lang w:val="pt-BR"/>
              </w:rPr>
            </w:pPr>
          </w:p>
          <w:p w14:paraId="18005E27" w14:textId="77777777" w:rsidR="00BB2E44" w:rsidRDefault="00BB2E44" w:rsidP="00F635EE">
            <w:pPr>
              <w:rPr>
                <w:lang w:val="pt-BR"/>
              </w:rPr>
            </w:pPr>
          </w:p>
          <w:p w14:paraId="6128B889" w14:textId="77777777" w:rsidR="00BB2E44" w:rsidRDefault="00BB2E44" w:rsidP="00F635EE">
            <w:pPr>
              <w:rPr>
                <w:lang w:val="pt-BR"/>
              </w:rPr>
            </w:pPr>
          </w:p>
          <w:p w14:paraId="723C4CB6" w14:textId="77777777" w:rsidR="00BB2E44" w:rsidRDefault="00BB2E44" w:rsidP="00F635EE">
            <w:pPr>
              <w:rPr>
                <w:lang w:val="pt-BR"/>
              </w:rPr>
            </w:pPr>
          </w:p>
          <w:p w14:paraId="0E57E65E" w14:textId="77777777" w:rsidR="00BB2E44" w:rsidRDefault="00BB2E44" w:rsidP="00F635EE">
            <w:pPr>
              <w:rPr>
                <w:lang w:val="pt-BR"/>
              </w:rPr>
            </w:pPr>
          </w:p>
          <w:p w14:paraId="5D2D6E8D" w14:textId="77777777" w:rsidR="00BB2E44" w:rsidRDefault="00BB2E44" w:rsidP="00F635EE">
            <w:pPr>
              <w:rPr>
                <w:lang w:val="pt-BR"/>
              </w:rPr>
            </w:pPr>
          </w:p>
          <w:p w14:paraId="32F6FF39" w14:textId="77777777" w:rsidR="00BB2E44" w:rsidRDefault="00BB2E44" w:rsidP="00F635EE">
            <w:pPr>
              <w:rPr>
                <w:lang w:val="pt-BR"/>
              </w:rPr>
            </w:pPr>
          </w:p>
          <w:p w14:paraId="48AA0C0B" w14:textId="77777777" w:rsidR="00BB2E44" w:rsidRDefault="00BB2E44" w:rsidP="00F635EE">
            <w:pPr>
              <w:rPr>
                <w:lang w:val="pt-BR"/>
              </w:rPr>
            </w:pPr>
          </w:p>
          <w:p w14:paraId="3E9CCFC6" w14:textId="77777777" w:rsidR="00BB2E44" w:rsidRDefault="00BB2E44" w:rsidP="00F635EE">
            <w:pPr>
              <w:rPr>
                <w:lang w:val="pt-BR"/>
              </w:rPr>
            </w:pPr>
          </w:p>
          <w:p w14:paraId="20DBA73D" w14:textId="77777777" w:rsidR="00BB2E44" w:rsidRDefault="00BB2E44" w:rsidP="00F635EE">
            <w:pPr>
              <w:rPr>
                <w:lang w:val="pt-BR"/>
              </w:rPr>
            </w:pPr>
          </w:p>
          <w:p w14:paraId="25AB8D81" w14:textId="77777777" w:rsidR="00BB2E44" w:rsidRDefault="00BB2E44" w:rsidP="00F635EE">
            <w:pPr>
              <w:rPr>
                <w:lang w:val="pt-BR"/>
              </w:rPr>
            </w:pPr>
          </w:p>
          <w:p w14:paraId="41604622" w14:textId="77777777" w:rsidR="00BB2E44" w:rsidRDefault="00BB2E44" w:rsidP="00F635EE">
            <w:pPr>
              <w:rPr>
                <w:lang w:val="pt-BR"/>
              </w:rPr>
            </w:pPr>
          </w:p>
          <w:p w14:paraId="256F7001" w14:textId="77777777" w:rsidR="00BB2E44" w:rsidRDefault="00BB2E44" w:rsidP="00F635EE">
            <w:pPr>
              <w:rPr>
                <w:lang w:val="pt-BR"/>
              </w:rPr>
            </w:pPr>
          </w:p>
          <w:p w14:paraId="29651361" w14:textId="4D4EFE85" w:rsidR="00BB2E44" w:rsidRPr="005424B3" w:rsidRDefault="00BB2E44" w:rsidP="00BB2E44">
            <w:pPr>
              <w:jc w:val="center"/>
              <w:rPr>
                <w:lang w:val="pt-BR"/>
              </w:rPr>
            </w:pPr>
            <w:r>
              <w:rPr>
                <w:lang w:val="pt-BR"/>
              </w:rPr>
              <w:t>15</w:t>
            </w:r>
          </w:p>
          <w:p w14:paraId="3F288E2F" w14:textId="25A530D4" w:rsidR="00BB2E44" w:rsidRDefault="00BB2E44" w:rsidP="00BB2E44">
            <w:pPr>
              <w:rPr>
                <w:lang w:val="pt-BR"/>
              </w:rPr>
            </w:pPr>
            <w:r w:rsidRPr="005424B3">
              <w:rPr>
                <w:lang w:val="pt-BR"/>
              </w:rPr>
              <w:t>phút</w:t>
            </w:r>
          </w:p>
          <w:p w14:paraId="11E38748" w14:textId="77777777" w:rsidR="00BB2E44" w:rsidRDefault="00BB2E44" w:rsidP="00F635EE">
            <w:pPr>
              <w:rPr>
                <w:lang w:val="pt-BR"/>
              </w:rPr>
            </w:pPr>
          </w:p>
          <w:p w14:paraId="60C97F57" w14:textId="77777777" w:rsidR="00BB2E44" w:rsidRDefault="00BB2E44" w:rsidP="00F635EE">
            <w:pPr>
              <w:rPr>
                <w:lang w:val="pt-BR"/>
              </w:rPr>
            </w:pPr>
          </w:p>
          <w:p w14:paraId="2D271090" w14:textId="77777777" w:rsidR="00BB2E44" w:rsidRDefault="00BB2E44" w:rsidP="00F635EE">
            <w:pPr>
              <w:rPr>
                <w:lang w:val="pt-BR"/>
              </w:rPr>
            </w:pPr>
          </w:p>
          <w:p w14:paraId="4EB323A0" w14:textId="77777777" w:rsidR="00BB2E44" w:rsidRDefault="00BB2E44" w:rsidP="00F635EE">
            <w:pPr>
              <w:rPr>
                <w:lang w:val="pt-BR"/>
              </w:rPr>
            </w:pPr>
          </w:p>
          <w:p w14:paraId="496A9D9F" w14:textId="77777777" w:rsidR="00BB2E44" w:rsidRDefault="00BB2E44" w:rsidP="00F635EE">
            <w:pPr>
              <w:rPr>
                <w:lang w:val="pt-BR"/>
              </w:rPr>
            </w:pPr>
          </w:p>
          <w:p w14:paraId="1A2DB734" w14:textId="77777777" w:rsidR="00BB2E44" w:rsidRDefault="00BB2E44" w:rsidP="00F635EE">
            <w:pPr>
              <w:rPr>
                <w:lang w:val="pt-BR"/>
              </w:rPr>
            </w:pPr>
          </w:p>
          <w:p w14:paraId="66DA0295" w14:textId="77777777" w:rsidR="00BB2E44" w:rsidRDefault="00BB2E44" w:rsidP="00F635EE">
            <w:pPr>
              <w:rPr>
                <w:lang w:val="pt-BR"/>
              </w:rPr>
            </w:pPr>
          </w:p>
          <w:p w14:paraId="54A1ECEA" w14:textId="77777777" w:rsidR="00BB2E44" w:rsidRDefault="00BB2E44" w:rsidP="00F635EE">
            <w:pPr>
              <w:rPr>
                <w:lang w:val="pt-BR"/>
              </w:rPr>
            </w:pPr>
          </w:p>
          <w:p w14:paraId="6A87156C" w14:textId="38C2260D" w:rsidR="00BB2E44" w:rsidRPr="005424B3" w:rsidRDefault="00BB2E44" w:rsidP="00BB2E44">
            <w:pPr>
              <w:jc w:val="center"/>
              <w:rPr>
                <w:lang w:val="pt-BR"/>
              </w:rPr>
            </w:pPr>
            <w:r>
              <w:rPr>
                <w:lang w:val="pt-BR"/>
              </w:rPr>
              <w:t>10</w:t>
            </w:r>
          </w:p>
          <w:p w14:paraId="630A9E3A" w14:textId="5B4DB9A8" w:rsidR="00BB2E44" w:rsidRDefault="00BB2E44" w:rsidP="00BB2E44">
            <w:pPr>
              <w:rPr>
                <w:lang w:val="pt-BR"/>
              </w:rPr>
            </w:pPr>
            <w:r w:rsidRPr="005424B3">
              <w:rPr>
                <w:lang w:val="pt-BR"/>
              </w:rPr>
              <w:t>phút</w:t>
            </w:r>
          </w:p>
          <w:p w14:paraId="456A2EC5" w14:textId="77777777" w:rsidR="00BB2E44" w:rsidRPr="005424B3" w:rsidRDefault="00BB2E44" w:rsidP="00F635EE">
            <w:pPr>
              <w:rPr>
                <w:lang w:val="nb-NO"/>
              </w:rPr>
            </w:pPr>
          </w:p>
        </w:tc>
      </w:tr>
      <w:tr w:rsidR="00B021D7" w:rsidRPr="005424B3" w14:paraId="3FC18696"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7C9C99A5" w14:textId="35273480" w:rsidR="00B021D7" w:rsidRPr="005424B3" w:rsidRDefault="00B021D7" w:rsidP="00F635EE">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EBF3A64" w14:textId="77777777" w:rsidR="00B021D7" w:rsidRPr="005424B3" w:rsidRDefault="00B021D7" w:rsidP="00F635EE">
            <w:pPr>
              <w:rPr>
                <w:b/>
                <w:bCs/>
                <w:u w:val="single"/>
                <w:lang w:val="nb-NO"/>
              </w:rPr>
            </w:pPr>
            <w:r w:rsidRPr="005424B3">
              <w:rPr>
                <w:b/>
                <w:bCs/>
                <w:u w:val="single"/>
                <w:lang w:val="nb-NO"/>
              </w:rPr>
              <w:t>Củng cố kiến thức và kết thúc bài</w:t>
            </w:r>
          </w:p>
          <w:p w14:paraId="292FD3F0" w14:textId="2A70874C" w:rsidR="00B021D7" w:rsidRPr="005424B3" w:rsidRDefault="00052838" w:rsidP="00052838">
            <w:pPr>
              <w:spacing w:line="276" w:lineRule="auto"/>
              <w:jc w:val="both"/>
              <w:rPr>
                <w:lang w:val="pt-BR"/>
              </w:rPr>
            </w:pPr>
            <w:r w:rsidRPr="005424B3">
              <w:rPr>
                <w:lang w:val="pt-BR"/>
              </w:rPr>
              <w:t>Nắm vững tính chất hóa học của H</w:t>
            </w:r>
            <w:r w:rsidRPr="005424B3">
              <w:rPr>
                <w:vertAlign w:val="subscript"/>
                <w:lang w:val="pt-BR"/>
              </w:rPr>
              <w:t>2</w:t>
            </w:r>
            <w:r w:rsidRPr="005424B3">
              <w:rPr>
                <w:lang w:val="pt-BR"/>
              </w:rPr>
              <w:t>SO</w:t>
            </w:r>
            <w:r w:rsidRPr="005424B3">
              <w:rPr>
                <w:vertAlign w:val="subscript"/>
                <w:lang w:val="pt-BR"/>
              </w:rPr>
              <w:t>4</w:t>
            </w:r>
            <w:r w:rsidRPr="005424B3">
              <w:rPr>
                <w:lang w:val="pt-BR"/>
              </w:rPr>
              <w:t xml:space="preserve"> là tính axit mạnh và tính oxihóa mạnh</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BAAE728" w14:textId="3F711D67" w:rsidR="00B021D7" w:rsidRPr="005424B3" w:rsidRDefault="00B021D7" w:rsidP="00052838">
            <w:pPr>
              <w:rPr>
                <w:lang w:val="vi-VN"/>
              </w:rPr>
            </w:pPr>
            <w:r w:rsidRPr="005424B3">
              <w:rPr>
                <w:lang w:val="de-DE"/>
              </w:rPr>
              <w:t xml:space="preserve">Giảng viên trình bày tóm tắt nội dung bằng lời. </w:t>
            </w:r>
            <w:r w:rsidRPr="005424B3">
              <w:rPr>
                <w:lang w:val="nb-NO"/>
              </w:rPr>
              <w:t xml:space="preserve">GV hướng </w:t>
            </w:r>
            <w:r w:rsidR="00052838" w:rsidRPr="005424B3">
              <w:rPr>
                <w:lang w:val="nb-NO"/>
              </w:rPr>
              <w:t xml:space="preserve">dẫn bT </w:t>
            </w:r>
            <w:r w:rsidRPr="005424B3">
              <w:rPr>
                <w:lang w:val="nb-NO"/>
              </w:rPr>
              <w:t>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C17012D" w14:textId="77777777" w:rsidR="00B021D7" w:rsidRPr="005424B3" w:rsidRDefault="00B021D7" w:rsidP="00F635EE">
            <w:pPr>
              <w:rPr>
                <w:lang w:val="nb-NO"/>
              </w:rPr>
            </w:pPr>
            <w:r w:rsidRPr="005424B3">
              <w:rPr>
                <w:lang w:val="de-DE"/>
              </w:rPr>
              <w:t xml:space="preserve">Học sinh lắng nghe và ghi chép những nội dung cần thiết. </w:t>
            </w:r>
            <w:r w:rsidRPr="005424B3">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994E827" w14:textId="77777777" w:rsidR="00B021D7" w:rsidRPr="005424B3" w:rsidRDefault="00B021D7" w:rsidP="00F635EE">
            <w:pPr>
              <w:jc w:val="center"/>
              <w:rPr>
                <w:lang w:val="nb-NO"/>
              </w:rPr>
            </w:pPr>
          </w:p>
          <w:p w14:paraId="0B3A9026" w14:textId="77777777" w:rsidR="00BB2E44" w:rsidRDefault="00B021D7" w:rsidP="00F635EE">
            <w:pPr>
              <w:jc w:val="center"/>
              <w:rPr>
                <w:lang w:val="pt-BR"/>
              </w:rPr>
            </w:pPr>
            <w:r w:rsidRPr="005424B3">
              <w:rPr>
                <w:lang w:val="pt-BR"/>
              </w:rPr>
              <w:t xml:space="preserve"> </w:t>
            </w:r>
            <w:r w:rsidR="00BB2E44">
              <w:rPr>
                <w:lang w:val="pt-BR"/>
              </w:rPr>
              <w:t>15</w:t>
            </w:r>
          </w:p>
          <w:p w14:paraId="309ADA9D" w14:textId="77777777" w:rsidR="00B021D7" w:rsidRPr="005424B3" w:rsidRDefault="00B021D7" w:rsidP="00F635EE">
            <w:pPr>
              <w:jc w:val="center"/>
              <w:rPr>
                <w:lang w:val="nb-NO"/>
              </w:rPr>
            </w:pPr>
            <w:r w:rsidRPr="005424B3">
              <w:rPr>
                <w:lang w:val="pt-BR"/>
              </w:rPr>
              <w:t>phút</w:t>
            </w:r>
          </w:p>
        </w:tc>
      </w:tr>
      <w:tr w:rsidR="00B021D7" w:rsidRPr="005424B3" w14:paraId="75597B7D"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7E550241" w14:textId="60B8C9F5" w:rsidR="00B021D7" w:rsidRPr="005424B3" w:rsidRDefault="00B021D7" w:rsidP="00F635EE">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E4468AF" w14:textId="77777777" w:rsidR="00B021D7" w:rsidRPr="005424B3" w:rsidRDefault="00B021D7" w:rsidP="00F635EE">
            <w:pPr>
              <w:rPr>
                <w:b/>
                <w:bCs/>
                <w:u w:val="single"/>
                <w:lang w:val="pt-BR"/>
              </w:rPr>
            </w:pPr>
            <w:r w:rsidRPr="005424B3">
              <w:rPr>
                <w:b/>
                <w:bCs/>
                <w:u w:val="single"/>
                <w:lang w:val="pt-BR"/>
              </w:rPr>
              <w:t>Hướng dẫn tự học</w:t>
            </w:r>
          </w:p>
          <w:p w14:paraId="4170B8CC" w14:textId="77777777" w:rsidR="00B021D7" w:rsidRPr="005424B3" w:rsidRDefault="00B021D7" w:rsidP="00F635EE">
            <w:pPr>
              <w:rPr>
                <w:b/>
                <w:bCs/>
                <w:u w:val="single"/>
                <w:lang w:val="pt-BR"/>
              </w:rPr>
            </w:pPr>
          </w:p>
          <w:p w14:paraId="1C6E3EEE" w14:textId="77777777" w:rsidR="00B021D7" w:rsidRPr="005424B3" w:rsidRDefault="00B021D7" w:rsidP="00F635EE">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57196FF" w14:textId="77777777" w:rsidR="00B021D7" w:rsidRPr="005424B3" w:rsidRDefault="00B021D7" w:rsidP="00F635EE">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7782F5D" w14:textId="7181C238" w:rsidR="00B021D7" w:rsidRPr="005424B3" w:rsidRDefault="00B021D7" w:rsidP="00052838">
            <w:pPr>
              <w:rPr>
                <w:lang w:val="pt-BR"/>
              </w:rPr>
            </w:pPr>
            <w:r w:rsidRPr="005424B3">
              <w:rPr>
                <w:lang w:val="pt-BR"/>
              </w:rPr>
              <w:t>Học sinh giải bài tập, tự nghiên cứu nội dung mới trước khi lên lớp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8BDCE3E" w14:textId="77777777" w:rsidR="00B021D7" w:rsidRPr="005424B3" w:rsidRDefault="00B021D7" w:rsidP="00F635EE">
            <w:pPr>
              <w:jc w:val="center"/>
              <w:rPr>
                <w:lang w:val="pt-BR"/>
              </w:rPr>
            </w:pPr>
          </w:p>
          <w:p w14:paraId="449DD0A1" w14:textId="2C28B923" w:rsidR="00B021D7" w:rsidRPr="005424B3" w:rsidRDefault="00BB2E44" w:rsidP="00F635EE">
            <w:pPr>
              <w:jc w:val="center"/>
              <w:rPr>
                <w:lang w:val="pt-BR"/>
              </w:rPr>
            </w:pPr>
            <w:r>
              <w:rPr>
                <w:lang w:val="pt-BR"/>
              </w:rPr>
              <w:t xml:space="preserve">5 </w:t>
            </w:r>
            <w:r w:rsidR="00B021D7" w:rsidRPr="005424B3">
              <w:rPr>
                <w:lang w:val="pt-BR"/>
              </w:rPr>
              <w:t>phút</w:t>
            </w:r>
          </w:p>
        </w:tc>
      </w:tr>
    </w:tbl>
    <w:p w14:paraId="04E363CC" w14:textId="77777777" w:rsidR="00B021D7" w:rsidRPr="005424B3" w:rsidRDefault="00B021D7" w:rsidP="00B021D7">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B021D7" w:rsidRPr="005424B3" w14:paraId="36B83790" w14:textId="77777777" w:rsidTr="00BB2E44">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278467A" w14:textId="77777777" w:rsidR="00B021D7" w:rsidRPr="005424B3" w:rsidRDefault="00B021D7" w:rsidP="00F635EE">
            <w:pPr>
              <w:rPr>
                <w:u w:val="single"/>
                <w:lang w:val="pt-BR"/>
              </w:rPr>
            </w:pPr>
          </w:p>
          <w:p w14:paraId="7B348717" w14:textId="77777777" w:rsidR="00B021D7" w:rsidRPr="005424B3" w:rsidRDefault="00B021D7" w:rsidP="00F635EE">
            <w:pPr>
              <w:rPr>
                <w:u w:val="single"/>
                <w:lang w:val="pt-BR"/>
              </w:rPr>
            </w:pPr>
          </w:p>
          <w:p w14:paraId="292F7637" w14:textId="77777777" w:rsidR="00B021D7" w:rsidRPr="005424B3" w:rsidRDefault="00B021D7" w:rsidP="00F635EE">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1CD6F55F" w14:textId="77777777" w:rsidR="00B021D7" w:rsidRPr="005424B3" w:rsidRDefault="00B021D7" w:rsidP="00F635EE">
            <w:pPr>
              <w:jc w:val="both"/>
            </w:pPr>
            <w:r w:rsidRPr="005424B3">
              <w:t xml:space="preserve">1. </w:t>
            </w:r>
            <w:r w:rsidRPr="005424B3">
              <w:rPr>
                <w:i/>
                <w:iCs/>
              </w:rPr>
              <w:t xml:space="preserve">Giáo trình hóa học 1, </w:t>
            </w:r>
            <w:r w:rsidRPr="005424B3">
              <w:t>Trường CĐ lý tự trọng Tp. HCM, năm 2018.</w:t>
            </w:r>
          </w:p>
          <w:p w14:paraId="7D900BBC" w14:textId="77777777" w:rsidR="00B021D7" w:rsidRPr="005424B3" w:rsidRDefault="00B021D7" w:rsidP="00F635EE">
            <w:pPr>
              <w:jc w:val="both"/>
            </w:pPr>
            <w:r w:rsidRPr="005424B3">
              <w:t xml:space="preserve">2. </w:t>
            </w:r>
            <w:r w:rsidRPr="005424B3">
              <w:rPr>
                <w:lang w:val="vi-VN"/>
              </w:rPr>
              <w:t>Nguyễn Xuân Trường</w:t>
            </w:r>
            <w:r w:rsidRPr="005424B3">
              <w:t xml:space="preserve">, </w:t>
            </w:r>
            <w:r w:rsidRPr="005424B3">
              <w:rPr>
                <w:i/>
                <w:iCs/>
              </w:rPr>
              <w:t xml:space="preserve">Hóa học 10, </w:t>
            </w:r>
            <w:r w:rsidRPr="005424B3">
              <w:rPr>
                <w:lang w:val="vi-VN"/>
              </w:rPr>
              <w:t>NXB Giáo dục Việt Nam</w:t>
            </w:r>
            <w:r w:rsidRPr="005424B3">
              <w:t>, năm 2015.</w:t>
            </w:r>
          </w:p>
          <w:p w14:paraId="1A1F1D6A" w14:textId="77777777" w:rsidR="00B021D7" w:rsidRPr="005424B3" w:rsidRDefault="00B021D7" w:rsidP="00F635EE">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10, </w:t>
            </w:r>
            <w:r w:rsidRPr="005424B3">
              <w:rPr>
                <w:lang w:val="vi-VN"/>
              </w:rPr>
              <w:t>NXB Giáo dục Việt Nam</w:t>
            </w:r>
            <w:r w:rsidRPr="005424B3">
              <w:t>, năm 2015.</w:t>
            </w:r>
          </w:p>
        </w:tc>
      </w:tr>
      <w:tr w:rsidR="00B021D7" w:rsidRPr="005424B3" w14:paraId="57DD11A8" w14:textId="77777777" w:rsidTr="00BB2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543850CD" w14:textId="77777777" w:rsidR="00B021D7" w:rsidRPr="005424B3" w:rsidRDefault="00B021D7" w:rsidP="00F635EE">
            <w:pPr>
              <w:rPr>
                <w:lang w:val="pt-BR"/>
              </w:rPr>
            </w:pPr>
          </w:p>
          <w:p w14:paraId="0F8098E0" w14:textId="77777777" w:rsidR="00B021D7" w:rsidRPr="005424B3" w:rsidRDefault="00B021D7" w:rsidP="00F635EE">
            <w:pPr>
              <w:jc w:val="center"/>
              <w:rPr>
                <w:b/>
                <w:bCs/>
                <w:lang w:val="pt-BR"/>
              </w:rPr>
            </w:pPr>
            <w:r w:rsidRPr="005424B3">
              <w:rPr>
                <w:b/>
                <w:bCs/>
                <w:lang w:val="pt-BR"/>
              </w:rPr>
              <w:t>Trưởng tổ môn</w:t>
            </w:r>
          </w:p>
          <w:p w14:paraId="0ADF6D9E" w14:textId="3A94F310" w:rsidR="00052838" w:rsidRPr="00BB2E44" w:rsidRDefault="00B021D7" w:rsidP="00BB2E44">
            <w:pPr>
              <w:jc w:val="center"/>
              <w:rPr>
                <w:b/>
                <w:bCs/>
                <w:lang w:val="pt-BR"/>
              </w:rPr>
            </w:pPr>
            <w:r w:rsidRPr="005424B3">
              <w:rPr>
                <w:b/>
                <w:bCs/>
                <w:lang w:val="vi-VN"/>
              </w:rPr>
              <w:t xml:space="preserve">   </w:t>
            </w:r>
            <w:r w:rsidRPr="005424B3">
              <w:rPr>
                <w:b/>
                <w:bCs/>
                <w:lang w:val="pt-BR"/>
              </w:rPr>
              <w:t>Nguyễn Thị Huyền Nga</w:t>
            </w:r>
          </w:p>
        </w:tc>
        <w:tc>
          <w:tcPr>
            <w:tcW w:w="6205" w:type="dxa"/>
            <w:shd w:val="clear" w:color="auto" w:fill="auto"/>
          </w:tcPr>
          <w:p w14:paraId="387D0185" w14:textId="77777777" w:rsidR="00B021D7" w:rsidRPr="005424B3" w:rsidRDefault="00B021D7" w:rsidP="00F635EE">
            <w:pPr>
              <w:rPr>
                <w:lang w:val="pt-BR"/>
              </w:rPr>
            </w:pPr>
          </w:p>
          <w:p w14:paraId="2EB00ADB" w14:textId="77777777" w:rsidR="00B021D7" w:rsidRPr="005424B3" w:rsidRDefault="00B021D7" w:rsidP="00F635EE">
            <w:pPr>
              <w:ind w:left="1420"/>
              <w:rPr>
                <w:i/>
                <w:lang w:val="pt-BR"/>
              </w:rPr>
            </w:pPr>
            <w:r w:rsidRPr="005424B3">
              <w:rPr>
                <w:i/>
                <w:lang w:val="pt-BR"/>
              </w:rPr>
              <w:t xml:space="preserve">Tp. Hồ Chí Minh, ngày      tháng      năm 20 </w:t>
            </w:r>
          </w:p>
          <w:p w14:paraId="329D4E99" w14:textId="77777777" w:rsidR="00B021D7" w:rsidRPr="005424B3" w:rsidRDefault="00B021D7" w:rsidP="00F635EE">
            <w:pPr>
              <w:jc w:val="center"/>
              <w:rPr>
                <w:lang w:val="pt-BR"/>
              </w:rPr>
            </w:pPr>
            <w:r w:rsidRPr="005424B3">
              <w:rPr>
                <w:b/>
                <w:lang w:val="pt-BR"/>
              </w:rPr>
              <w:t>Giảng viên</w:t>
            </w:r>
          </w:p>
        </w:tc>
      </w:tr>
    </w:tbl>
    <w:p w14:paraId="7E9FD5B5" w14:textId="77777777" w:rsidR="00BB2E44" w:rsidRDefault="00BB2E44">
      <w:r>
        <w:br w:type="page"/>
      </w:r>
    </w:p>
    <w:tbl>
      <w:tblPr>
        <w:tblW w:w="10490" w:type="dxa"/>
        <w:tblInd w:w="108" w:type="dxa"/>
        <w:tblLook w:val="01E0" w:firstRow="1" w:lastRow="1" w:firstColumn="1" w:lastColumn="1" w:noHBand="0" w:noVBand="0"/>
      </w:tblPr>
      <w:tblGrid>
        <w:gridCol w:w="4500"/>
        <w:gridCol w:w="5990"/>
      </w:tblGrid>
      <w:tr w:rsidR="00B021D7" w:rsidRPr="005424B3" w14:paraId="65F90A52" w14:textId="77777777" w:rsidTr="00BB2E44">
        <w:tc>
          <w:tcPr>
            <w:tcW w:w="4500" w:type="dxa"/>
            <w:shd w:val="clear" w:color="auto" w:fill="auto"/>
          </w:tcPr>
          <w:p w14:paraId="1B5F598D" w14:textId="69EA39A8" w:rsidR="00B021D7" w:rsidRPr="005424B3" w:rsidRDefault="00B021D7" w:rsidP="00F635EE">
            <w:pPr>
              <w:rPr>
                <w:lang w:val="pt-BR"/>
              </w:rPr>
            </w:pPr>
            <w:r w:rsidRPr="005424B3">
              <w:lastRenderedPageBreak/>
              <w:br w:type="page"/>
            </w:r>
            <w:r w:rsidRPr="005424B3">
              <w:rPr>
                <w:lang w:val="pt-BR"/>
              </w:rPr>
              <w:t>Giáo án số:  0</w:t>
            </w:r>
            <w:r w:rsidR="002C34E1">
              <w:rPr>
                <w:lang w:val="pt-BR"/>
              </w:rPr>
              <w:t>5</w:t>
            </w:r>
          </w:p>
        </w:tc>
        <w:tc>
          <w:tcPr>
            <w:tcW w:w="5990" w:type="dxa"/>
            <w:shd w:val="clear" w:color="auto" w:fill="auto"/>
          </w:tcPr>
          <w:p w14:paraId="33FB396F" w14:textId="59B2C349" w:rsidR="00B021D7" w:rsidRPr="005424B3" w:rsidRDefault="00B021D7" w:rsidP="00F635EE">
            <w:r w:rsidRPr="005424B3">
              <w:t xml:space="preserve">Thời gian thực hiện: </w:t>
            </w:r>
            <w:r w:rsidR="002C34E1">
              <w:t xml:space="preserve">2 </w:t>
            </w:r>
            <w:r w:rsidRPr="005424B3">
              <w:t>tiết</w:t>
            </w:r>
          </w:p>
          <w:p w14:paraId="1CB20F2E" w14:textId="77777777" w:rsidR="001352B1" w:rsidRPr="005424B3" w:rsidRDefault="00B021D7" w:rsidP="00F635EE">
            <w:r w:rsidRPr="005424B3">
              <w:t xml:space="preserve">Tên chương: </w:t>
            </w:r>
            <w:r w:rsidR="001352B1" w:rsidRPr="005424B3">
              <w:rPr>
                <w:b/>
                <w:bCs/>
              </w:rPr>
              <w:t xml:space="preserve">CHƯƠNG </w:t>
            </w:r>
            <w:r w:rsidR="001352B1" w:rsidRPr="005424B3">
              <w:rPr>
                <w:b/>
              </w:rPr>
              <w:t>VI:NHÓM OXI L</w:t>
            </w:r>
            <w:r w:rsidR="001352B1" w:rsidRPr="005424B3">
              <w:rPr>
                <w:rFonts w:cs="Arial"/>
                <w:b/>
              </w:rPr>
              <w:t>Ư</w:t>
            </w:r>
            <w:r w:rsidR="001352B1" w:rsidRPr="005424B3">
              <w:rPr>
                <w:b/>
              </w:rPr>
              <w:t>U HU</w:t>
            </w:r>
            <w:r w:rsidR="001352B1" w:rsidRPr="005424B3">
              <w:rPr>
                <w:rFonts w:cs="Arial"/>
                <w:b/>
              </w:rPr>
              <w:t>Ỳ</w:t>
            </w:r>
            <w:r w:rsidR="001352B1" w:rsidRPr="005424B3">
              <w:rPr>
                <w:b/>
              </w:rPr>
              <w:t>NH</w:t>
            </w:r>
            <w:r w:rsidR="001352B1" w:rsidRPr="005424B3">
              <w:t xml:space="preserve"> </w:t>
            </w:r>
          </w:p>
          <w:p w14:paraId="25214E75" w14:textId="75FD1513" w:rsidR="00B021D7" w:rsidRPr="005424B3" w:rsidRDefault="00B021D7" w:rsidP="00F635EE">
            <w:r w:rsidRPr="005424B3">
              <w:t xml:space="preserve">Thực hiện ngày                  tháng                 năm 20 </w:t>
            </w:r>
          </w:p>
          <w:p w14:paraId="09CBAEAE" w14:textId="77777777" w:rsidR="00B021D7" w:rsidRPr="005424B3" w:rsidRDefault="00B021D7" w:rsidP="00F635EE">
            <w:r w:rsidRPr="005424B3">
              <w:t xml:space="preserve"> </w:t>
            </w:r>
          </w:p>
        </w:tc>
      </w:tr>
    </w:tbl>
    <w:p w14:paraId="1E0DE613" w14:textId="14EC90BC" w:rsidR="00B021D7" w:rsidRPr="005424B3" w:rsidRDefault="00B021D7" w:rsidP="00B021D7">
      <w:pPr>
        <w:rPr>
          <w:lang w:val="it-IT"/>
        </w:rPr>
      </w:pPr>
      <w:r w:rsidRPr="005424B3">
        <w:rPr>
          <w:lang w:val="it-IT"/>
        </w:rPr>
        <w:t xml:space="preserve">Tên bài: </w:t>
      </w:r>
      <w:r w:rsidRPr="005424B3">
        <w:rPr>
          <w:lang w:val="it-IT"/>
        </w:rPr>
        <w:tab/>
      </w:r>
      <w:r w:rsidRPr="005424B3">
        <w:rPr>
          <w:lang w:val="it-IT"/>
        </w:rPr>
        <w:tab/>
      </w:r>
      <w:r w:rsidR="00E559C5" w:rsidRPr="005424B3">
        <w:rPr>
          <w:b/>
          <w:i/>
        </w:rPr>
        <w:t>Bài 22</w:t>
      </w:r>
      <w:r w:rsidRPr="005424B3">
        <w:rPr>
          <w:b/>
          <w:i/>
        </w:rPr>
        <w:t xml:space="preserve">:  </w:t>
      </w:r>
      <w:r w:rsidR="001352B1" w:rsidRPr="005424B3">
        <w:rPr>
          <w:rFonts w:ascii="Arial" w:hAnsi="Arial" w:cs="Arial"/>
          <w:b/>
          <w:bCs/>
          <w:lang w:val="pt-BR"/>
          <w14:shadow w14:blurRad="50800" w14:dist="38100" w14:dir="2700000" w14:sx="100000" w14:sy="100000" w14:kx="0" w14:ky="0" w14:algn="tl">
            <w14:srgbClr w14:val="000000">
              <w14:alpha w14:val="60000"/>
            </w14:srgbClr>
          </w14:shadow>
        </w:rPr>
        <w:t xml:space="preserve">ÔN TẬP </w:t>
      </w:r>
      <w:r w:rsidR="001352B1" w:rsidRPr="005424B3">
        <w:rPr>
          <w:rFonts w:ascii="Arial" w:hAnsi="Arial" w:cs="Arial"/>
          <w:b/>
          <w:bCs/>
        </w:rPr>
        <w:t xml:space="preserve">CHƯƠNG </w:t>
      </w:r>
      <w:r w:rsidR="001352B1" w:rsidRPr="005424B3">
        <w:rPr>
          <w:rFonts w:ascii="Arial" w:hAnsi="Arial" w:cs="Arial"/>
          <w:b/>
        </w:rPr>
        <w:t>VI</w:t>
      </w:r>
      <w:r w:rsidR="001352B1" w:rsidRPr="005424B3">
        <w:rPr>
          <w:rFonts w:ascii="Arial" w:hAnsi="Arial" w:cs="Arial"/>
          <w:b/>
          <w:bCs/>
          <w:lang w:val="pt-BR"/>
          <w14:shadow w14:blurRad="50800" w14:dist="38100" w14:dir="2700000" w14:sx="100000" w14:sy="100000" w14:kx="0" w14:ky="0" w14:algn="tl">
            <w14:srgbClr w14:val="000000">
              <w14:alpha w14:val="60000"/>
            </w14:srgbClr>
          </w14:shadow>
        </w:rPr>
        <w:t xml:space="preserve"> OXI - LƯU HUỲNH</w:t>
      </w:r>
    </w:p>
    <w:p w14:paraId="16402B2A" w14:textId="77777777" w:rsidR="00B021D7" w:rsidRPr="005424B3" w:rsidRDefault="00B021D7" w:rsidP="00B021D7">
      <w:pPr>
        <w:rPr>
          <w:b/>
          <w:u w:val="single"/>
          <w:lang w:val="it-IT"/>
        </w:rPr>
      </w:pPr>
      <w:r w:rsidRPr="005424B3">
        <w:rPr>
          <w:b/>
          <w:u w:val="single"/>
          <w:lang w:val="it-IT"/>
        </w:rPr>
        <w:t xml:space="preserve">Mục tiêu của bài: </w:t>
      </w:r>
    </w:p>
    <w:p w14:paraId="36C4AFF1" w14:textId="77777777" w:rsidR="00B021D7" w:rsidRPr="005424B3" w:rsidRDefault="00B021D7" w:rsidP="00B021D7">
      <w:pPr>
        <w:rPr>
          <w:b/>
          <w:lang w:val="it-IT"/>
        </w:rPr>
      </w:pPr>
      <w:r w:rsidRPr="005424B3">
        <w:rPr>
          <w:lang w:val="it-IT"/>
        </w:rPr>
        <w:t xml:space="preserve">Sau khi học xong bài này người học có khả năng: </w:t>
      </w:r>
    </w:p>
    <w:p w14:paraId="20B7688B" w14:textId="77777777" w:rsidR="001352B1" w:rsidRPr="005424B3" w:rsidRDefault="001352B1" w:rsidP="001352B1">
      <w:pPr>
        <w:spacing w:line="276" w:lineRule="auto"/>
        <w:rPr>
          <w:lang w:val="pt-BR"/>
        </w:rPr>
      </w:pPr>
      <w:r w:rsidRPr="005424B3">
        <w:rPr>
          <w:b/>
          <w:lang w:val="pt-BR"/>
        </w:rPr>
        <w:t xml:space="preserve">1. </w:t>
      </w:r>
      <w:r w:rsidRPr="005424B3">
        <w:rPr>
          <w:b/>
          <w:bCs/>
          <w:iCs/>
          <w:lang w:val="pt-BR"/>
        </w:rPr>
        <w:t>Kiến thức</w:t>
      </w:r>
      <w:r w:rsidRPr="005424B3">
        <w:rPr>
          <w:b/>
          <w:lang w:val="pt-BR"/>
        </w:rPr>
        <w:t>:</w:t>
      </w:r>
      <w:r w:rsidRPr="005424B3">
        <w:rPr>
          <w:lang w:val="pt-BR"/>
        </w:rPr>
        <w:t xml:space="preserve"> </w:t>
      </w:r>
    </w:p>
    <w:p w14:paraId="37325C1C" w14:textId="77777777" w:rsidR="001352B1" w:rsidRPr="005424B3" w:rsidRDefault="001352B1" w:rsidP="001352B1">
      <w:pPr>
        <w:spacing w:line="276" w:lineRule="auto"/>
        <w:rPr>
          <w:lang w:val="pt-BR"/>
        </w:rPr>
      </w:pPr>
      <w:r w:rsidRPr="005424B3">
        <w:rPr>
          <w:lang w:val="pt-BR"/>
        </w:rPr>
        <w:t>HS nắm vững</w:t>
      </w:r>
    </w:p>
    <w:p w14:paraId="2204802E" w14:textId="700FD1EB" w:rsidR="001352B1" w:rsidRPr="005424B3" w:rsidRDefault="001352B1" w:rsidP="001352B1">
      <w:pPr>
        <w:spacing w:line="276" w:lineRule="auto"/>
        <w:rPr>
          <w:lang w:val="pt-BR"/>
        </w:rPr>
      </w:pPr>
      <w:r w:rsidRPr="005424B3">
        <w:rPr>
          <w:lang w:val="pt-BR"/>
        </w:rPr>
        <w:t>- Oxi và Lưu hùynh là những nguyên tố phi kim có tính oxihóa mạnh, trong đó có oxi là chất oxihóa mạnh hơn Lưu huỳnh.</w:t>
      </w:r>
    </w:p>
    <w:p w14:paraId="21B62EAB" w14:textId="43FC79AD" w:rsidR="001352B1" w:rsidRPr="005424B3" w:rsidRDefault="001352B1" w:rsidP="001352B1">
      <w:pPr>
        <w:spacing w:line="276" w:lineRule="auto"/>
        <w:rPr>
          <w:lang w:val="pt-BR"/>
        </w:rPr>
      </w:pPr>
      <w:r w:rsidRPr="005424B3">
        <w:rPr>
          <w:lang w:val="pt-BR"/>
        </w:rPr>
        <w:t>- Hai dạng thù hình của nguyên tố Oxi là O</w:t>
      </w:r>
      <w:r w:rsidRPr="005424B3">
        <w:rPr>
          <w:vertAlign w:val="subscript"/>
          <w:lang w:val="pt-BR"/>
        </w:rPr>
        <w:t>2</w:t>
      </w:r>
      <w:r w:rsidRPr="005424B3">
        <w:rPr>
          <w:lang w:val="pt-BR"/>
        </w:rPr>
        <w:t xml:space="preserve"> và O</w:t>
      </w:r>
      <w:r w:rsidRPr="005424B3">
        <w:rPr>
          <w:vertAlign w:val="subscript"/>
          <w:lang w:val="pt-BR"/>
        </w:rPr>
        <w:t>3</w:t>
      </w:r>
      <w:r w:rsidRPr="005424B3">
        <w:rPr>
          <w:lang w:val="pt-BR"/>
        </w:rPr>
        <w:t>.</w:t>
      </w:r>
    </w:p>
    <w:p w14:paraId="6529144F" w14:textId="0A784BB1" w:rsidR="001352B1" w:rsidRPr="005424B3" w:rsidRDefault="001352B1" w:rsidP="001352B1">
      <w:pPr>
        <w:spacing w:line="276" w:lineRule="auto"/>
        <w:rPr>
          <w:lang w:val="pt-BR"/>
        </w:rPr>
      </w:pPr>
      <w:r w:rsidRPr="005424B3">
        <w:rPr>
          <w:lang w:val="pt-BR"/>
        </w:rPr>
        <w:t>-Mối quan hệ giữa cấu tạo nguyê tử, độ âm điện, số oxihóa của nguyên tố với những tính chất hóa học</w:t>
      </w:r>
    </w:p>
    <w:p w14:paraId="73FD11C2" w14:textId="47D4BA6A" w:rsidR="001352B1" w:rsidRPr="005424B3" w:rsidRDefault="001352B1" w:rsidP="001352B1">
      <w:pPr>
        <w:spacing w:line="276" w:lineRule="auto"/>
        <w:rPr>
          <w:lang w:val="pt-BR"/>
        </w:rPr>
      </w:pPr>
      <w:r w:rsidRPr="005424B3">
        <w:rPr>
          <w:lang w:val="pt-BR"/>
        </w:rPr>
        <w:t>-Tính chất  hóa học cơ bản của hợp chất lưu hùynh phụ thuộc vào trạng thái oxihóa</w:t>
      </w:r>
    </w:p>
    <w:p w14:paraId="4E9F315E" w14:textId="470042CF" w:rsidR="001352B1" w:rsidRPr="005424B3" w:rsidRDefault="001352B1" w:rsidP="001352B1">
      <w:pPr>
        <w:spacing w:line="276" w:lineRule="auto"/>
        <w:rPr>
          <w:lang w:val="pt-BR"/>
        </w:rPr>
      </w:pPr>
      <w:r w:rsidRPr="005424B3">
        <w:rPr>
          <w:lang w:val="pt-BR"/>
        </w:rPr>
        <w:t>- Giải thích được các hiện tượng thực tế</w:t>
      </w:r>
    </w:p>
    <w:p w14:paraId="4C35C095" w14:textId="77777777" w:rsidR="001352B1" w:rsidRPr="005424B3" w:rsidRDefault="001352B1" w:rsidP="001352B1">
      <w:pPr>
        <w:spacing w:line="276" w:lineRule="auto"/>
        <w:rPr>
          <w:lang w:val="pt-BR"/>
        </w:rPr>
      </w:pPr>
      <w:r w:rsidRPr="005424B3">
        <w:rPr>
          <w:b/>
          <w:bCs/>
          <w:iCs/>
          <w:lang w:val="pt-BR"/>
        </w:rPr>
        <w:t>2. Kỹ năng:</w:t>
      </w:r>
      <w:r w:rsidRPr="005424B3">
        <w:rPr>
          <w:lang w:val="pt-BR"/>
        </w:rPr>
        <w:t xml:space="preserve"> </w:t>
      </w:r>
      <w:r w:rsidRPr="005424B3">
        <w:rPr>
          <w:lang w:val="pt-BR"/>
        </w:rPr>
        <w:tab/>
      </w:r>
    </w:p>
    <w:p w14:paraId="452A0160" w14:textId="77777777" w:rsidR="001352B1" w:rsidRPr="005424B3" w:rsidRDefault="001352B1" w:rsidP="001352B1">
      <w:pPr>
        <w:spacing w:line="276" w:lineRule="auto"/>
        <w:rPr>
          <w:lang w:val="pt-BR"/>
        </w:rPr>
      </w:pPr>
      <w:r w:rsidRPr="005424B3">
        <w:rPr>
          <w:lang w:val="pt-BR"/>
        </w:rPr>
        <w:t>Viết được cấu hình electron nguyên tử  của nguyên tố oxi và lưu huỳnh.</w:t>
      </w:r>
      <w:r w:rsidRPr="005424B3">
        <w:rPr>
          <w:lang w:val="pt-BR"/>
        </w:rPr>
        <w:tab/>
      </w:r>
    </w:p>
    <w:p w14:paraId="77839344" w14:textId="77777777" w:rsidR="001352B1" w:rsidRPr="005424B3" w:rsidRDefault="001352B1" w:rsidP="001352B1">
      <w:pPr>
        <w:spacing w:line="276" w:lineRule="auto"/>
        <w:rPr>
          <w:lang w:val="pt-BR"/>
        </w:rPr>
      </w:pPr>
      <w:r w:rsidRPr="005424B3">
        <w:rPr>
          <w:lang w:val="pt-BR"/>
        </w:rPr>
        <w:t xml:space="preserve">Giải một số bài toán  định tính và định lượng về các hợp chất của Lưu huỳnh. </w:t>
      </w:r>
    </w:p>
    <w:p w14:paraId="76A3518B" w14:textId="77448F61" w:rsidR="00B021D7" w:rsidRPr="005424B3" w:rsidRDefault="00B021D7" w:rsidP="00B021D7">
      <w:pPr>
        <w:rPr>
          <w:lang w:val="vi-VN"/>
        </w:rPr>
      </w:pPr>
      <w:r w:rsidRPr="005424B3">
        <w:rPr>
          <w:b/>
          <w:bCs/>
        </w:rPr>
        <w:t>3. Thái độ:</w:t>
      </w:r>
      <w:r w:rsidR="00330DF5" w:rsidRPr="005424B3">
        <w:rPr>
          <w:color w:val="000000"/>
        </w:rPr>
        <w:t xml:space="preserve"> Sinh viên có</w:t>
      </w:r>
      <w:r w:rsidR="00330DF5" w:rsidRPr="005424B3">
        <w:rPr>
          <w:color w:val="000000"/>
          <w:lang w:val="vi-VN"/>
        </w:rPr>
        <w:t xml:space="preserve"> </w:t>
      </w:r>
      <w:r w:rsidR="00330DF5" w:rsidRPr="005424B3">
        <w:rPr>
          <w:bCs/>
        </w:rPr>
        <w:t>lòng say mê học tập, biết vận dụng những kiến thức được học vào cuộc sống</w:t>
      </w:r>
      <w:r w:rsidR="00330DF5" w:rsidRPr="005424B3">
        <w:rPr>
          <w:bCs/>
          <w:lang w:val="vi-VN"/>
        </w:rPr>
        <w:t>, có</w:t>
      </w:r>
      <w:r w:rsidR="00330DF5" w:rsidRPr="005424B3">
        <w:rPr>
          <w:bCs/>
        </w:rPr>
        <w:t xml:space="preserve"> </w:t>
      </w:r>
      <w:r w:rsidR="00330DF5" w:rsidRPr="005424B3">
        <w:rPr>
          <w:color w:val="000000"/>
        </w:rPr>
        <w:t>tư duy khoa học, logic trước các sự vật hiện tượng trong tự nhiên</w:t>
      </w:r>
      <w:r w:rsidR="00330DF5" w:rsidRPr="005424B3">
        <w:rPr>
          <w:color w:val="000000"/>
          <w:lang w:val="vi-VN"/>
        </w:rPr>
        <w:t>,</w:t>
      </w:r>
      <w:r w:rsidR="00330DF5" w:rsidRPr="005424B3">
        <w:rPr>
          <w:bCs/>
        </w:rPr>
        <w:t xml:space="preserve"> có ý thức bảo vệ môi trường và tài</w:t>
      </w:r>
      <w:r w:rsidR="00330DF5" w:rsidRPr="005424B3">
        <w:rPr>
          <w:color w:val="000000"/>
        </w:rPr>
        <w:t xml:space="preserve"> </w:t>
      </w:r>
      <w:r w:rsidR="00330DF5" w:rsidRPr="005424B3">
        <w:rPr>
          <w:bCs/>
        </w:rPr>
        <w:t>nguyên, sử dụng hợp lý tài nguyên.</w:t>
      </w:r>
    </w:p>
    <w:p w14:paraId="727C27D8" w14:textId="77777777" w:rsidR="00B021D7" w:rsidRPr="005424B3" w:rsidRDefault="00B021D7" w:rsidP="00B021D7">
      <w:pPr>
        <w:rPr>
          <w:b/>
          <w:lang w:val="it-IT"/>
        </w:rPr>
      </w:pPr>
      <w:r w:rsidRPr="005424B3">
        <w:rPr>
          <w:b/>
          <w:lang w:val="it-IT"/>
        </w:rPr>
        <w:t>Đồ dùng và phương tiện dạy học:</w:t>
      </w:r>
    </w:p>
    <w:p w14:paraId="20118E52" w14:textId="77777777" w:rsidR="00B021D7" w:rsidRPr="005424B3" w:rsidRDefault="00B021D7" w:rsidP="00B021D7">
      <w:pPr>
        <w:rPr>
          <w:lang w:val="it-IT"/>
        </w:rPr>
      </w:pPr>
      <w:r w:rsidRPr="005424B3">
        <w:rPr>
          <w:lang w:val="it-IT"/>
        </w:rPr>
        <w:t>Máy chiếu, màn ảnh, máy tính, bảng, phấn.</w:t>
      </w:r>
    </w:p>
    <w:p w14:paraId="5C8D9536" w14:textId="77777777" w:rsidR="00B021D7" w:rsidRPr="005424B3" w:rsidRDefault="00B021D7" w:rsidP="00B021D7">
      <w:pPr>
        <w:rPr>
          <w:lang w:val="it-IT"/>
        </w:rPr>
      </w:pPr>
      <w:r w:rsidRPr="005424B3">
        <w:rPr>
          <w:b/>
          <w:lang w:val="it-IT"/>
        </w:rPr>
        <w:t xml:space="preserve">I. Ổn định lớp học:                                                 </w:t>
      </w:r>
      <w:r w:rsidRPr="005424B3">
        <w:rPr>
          <w:lang w:val="it-IT"/>
        </w:rPr>
        <w:t>Thời gian:  05 phút.</w:t>
      </w:r>
    </w:p>
    <w:p w14:paraId="3EA22603" w14:textId="77777777" w:rsidR="00B021D7" w:rsidRPr="005424B3" w:rsidRDefault="00B021D7" w:rsidP="00B021D7">
      <w:pPr>
        <w:rPr>
          <w:lang w:val="it-IT"/>
        </w:rPr>
      </w:pPr>
      <w:r w:rsidRPr="005424B3">
        <w:rPr>
          <w:lang w:val="it-IT"/>
        </w:rPr>
        <w:t>Số học sinh vắng:…………Tên:……………………………………………………..................................</w:t>
      </w:r>
    </w:p>
    <w:p w14:paraId="6D99226B" w14:textId="77777777" w:rsidR="00B021D7" w:rsidRPr="005424B3" w:rsidRDefault="00B021D7" w:rsidP="00B021D7">
      <w:pPr>
        <w:rPr>
          <w:lang w:val="it-IT"/>
        </w:rPr>
      </w:pPr>
      <w:r w:rsidRPr="005424B3">
        <w:rPr>
          <w:lang w:val="it-IT"/>
        </w:rPr>
        <w:t>......................................................................................................................................................................</w:t>
      </w:r>
    </w:p>
    <w:p w14:paraId="26CA6134" w14:textId="77777777" w:rsidR="00B021D7" w:rsidRPr="005424B3" w:rsidRDefault="00B021D7" w:rsidP="00B021D7">
      <w:pPr>
        <w:rPr>
          <w:b/>
          <w:lang w:val="sv-SE"/>
        </w:rPr>
      </w:pPr>
      <w:r w:rsidRPr="005424B3">
        <w:rPr>
          <w:b/>
          <w:lang w:val="sv-SE"/>
        </w:rPr>
        <w:t>II. Thực hiện bài học:</w:t>
      </w:r>
    </w:p>
    <w:p w14:paraId="3CFFC4CF" w14:textId="77777777" w:rsidR="00B021D7" w:rsidRPr="005424B3" w:rsidRDefault="00B021D7" w:rsidP="00B021D7">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B021D7" w:rsidRPr="005424B3" w14:paraId="7DEE613C" w14:textId="77777777" w:rsidTr="00F635EE">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2E0687" w14:textId="77777777" w:rsidR="00B021D7" w:rsidRPr="005424B3" w:rsidRDefault="00B021D7" w:rsidP="00F635EE">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BD2DE6" w14:textId="77777777" w:rsidR="00B021D7" w:rsidRPr="005424B3" w:rsidRDefault="00B021D7" w:rsidP="00F635EE">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6CDFC" w14:textId="77777777" w:rsidR="00B021D7" w:rsidRPr="005424B3" w:rsidRDefault="00B021D7" w:rsidP="00F635EE">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6918EE" w14:textId="77777777" w:rsidR="00B021D7" w:rsidRPr="005424B3" w:rsidRDefault="00B021D7" w:rsidP="00F635EE">
            <w:pPr>
              <w:jc w:val="center"/>
              <w:rPr>
                <w:lang w:val="de-DE"/>
              </w:rPr>
            </w:pPr>
            <w:r w:rsidRPr="005424B3">
              <w:rPr>
                <w:lang w:val="de-DE"/>
              </w:rPr>
              <w:t>Thời gian</w:t>
            </w:r>
          </w:p>
        </w:tc>
      </w:tr>
      <w:tr w:rsidR="00B021D7" w:rsidRPr="005424B3" w14:paraId="46AD5F48" w14:textId="77777777" w:rsidTr="00F635EE">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1547E3" w14:textId="77777777" w:rsidR="00B021D7" w:rsidRPr="005424B3" w:rsidRDefault="00B021D7" w:rsidP="00F635EE">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73AA80" w14:textId="77777777" w:rsidR="00B021D7" w:rsidRPr="005424B3" w:rsidRDefault="00B021D7" w:rsidP="00F635EE">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1460E4F1"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643BAF5D"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C37D5E" w14:textId="77777777" w:rsidR="00B021D7" w:rsidRPr="005424B3" w:rsidRDefault="00B021D7" w:rsidP="00F635EE">
            <w:pPr>
              <w:jc w:val="center"/>
              <w:rPr>
                <w:lang w:val="de-DE"/>
              </w:rPr>
            </w:pPr>
          </w:p>
        </w:tc>
      </w:tr>
      <w:tr w:rsidR="00B021D7" w:rsidRPr="005424B3" w14:paraId="31594092"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042D28B9" w14:textId="77777777" w:rsidR="00B021D7" w:rsidRPr="005424B3" w:rsidRDefault="00B021D7" w:rsidP="00F635EE">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37FF355" w14:textId="77777777" w:rsidR="00B021D7" w:rsidRPr="005424B3" w:rsidRDefault="00B021D7" w:rsidP="00F635EE">
            <w:pPr>
              <w:rPr>
                <w:lang w:val="de-DE"/>
              </w:rPr>
            </w:pPr>
            <w:r w:rsidRPr="005424B3">
              <w:rPr>
                <w:b/>
                <w:bCs/>
                <w:u w:val="single"/>
                <w:lang w:val="de-DE"/>
              </w:rPr>
              <w:t>Dẫn nhập</w:t>
            </w:r>
          </w:p>
          <w:p w14:paraId="6EA6F192" w14:textId="05020C0D" w:rsidR="00B021D7" w:rsidRPr="005424B3" w:rsidRDefault="00BB2E44" w:rsidP="00F635EE">
            <w:pPr>
              <w:jc w:val="both"/>
              <w:rPr>
                <w:lang w:val="de-DE"/>
              </w:rPr>
            </w:pPr>
            <w:r>
              <w:rPr>
                <w:lang w:val="de-DE"/>
              </w:rPr>
              <w:t>N</w:t>
            </w:r>
            <w:r w:rsidR="001352B1" w:rsidRPr="005424B3">
              <w:rPr>
                <w:lang w:val="de-DE"/>
              </w:rPr>
              <w:t>êu tóm tắt t/c oxi- lưu huỳnh</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58E6B3F" w14:textId="77777777" w:rsidR="00B021D7" w:rsidRPr="005424B3" w:rsidRDefault="00B021D7" w:rsidP="00F635EE">
            <w:pPr>
              <w:rPr>
                <w:lang w:val="de-DE"/>
              </w:rPr>
            </w:pPr>
          </w:p>
          <w:p w14:paraId="13B51772" w14:textId="77777777" w:rsidR="00B021D7" w:rsidRPr="005424B3" w:rsidRDefault="00B021D7" w:rsidP="00F635EE">
            <w:pPr>
              <w:rPr>
                <w:lang w:val="de-DE"/>
              </w:rPr>
            </w:pPr>
            <w:r w:rsidRPr="005424B3">
              <w:rPr>
                <w:lang w:val="de-DE"/>
              </w:rPr>
              <w:t>- GV trình bày bằng lời.</w:t>
            </w:r>
          </w:p>
          <w:p w14:paraId="255135CD" w14:textId="77777777" w:rsidR="00B021D7" w:rsidRPr="005424B3" w:rsidRDefault="00B021D7" w:rsidP="00F635EE">
            <w:r w:rsidRPr="005424B3">
              <w:t xml:space="preserve">- GV </w:t>
            </w:r>
            <w:r w:rsidRPr="005424B3">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789B498" w14:textId="77777777" w:rsidR="00B021D7" w:rsidRPr="005424B3" w:rsidRDefault="00B021D7" w:rsidP="00F635EE">
            <w:pPr>
              <w:rPr>
                <w:lang w:val="de-DE"/>
              </w:rPr>
            </w:pPr>
          </w:p>
          <w:p w14:paraId="38E1EAC2" w14:textId="77777777" w:rsidR="00B021D7" w:rsidRPr="005424B3" w:rsidRDefault="00B021D7" w:rsidP="00F635EE">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3BAC6907" w14:textId="77777777" w:rsidR="00B021D7" w:rsidRPr="005424B3" w:rsidRDefault="00B021D7" w:rsidP="00F635EE">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04615B8" w14:textId="77777777" w:rsidR="00B021D7" w:rsidRPr="005424B3" w:rsidRDefault="00B021D7" w:rsidP="00F635EE">
            <w:pPr>
              <w:rPr>
                <w:lang w:val="de-DE"/>
              </w:rPr>
            </w:pPr>
          </w:p>
          <w:p w14:paraId="7BBC2E6C" w14:textId="77777777" w:rsidR="00B021D7" w:rsidRPr="005424B3" w:rsidRDefault="00B021D7" w:rsidP="00F635EE">
            <w:pPr>
              <w:jc w:val="center"/>
              <w:rPr>
                <w:lang w:val="pt-BR"/>
              </w:rPr>
            </w:pPr>
          </w:p>
          <w:p w14:paraId="7D4DEBBA" w14:textId="3153343B" w:rsidR="00B021D7" w:rsidRPr="005424B3" w:rsidRDefault="00BB2E44" w:rsidP="00F635EE">
            <w:pPr>
              <w:jc w:val="center"/>
              <w:rPr>
                <w:lang w:val="de-DE"/>
              </w:rPr>
            </w:pPr>
            <w:r>
              <w:rPr>
                <w:lang w:val="pt-BR"/>
              </w:rPr>
              <w:t xml:space="preserve">5 </w:t>
            </w:r>
            <w:r w:rsidR="00B021D7" w:rsidRPr="005424B3">
              <w:rPr>
                <w:lang w:val="pt-BR"/>
              </w:rPr>
              <w:t>phút</w:t>
            </w:r>
            <w:r w:rsidR="00B021D7" w:rsidRPr="005424B3">
              <w:rPr>
                <w:lang w:val="de-DE"/>
              </w:rPr>
              <w:t xml:space="preserve"> </w:t>
            </w:r>
          </w:p>
        </w:tc>
      </w:tr>
      <w:tr w:rsidR="00B021D7" w:rsidRPr="005424B3" w14:paraId="08D3E2D9" w14:textId="77777777" w:rsidTr="00F635EE">
        <w:trPr>
          <w:trHeight w:val="1323"/>
        </w:trPr>
        <w:tc>
          <w:tcPr>
            <w:tcW w:w="540" w:type="dxa"/>
            <w:tcBorders>
              <w:top w:val="single" w:sz="4" w:space="0" w:color="auto"/>
              <w:left w:val="single" w:sz="4" w:space="0" w:color="auto"/>
              <w:right w:val="single" w:sz="4" w:space="0" w:color="auto"/>
            </w:tcBorders>
            <w:shd w:val="clear" w:color="auto" w:fill="auto"/>
          </w:tcPr>
          <w:p w14:paraId="480F0093" w14:textId="77777777" w:rsidR="00B021D7" w:rsidRPr="005424B3" w:rsidRDefault="00B021D7" w:rsidP="00F635EE">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295D196" w14:textId="77777777" w:rsidR="00B021D7" w:rsidRPr="005424B3" w:rsidRDefault="00B021D7" w:rsidP="00F635EE">
            <w:pPr>
              <w:rPr>
                <w:b/>
                <w:bCs/>
                <w:u w:val="single"/>
                <w:lang w:val="nb-NO"/>
              </w:rPr>
            </w:pPr>
            <w:r w:rsidRPr="005424B3">
              <w:rPr>
                <w:b/>
                <w:bCs/>
                <w:u w:val="single"/>
                <w:lang w:val="nb-NO"/>
              </w:rPr>
              <w:t>Giảng bài mới</w:t>
            </w:r>
          </w:p>
          <w:p w14:paraId="0C6E03B4" w14:textId="77777777" w:rsidR="001352B1" w:rsidRPr="005424B3" w:rsidRDefault="001352B1" w:rsidP="001352B1">
            <w:pPr>
              <w:spacing w:line="276" w:lineRule="auto"/>
              <w:rPr>
                <w:b/>
                <w:bCs/>
                <w14:shadow w14:blurRad="50800" w14:dist="38100" w14:dir="2700000" w14:sx="100000" w14:sy="100000" w14:kx="0" w14:ky="0" w14:algn="tl">
                  <w14:srgbClr w14:val="000000">
                    <w14:alpha w14:val="60000"/>
                  </w14:srgbClr>
                </w14:shadow>
              </w:rPr>
            </w:pPr>
            <w:r w:rsidRPr="005424B3">
              <w:rPr>
                <w:b/>
                <w:bCs/>
                <w14:shadow w14:blurRad="50800" w14:dist="38100" w14:dir="2700000" w14:sx="100000" w14:sy="100000" w14:kx="0" w14:ky="0" w14:algn="tl">
                  <w14:srgbClr w14:val="000000">
                    <w14:alpha w14:val="60000"/>
                  </w14:srgbClr>
                </w14:shadow>
              </w:rPr>
              <w:t xml:space="preserve">I. Cấu tạo, tính chất </w:t>
            </w:r>
            <w:r w:rsidRPr="005424B3">
              <w:rPr>
                <w:b/>
                <w:bCs/>
                <w14:shadow w14:blurRad="63500" w14:dist="50800" w14:dir="18900000" w14:sx="0" w14:sy="0" w14:kx="0" w14:ky="0" w14:algn="none">
                  <w14:srgbClr w14:val="000000">
                    <w14:alpha w14:val="50000"/>
                  </w14:srgbClr>
                </w14:shadow>
              </w:rPr>
              <w:t>của</w:t>
            </w:r>
            <w:r w:rsidRPr="005424B3">
              <w:rPr>
                <w:b/>
                <w:bCs/>
                <w14:shadow w14:blurRad="50800" w14:dist="38100" w14:dir="2700000" w14:sx="100000" w14:sy="100000" w14:kx="0" w14:ky="0" w14:algn="tl">
                  <w14:srgbClr w14:val="000000">
                    <w14:alpha w14:val="60000"/>
                  </w14:srgbClr>
                </w14:shadow>
              </w:rPr>
              <w:t xml:space="preserve"> oxi và lưu huỳnh:</w:t>
            </w:r>
          </w:p>
          <w:p w14:paraId="2E9574B7" w14:textId="77777777" w:rsidR="00B021D7" w:rsidRPr="005424B3" w:rsidRDefault="005D0307" w:rsidP="00F635EE">
            <w:pPr>
              <w:jc w:val="both"/>
            </w:pPr>
            <w:r w:rsidRPr="005424B3">
              <w:t>Cấu hình e ngoài cùng</w:t>
            </w:r>
          </w:p>
          <w:p w14:paraId="6845E707" w14:textId="77777777" w:rsidR="005D0307" w:rsidRPr="005424B3" w:rsidRDefault="005D0307" w:rsidP="00F635EE">
            <w:pPr>
              <w:jc w:val="both"/>
            </w:pPr>
            <w:r w:rsidRPr="005424B3">
              <w:t>Cấu tạo</w:t>
            </w:r>
          </w:p>
          <w:p w14:paraId="5ECDB4CD" w14:textId="77777777" w:rsidR="005D0307" w:rsidRPr="005424B3" w:rsidRDefault="005D0307" w:rsidP="00F635EE">
            <w:pPr>
              <w:jc w:val="both"/>
            </w:pPr>
            <w:r w:rsidRPr="005424B3">
              <w:t>Độ âm điện</w:t>
            </w:r>
          </w:p>
          <w:p w14:paraId="61EEB316" w14:textId="77777777" w:rsidR="005D0307" w:rsidRDefault="005D0307" w:rsidP="00F635EE">
            <w:pPr>
              <w:jc w:val="both"/>
              <w:rPr>
                <w:b/>
                <w:bCs/>
                <w:iCs/>
              </w:rPr>
            </w:pPr>
            <w:r w:rsidRPr="005424B3">
              <w:rPr>
                <w:b/>
                <w:bCs/>
                <w:iCs/>
              </w:rPr>
              <w:t>II.Tính chất chung</w:t>
            </w:r>
          </w:p>
          <w:p w14:paraId="272D6683" w14:textId="4A4283EE" w:rsidR="00BB2E44" w:rsidRDefault="00BB2E44" w:rsidP="00BB2E44">
            <w:pPr>
              <w:spacing w:line="276" w:lineRule="auto"/>
              <w:jc w:val="both"/>
              <w:rPr>
                <w:b/>
              </w:rPr>
            </w:pPr>
            <w:r>
              <w:rPr>
                <w:b/>
              </w:rPr>
              <w:t>-AXIT SUNFURIC</w:t>
            </w:r>
          </w:p>
          <w:p w14:paraId="13C26E3C" w14:textId="51F034A7" w:rsidR="00BB2E44" w:rsidRPr="005424B3" w:rsidRDefault="00BB2E44" w:rsidP="00BB2E44">
            <w:pPr>
              <w:spacing w:line="276" w:lineRule="auto"/>
              <w:jc w:val="both"/>
              <w:rPr>
                <w:b/>
              </w:rPr>
            </w:pPr>
            <w:r>
              <w:rPr>
                <w:b/>
                <w:bCs/>
                <w:lang w:val="pt-BR"/>
              </w:rPr>
              <w:t>-</w:t>
            </w:r>
            <w:r w:rsidRPr="005424B3">
              <w:rPr>
                <w:b/>
                <w:bCs/>
                <w:lang w:val="pt-BR"/>
              </w:rPr>
              <w:t>MUỐI SUNFAT</w:t>
            </w:r>
          </w:p>
          <w:p w14:paraId="48961439" w14:textId="483A5E1A" w:rsidR="00BB2E44" w:rsidRPr="005424B3" w:rsidRDefault="00BB2E44" w:rsidP="00F635EE">
            <w:pPr>
              <w:jc w:val="both"/>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B3564F4" w14:textId="77777777" w:rsidR="005D0307" w:rsidRPr="005424B3" w:rsidRDefault="005D0307" w:rsidP="005D0307">
            <w:pPr>
              <w:spacing w:line="276" w:lineRule="auto"/>
              <w:jc w:val="both"/>
            </w:pPr>
            <w:r w:rsidRPr="005424B3">
              <w:rPr>
                <w:i/>
                <w:iCs/>
                <w:u w:val="single"/>
              </w:rPr>
              <w:t>Câu hỏi 1:</w:t>
            </w:r>
            <w:r w:rsidRPr="005424B3">
              <w:t xml:space="preserve"> Viết cấu hình electron của nguyên tử O và S, cho biết độ âm điện của chúng.</w:t>
            </w:r>
          </w:p>
          <w:p w14:paraId="4092B968" w14:textId="5A6ED389" w:rsidR="00B021D7" w:rsidRPr="005424B3" w:rsidRDefault="005D0307" w:rsidP="005D0307">
            <w:pPr>
              <w:rPr>
                <w:lang w:val="nb-NO"/>
              </w:rPr>
            </w:pPr>
            <w:r w:rsidRPr="005424B3">
              <w:rPr>
                <w:i/>
                <w:iCs/>
                <w:u w:val="single"/>
              </w:rPr>
              <w:t>Câu hỏi 2:</w:t>
            </w:r>
            <w:r w:rsidRPr="005424B3">
              <w:t xml:space="preserve"> Cấu tạo của phân tử Oxi và Lưu huỳnh.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14C14FC" w14:textId="77777777" w:rsidR="005D0307" w:rsidRPr="005424B3" w:rsidRDefault="005D0307" w:rsidP="005D0307">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57DFAE6F" w14:textId="77777777" w:rsidR="00B021D7" w:rsidRPr="005424B3" w:rsidRDefault="00B021D7" w:rsidP="00F635EE">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B33C87E" w14:textId="77777777" w:rsidR="00B021D7" w:rsidRPr="005424B3" w:rsidRDefault="00B021D7" w:rsidP="00F635EE">
            <w:pPr>
              <w:rPr>
                <w:lang w:val="nb-NO"/>
              </w:rPr>
            </w:pPr>
          </w:p>
          <w:p w14:paraId="4C9F6064" w14:textId="77777777" w:rsidR="00B021D7" w:rsidRPr="005424B3" w:rsidRDefault="00B021D7" w:rsidP="00F635EE">
            <w:pPr>
              <w:jc w:val="center"/>
              <w:rPr>
                <w:lang w:val="pt-BR"/>
              </w:rPr>
            </w:pPr>
          </w:p>
          <w:p w14:paraId="60077DF8" w14:textId="77777777" w:rsidR="00BB2E44" w:rsidRDefault="00BB2E44" w:rsidP="00F635EE">
            <w:pPr>
              <w:rPr>
                <w:lang w:val="pt-BR"/>
              </w:rPr>
            </w:pPr>
            <w:r>
              <w:rPr>
                <w:lang w:val="pt-BR"/>
              </w:rPr>
              <w:t>40</w:t>
            </w:r>
          </w:p>
          <w:p w14:paraId="1941B545" w14:textId="77777777" w:rsidR="00B021D7" w:rsidRPr="005424B3" w:rsidRDefault="00B021D7" w:rsidP="00F635EE">
            <w:pPr>
              <w:rPr>
                <w:lang w:val="nb-NO"/>
              </w:rPr>
            </w:pPr>
            <w:r w:rsidRPr="005424B3">
              <w:rPr>
                <w:lang w:val="pt-BR"/>
              </w:rPr>
              <w:t>phút</w:t>
            </w:r>
          </w:p>
        </w:tc>
      </w:tr>
      <w:tr w:rsidR="00B021D7" w:rsidRPr="005424B3" w14:paraId="5C9FD8C2"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43B25CF3" w14:textId="5620608E" w:rsidR="00B021D7" w:rsidRPr="005424B3" w:rsidRDefault="00B021D7" w:rsidP="00F635EE">
            <w:pPr>
              <w:jc w:val="center"/>
              <w:rPr>
                <w:b/>
                <w:bCs/>
                <w:lang w:val="nb-NO"/>
              </w:rPr>
            </w:pPr>
            <w:r w:rsidRPr="005424B3">
              <w:rPr>
                <w:b/>
                <w:bCs/>
                <w:lang w:val="nb-NO"/>
              </w:rPr>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CA4A002" w14:textId="77777777" w:rsidR="00B021D7" w:rsidRPr="005424B3" w:rsidRDefault="00B021D7" w:rsidP="00F635EE">
            <w:pPr>
              <w:rPr>
                <w:b/>
                <w:bCs/>
                <w:u w:val="single"/>
                <w:lang w:val="nb-NO"/>
              </w:rPr>
            </w:pPr>
            <w:r w:rsidRPr="005424B3">
              <w:rPr>
                <w:b/>
                <w:bCs/>
                <w:u w:val="single"/>
                <w:lang w:val="nb-NO"/>
              </w:rPr>
              <w:t>Củng cố kiến thức và kết thúc bài</w:t>
            </w:r>
          </w:p>
          <w:p w14:paraId="429B3C60" w14:textId="77777777" w:rsidR="00B021D7" w:rsidRPr="005424B3" w:rsidRDefault="00B021D7" w:rsidP="00F635EE">
            <w:pPr>
              <w:rPr>
                <w:lang w:val="vi-VN"/>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8680BEF" w14:textId="77777777" w:rsidR="00B021D7" w:rsidRPr="005424B3" w:rsidRDefault="00B021D7" w:rsidP="00F635EE">
            <w:pPr>
              <w:rPr>
                <w:lang w:val="nb-NO"/>
              </w:rPr>
            </w:pPr>
          </w:p>
          <w:p w14:paraId="2A9EC098" w14:textId="77777777" w:rsidR="00B021D7" w:rsidRPr="005424B3" w:rsidRDefault="00B021D7" w:rsidP="00F635EE">
            <w:pPr>
              <w:rPr>
                <w:lang w:val="vi-VN"/>
              </w:rPr>
            </w:pPr>
            <w:r w:rsidRPr="005424B3">
              <w:rPr>
                <w:lang w:val="de-DE"/>
              </w:rPr>
              <w:t xml:space="preserve">Giảng viên trình bày tóm tắt nội dung bằng lời. </w:t>
            </w:r>
            <w:r w:rsidRPr="005424B3">
              <w:rPr>
                <w:lang w:val="nb-NO"/>
              </w:rPr>
              <w:t>GV hướng dẫn bài tập 1 – 5 trang 3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74F48DC" w14:textId="77777777" w:rsidR="00B021D7" w:rsidRPr="005424B3" w:rsidRDefault="00B021D7" w:rsidP="00F635EE">
            <w:pPr>
              <w:rPr>
                <w:lang w:val="nb-NO"/>
              </w:rPr>
            </w:pPr>
          </w:p>
          <w:p w14:paraId="27AAD7E5" w14:textId="77777777" w:rsidR="00B021D7" w:rsidRPr="005424B3" w:rsidRDefault="00B021D7" w:rsidP="00F635EE">
            <w:pPr>
              <w:rPr>
                <w:lang w:val="nb-NO"/>
              </w:rPr>
            </w:pPr>
            <w:r w:rsidRPr="005424B3">
              <w:rPr>
                <w:lang w:val="de-DE"/>
              </w:rPr>
              <w:t xml:space="preserve">Học sinh lắng nghe và ghi chép những nội dung cần thiết. </w:t>
            </w:r>
            <w:r w:rsidRPr="005424B3">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02939F7" w14:textId="77777777" w:rsidR="00B021D7" w:rsidRPr="005424B3" w:rsidRDefault="00B021D7" w:rsidP="00F635EE">
            <w:pPr>
              <w:jc w:val="center"/>
              <w:rPr>
                <w:lang w:val="nb-NO"/>
              </w:rPr>
            </w:pPr>
          </w:p>
          <w:p w14:paraId="28A1A767" w14:textId="1AACCAD7" w:rsidR="00B021D7" w:rsidRPr="005424B3" w:rsidRDefault="00BB2E44" w:rsidP="00F635EE">
            <w:pPr>
              <w:jc w:val="center"/>
              <w:rPr>
                <w:lang w:val="nb-NO"/>
              </w:rPr>
            </w:pPr>
            <w:r>
              <w:rPr>
                <w:lang w:val="pt-BR"/>
              </w:rPr>
              <w:t>40</w:t>
            </w:r>
            <w:r w:rsidR="00B021D7" w:rsidRPr="005424B3">
              <w:rPr>
                <w:lang w:val="pt-BR"/>
              </w:rPr>
              <w:t xml:space="preserve"> phút</w:t>
            </w:r>
          </w:p>
        </w:tc>
      </w:tr>
      <w:tr w:rsidR="00B021D7" w:rsidRPr="005424B3" w14:paraId="0B1CD65D"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7B4B691C" w14:textId="77777777" w:rsidR="00B021D7" w:rsidRPr="005424B3" w:rsidRDefault="00B021D7" w:rsidP="00F635EE">
            <w:pPr>
              <w:jc w:val="center"/>
              <w:rPr>
                <w:b/>
                <w:bCs/>
                <w:lang w:val="nb-NO"/>
              </w:rPr>
            </w:pPr>
            <w:r w:rsidRPr="005424B3">
              <w:rPr>
                <w:b/>
                <w:bCs/>
                <w:lang w:val="nb-NO"/>
              </w:rPr>
              <w:lastRenderedPageBreak/>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70C40D3" w14:textId="77777777" w:rsidR="00B021D7" w:rsidRPr="005424B3" w:rsidRDefault="00B021D7" w:rsidP="00F635EE">
            <w:pPr>
              <w:rPr>
                <w:b/>
                <w:bCs/>
                <w:u w:val="single"/>
                <w:lang w:val="pt-BR"/>
              </w:rPr>
            </w:pPr>
            <w:r w:rsidRPr="005424B3">
              <w:rPr>
                <w:b/>
                <w:bCs/>
                <w:u w:val="single"/>
                <w:lang w:val="pt-BR"/>
              </w:rPr>
              <w:t>Hướng dẫn tự học</w:t>
            </w:r>
          </w:p>
          <w:p w14:paraId="4C1F9679" w14:textId="77777777" w:rsidR="00B021D7" w:rsidRPr="005424B3" w:rsidRDefault="00B021D7" w:rsidP="00F635EE">
            <w:pPr>
              <w:rPr>
                <w:b/>
                <w:bCs/>
                <w:u w:val="single"/>
                <w:lang w:val="pt-BR"/>
              </w:rPr>
            </w:pPr>
          </w:p>
          <w:p w14:paraId="72DC8628" w14:textId="77777777" w:rsidR="00B021D7" w:rsidRPr="005424B3" w:rsidRDefault="00B021D7" w:rsidP="00F635EE">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113A372" w14:textId="77777777" w:rsidR="00B021D7" w:rsidRPr="005424B3" w:rsidRDefault="00B021D7" w:rsidP="00F635EE">
            <w:pPr>
              <w:rPr>
                <w:lang w:val="pt-BR"/>
              </w:rPr>
            </w:pPr>
          </w:p>
          <w:p w14:paraId="39720A15" w14:textId="77777777" w:rsidR="00B021D7" w:rsidRPr="005424B3" w:rsidRDefault="00B021D7" w:rsidP="00F635EE">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6F98DE9" w14:textId="77777777" w:rsidR="00B021D7" w:rsidRPr="005424B3" w:rsidRDefault="00B021D7" w:rsidP="00F635EE">
            <w:pPr>
              <w:rPr>
                <w:lang w:val="de-DE"/>
              </w:rPr>
            </w:pPr>
          </w:p>
          <w:p w14:paraId="0EC60C06" w14:textId="77777777" w:rsidR="00B021D7" w:rsidRPr="005424B3" w:rsidRDefault="00B021D7" w:rsidP="00F635EE">
            <w:pPr>
              <w:rPr>
                <w:lang w:val="pt-BR"/>
              </w:rPr>
            </w:pPr>
            <w:r w:rsidRPr="005424B3">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EC7F6A1" w14:textId="77777777" w:rsidR="00B021D7" w:rsidRPr="005424B3" w:rsidRDefault="00B021D7" w:rsidP="00F635EE">
            <w:pPr>
              <w:jc w:val="center"/>
              <w:rPr>
                <w:lang w:val="pt-BR"/>
              </w:rPr>
            </w:pPr>
          </w:p>
          <w:p w14:paraId="384D5E06" w14:textId="71EE66E7" w:rsidR="00B021D7" w:rsidRPr="005424B3" w:rsidRDefault="00BB2E44" w:rsidP="00F635EE">
            <w:pPr>
              <w:jc w:val="center"/>
              <w:rPr>
                <w:lang w:val="pt-BR"/>
              </w:rPr>
            </w:pPr>
            <w:r>
              <w:rPr>
                <w:lang w:val="pt-BR"/>
              </w:rPr>
              <w:t xml:space="preserve">5 </w:t>
            </w:r>
            <w:r w:rsidR="00B021D7" w:rsidRPr="005424B3">
              <w:rPr>
                <w:lang w:val="pt-BR"/>
              </w:rPr>
              <w:t>phút</w:t>
            </w:r>
          </w:p>
        </w:tc>
      </w:tr>
    </w:tbl>
    <w:p w14:paraId="6C585A84" w14:textId="77777777" w:rsidR="00B021D7" w:rsidRPr="005424B3" w:rsidRDefault="00B021D7" w:rsidP="00B021D7">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B021D7" w:rsidRPr="005424B3" w14:paraId="7C3109D2" w14:textId="77777777" w:rsidTr="00F635EE">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49564A7" w14:textId="77777777" w:rsidR="00B021D7" w:rsidRPr="005424B3" w:rsidRDefault="00B021D7" w:rsidP="00F635EE">
            <w:pPr>
              <w:rPr>
                <w:u w:val="single"/>
                <w:lang w:val="pt-BR"/>
              </w:rPr>
            </w:pPr>
          </w:p>
          <w:p w14:paraId="42432752" w14:textId="77777777" w:rsidR="00B021D7" w:rsidRPr="005424B3" w:rsidRDefault="00B021D7" w:rsidP="00F635EE">
            <w:pPr>
              <w:rPr>
                <w:u w:val="single"/>
                <w:lang w:val="pt-BR"/>
              </w:rPr>
            </w:pPr>
          </w:p>
          <w:p w14:paraId="254847A9" w14:textId="77777777" w:rsidR="00B021D7" w:rsidRPr="005424B3" w:rsidRDefault="00B021D7" w:rsidP="00F635EE">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60F1F430" w14:textId="77777777" w:rsidR="00B021D7" w:rsidRPr="005424B3" w:rsidRDefault="00B021D7" w:rsidP="00F635EE">
            <w:pPr>
              <w:jc w:val="both"/>
            </w:pPr>
            <w:r w:rsidRPr="005424B3">
              <w:t xml:space="preserve">1. </w:t>
            </w:r>
            <w:r w:rsidRPr="005424B3">
              <w:rPr>
                <w:i/>
                <w:iCs/>
              </w:rPr>
              <w:t xml:space="preserve">Giáo trình hóa học 1, </w:t>
            </w:r>
            <w:r w:rsidRPr="005424B3">
              <w:t>Trường CĐ lý tự trọng Tp. HCM, năm 2018.</w:t>
            </w:r>
          </w:p>
          <w:p w14:paraId="3D31AE74" w14:textId="77777777" w:rsidR="00B021D7" w:rsidRPr="005424B3" w:rsidRDefault="00B021D7" w:rsidP="00F635EE">
            <w:pPr>
              <w:jc w:val="both"/>
            </w:pPr>
            <w:r w:rsidRPr="005424B3">
              <w:t xml:space="preserve">2. </w:t>
            </w:r>
            <w:r w:rsidRPr="005424B3">
              <w:rPr>
                <w:lang w:val="vi-VN"/>
              </w:rPr>
              <w:t>Nguyễn Xuân Trường</w:t>
            </w:r>
            <w:r w:rsidRPr="005424B3">
              <w:t xml:space="preserve">, </w:t>
            </w:r>
            <w:r w:rsidRPr="005424B3">
              <w:rPr>
                <w:i/>
                <w:iCs/>
              </w:rPr>
              <w:t xml:space="preserve">Hóa học 10, </w:t>
            </w:r>
            <w:r w:rsidRPr="005424B3">
              <w:rPr>
                <w:lang w:val="vi-VN"/>
              </w:rPr>
              <w:t>NXB Giáo dục Việt Nam</w:t>
            </w:r>
            <w:r w:rsidRPr="005424B3">
              <w:t>, năm 2015.</w:t>
            </w:r>
          </w:p>
          <w:p w14:paraId="35FE69E3" w14:textId="77777777" w:rsidR="00B021D7" w:rsidRPr="005424B3" w:rsidRDefault="00B021D7" w:rsidP="00F635EE">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10, </w:t>
            </w:r>
            <w:r w:rsidRPr="005424B3">
              <w:rPr>
                <w:lang w:val="vi-VN"/>
              </w:rPr>
              <w:t>NXB Giáo dục Việt Nam</w:t>
            </w:r>
            <w:r w:rsidRPr="005424B3">
              <w:t>, năm 2015.</w:t>
            </w:r>
          </w:p>
        </w:tc>
      </w:tr>
      <w:tr w:rsidR="00B021D7" w:rsidRPr="005424B3" w14:paraId="33C41261" w14:textId="77777777" w:rsidTr="00F63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0052ADC3" w14:textId="77777777" w:rsidR="00B021D7" w:rsidRPr="005424B3" w:rsidRDefault="00B021D7" w:rsidP="00F635EE">
            <w:pPr>
              <w:rPr>
                <w:lang w:val="pt-BR"/>
              </w:rPr>
            </w:pPr>
          </w:p>
          <w:p w14:paraId="7EE0B7AD" w14:textId="77777777" w:rsidR="00B021D7" w:rsidRDefault="00B021D7" w:rsidP="00F635EE">
            <w:pPr>
              <w:jc w:val="center"/>
              <w:rPr>
                <w:b/>
                <w:bCs/>
                <w:lang w:val="pt-BR"/>
              </w:rPr>
            </w:pPr>
            <w:r w:rsidRPr="005424B3">
              <w:rPr>
                <w:b/>
                <w:bCs/>
                <w:lang w:val="pt-BR"/>
              </w:rPr>
              <w:t>Trưởng tổ môn</w:t>
            </w:r>
          </w:p>
          <w:p w14:paraId="54D68EBE" w14:textId="77777777" w:rsidR="00BB2E44" w:rsidRDefault="00BB2E44" w:rsidP="00F635EE">
            <w:pPr>
              <w:jc w:val="center"/>
              <w:rPr>
                <w:b/>
                <w:bCs/>
                <w:lang w:val="pt-BR"/>
              </w:rPr>
            </w:pPr>
          </w:p>
          <w:p w14:paraId="462EF0F4" w14:textId="77777777" w:rsidR="00BB2E44" w:rsidRDefault="00BB2E44" w:rsidP="00F635EE">
            <w:pPr>
              <w:jc w:val="center"/>
              <w:rPr>
                <w:b/>
                <w:bCs/>
                <w:lang w:val="pt-BR"/>
              </w:rPr>
            </w:pPr>
          </w:p>
          <w:p w14:paraId="11DEA9FE" w14:textId="77777777" w:rsidR="00BB2E44" w:rsidRDefault="00BB2E44" w:rsidP="00F635EE">
            <w:pPr>
              <w:jc w:val="center"/>
              <w:rPr>
                <w:b/>
                <w:bCs/>
                <w:lang w:val="pt-BR"/>
              </w:rPr>
            </w:pPr>
          </w:p>
          <w:p w14:paraId="262C3796" w14:textId="77777777" w:rsidR="00BB2E44" w:rsidRPr="005424B3" w:rsidRDefault="00BB2E44" w:rsidP="00F635EE">
            <w:pPr>
              <w:jc w:val="center"/>
              <w:rPr>
                <w:b/>
                <w:bCs/>
                <w:lang w:val="pt-BR"/>
              </w:rPr>
            </w:pPr>
          </w:p>
          <w:p w14:paraId="02624074" w14:textId="79E98630" w:rsidR="00B021D7" w:rsidRPr="002C34E1" w:rsidRDefault="00B021D7" w:rsidP="002C34E1">
            <w:pPr>
              <w:jc w:val="center"/>
              <w:rPr>
                <w:b/>
                <w:bCs/>
                <w:lang w:val="pt-BR"/>
              </w:rPr>
            </w:pPr>
            <w:r w:rsidRPr="005424B3">
              <w:rPr>
                <w:b/>
                <w:bCs/>
                <w:lang w:val="vi-VN"/>
              </w:rPr>
              <w:t xml:space="preserve">   </w:t>
            </w:r>
            <w:r w:rsidRPr="005424B3">
              <w:rPr>
                <w:b/>
                <w:bCs/>
                <w:lang w:val="pt-BR"/>
              </w:rPr>
              <w:t>Nguyễn Thị Huyền Nga</w:t>
            </w:r>
          </w:p>
        </w:tc>
        <w:tc>
          <w:tcPr>
            <w:tcW w:w="6205" w:type="dxa"/>
            <w:shd w:val="clear" w:color="auto" w:fill="auto"/>
          </w:tcPr>
          <w:p w14:paraId="0E4F4AAE" w14:textId="77777777" w:rsidR="00B021D7" w:rsidRPr="005424B3" w:rsidRDefault="00B021D7" w:rsidP="00F635EE">
            <w:pPr>
              <w:rPr>
                <w:lang w:val="pt-BR"/>
              </w:rPr>
            </w:pPr>
          </w:p>
          <w:p w14:paraId="12F0B2F5" w14:textId="77777777" w:rsidR="00B021D7" w:rsidRPr="005424B3" w:rsidRDefault="00B021D7" w:rsidP="00F635EE">
            <w:pPr>
              <w:ind w:left="1420"/>
              <w:rPr>
                <w:i/>
                <w:lang w:val="pt-BR"/>
              </w:rPr>
            </w:pPr>
            <w:r w:rsidRPr="005424B3">
              <w:rPr>
                <w:i/>
                <w:lang w:val="pt-BR"/>
              </w:rPr>
              <w:t xml:space="preserve">Tp. Hồ Chí Minh, ngày      tháng      năm 20 </w:t>
            </w:r>
          </w:p>
          <w:p w14:paraId="370E1EE5" w14:textId="77777777" w:rsidR="00B021D7" w:rsidRPr="005424B3" w:rsidRDefault="00B021D7" w:rsidP="00F635EE">
            <w:pPr>
              <w:jc w:val="center"/>
              <w:rPr>
                <w:lang w:val="pt-BR"/>
              </w:rPr>
            </w:pPr>
            <w:r w:rsidRPr="005424B3">
              <w:rPr>
                <w:b/>
                <w:lang w:val="pt-BR"/>
              </w:rPr>
              <w:t>Giảng viên</w:t>
            </w:r>
          </w:p>
        </w:tc>
      </w:tr>
    </w:tbl>
    <w:p w14:paraId="7F8E71D5" w14:textId="636AF1A7" w:rsidR="002C34E1" w:rsidRDefault="002C34E1" w:rsidP="00093475"/>
    <w:p w14:paraId="18C58BA2" w14:textId="77777777" w:rsidR="002C34E1" w:rsidRDefault="002C34E1">
      <w:r>
        <w:br w:type="page"/>
      </w:r>
    </w:p>
    <w:p w14:paraId="0B234717" w14:textId="6D8A71E8" w:rsidR="00B021D7" w:rsidRPr="002C34E1" w:rsidRDefault="002C34E1" w:rsidP="00093475">
      <w:pPr>
        <w:rPr>
          <w:b/>
          <w:sz w:val="28"/>
          <w:szCs w:val="28"/>
        </w:rPr>
      </w:pPr>
      <w:r w:rsidRPr="002C34E1">
        <w:rPr>
          <w:b/>
          <w:sz w:val="28"/>
          <w:szCs w:val="28"/>
        </w:rPr>
        <w:lastRenderedPageBreak/>
        <w:t>Kiểm tra định kỳ lần 1</w:t>
      </w:r>
    </w:p>
    <w:p w14:paraId="4650087E" w14:textId="77777777" w:rsidR="002C34E1" w:rsidRPr="001D42E8" w:rsidRDefault="002C34E1" w:rsidP="002C34E1">
      <w:pPr>
        <w:spacing w:line="276" w:lineRule="auto"/>
        <w:rPr>
          <w:b/>
          <w:bCs/>
          <w:u w:val="single"/>
          <w:lang w:val="pt-BR"/>
        </w:rPr>
      </w:pPr>
      <w:r w:rsidRPr="001D42E8">
        <w:rPr>
          <w:b/>
          <w:bCs/>
          <w:u w:val="single"/>
          <w:lang w:val="pt-BR"/>
        </w:rPr>
        <w:t>I. Mục tiêu:</w:t>
      </w:r>
    </w:p>
    <w:p w14:paraId="0762B740" w14:textId="77777777" w:rsidR="002C34E1" w:rsidRPr="001D42E8" w:rsidRDefault="002C34E1" w:rsidP="002C34E1">
      <w:pPr>
        <w:spacing w:line="276" w:lineRule="auto"/>
        <w:rPr>
          <w:b/>
          <w:bCs/>
          <w:lang w:val="pt-BR"/>
        </w:rPr>
      </w:pPr>
      <w:r w:rsidRPr="001D42E8">
        <w:rPr>
          <w:b/>
          <w:bCs/>
          <w:lang w:val="pt-BR"/>
        </w:rPr>
        <w:t>1. Kiến thức:</w:t>
      </w:r>
    </w:p>
    <w:p w14:paraId="711CC4D3" w14:textId="77777777" w:rsidR="002C34E1" w:rsidRPr="001D42E8" w:rsidRDefault="002C34E1" w:rsidP="002C34E1">
      <w:pPr>
        <w:tabs>
          <w:tab w:val="left" w:pos="576"/>
          <w:tab w:val="left" w:pos="2952"/>
          <w:tab w:val="left" w:pos="5328"/>
          <w:tab w:val="left" w:pos="7704"/>
        </w:tabs>
        <w:autoSpaceDE w:val="0"/>
        <w:autoSpaceDN w:val="0"/>
        <w:adjustRightInd w:val="0"/>
        <w:spacing w:line="276" w:lineRule="auto"/>
        <w:rPr>
          <w:lang w:val="pt-BR"/>
        </w:rPr>
      </w:pPr>
      <w:r w:rsidRPr="001D42E8">
        <w:rPr>
          <w:lang w:val="pt-BR"/>
        </w:rPr>
        <w:tab/>
        <w:t xml:space="preserve"> - Các nội dung của chương như: Tính chất vật lý và hóa học của O</w:t>
      </w:r>
      <w:r w:rsidRPr="001D42E8">
        <w:rPr>
          <w:vertAlign w:val="subscript"/>
          <w:lang w:val="pt-BR"/>
        </w:rPr>
        <w:t>2</w:t>
      </w:r>
      <w:r w:rsidRPr="001D42E8">
        <w:rPr>
          <w:lang w:val="pt-BR"/>
        </w:rPr>
        <w:t>, O</w:t>
      </w:r>
      <w:r w:rsidRPr="001D42E8">
        <w:rPr>
          <w:vertAlign w:val="subscript"/>
          <w:lang w:val="pt-BR"/>
        </w:rPr>
        <w:t>3</w:t>
      </w:r>
      <w:r w:rsidRPr="001D42E8">
        <w:rPr>
          <w:lang w:val="pt-BR"/>
        </w:rPr>
        <w:t>, S và các hợp chất của S như: H</w:t>
      </w:r>
      <w:r w:rsidRPr="001D42E8">
        <w:rPr>
          <w:vertAlign w:val="subscript"/>
          <w:lang w:val="pt-BR"/>
        </w:rPr>
        <w:t>2</w:t>
      </w:r>
      <w:r w:rsidRPr="001D42E8">
        <w:rPr>
          <w:lang w:val="pt-BR"/>
        </w:rPr>
        <w:t>S, SO</w:t>
      </w:r>
      <w:r w:rsidRPr="001D42E8">
        <w:rPr>
          <w:vertAlign w:val="subscript"/>
          <w:lang w:val="pt-BR"/>
        </w:rPr>
        <w:t>2</w:t>
      </w:r>
      <w:r w:rsidRPr="001D42E8">
        <w:rPr>
          <w:lang w:val="pt-BR"/>
        </w:rPr>
        <w:t>, H</w:t>
      </w:r>
      <w:r w:rsidRPr="001D42E8">
        <w:rPr>
          <w:vertAlign w:val="subscript"/>
          <w:lang w:val="pt-BR"/>
        </w:rPr>
        <w:t>2</w:t>
      </w:r>
      <w:r w:rsidRPr="001D42E8">
        <w:rPr>
          <w:lang w:val="pt-BR"/>
        </w:rPr>
        <w:t>SO</w:t>
      </w:r>
      <w:r w:rsidRPr="001D42E8">
        <w:rPr>
          <w:vertAlign w:val="subscript"/>
          <w:lang w:val="pt-BR"/>
        </w:rPr>
        <w:t>4</w:t>
      </w:r>
      <w:r w:rsidRPr="001D42E8">
        <w:rPr>
          <w:lang w:val="pt-BR"/>
        </w:rPr>
        <w:t>.</w:t>
      </w:r>
    </w:p>
    <w:p w14:paraId="77B7C3CA" w14:textId="77777777" w:rsidR="002C34E1" w:rsidRPr="001D42E8" w:rsidRDefault="002C34E1" w:rsidP="002C34E1">
      <w:pPr>
        <w:tabs>
          <w:tab w:val="left" w:pos="576"/>
          <w:tab w:val="left" w:pos="2952"/>
          <w:tab w:val="left" w:pos="5328"/>
          <w:tab w:val="left" w:pos="7704"/>
        </w:tabs>
        <w:autoSpaceDE w:val="0"/>
        <w:autoSpaceDN w:val="0"/>
        <w:adjustRightInd w:val="0"/>
        <w:spacing w:line="276" w:lineRule="auto"/>
        <w:rPr>
          <w:lang w:val="pt-BR"/>
        </w:rPr>
      </w:pPr>
      <w:r w:rsidRPr="001D42E8">
        <w:rPr>
          <w:lang w:val="pt-BR"/>
        </w:rPr>
        <w:tab/>
        <w:t>- Bài tập lí thuyết: chuỗi phản ứng, nhận biết. Bài tập hỗn hợp kim loại và oxit kim loại tác dụng với H</w:t>
      </w:r>
      <w:r w:rsidRPr="001D42E8">
        <w:rPr>
          <w:vertAlign w:val="subscript"/>
          <w:lang w:val="pt-BR"/>
        </w:rPr>
        <w:t>2</w:t>
      </w:r>
      <w:r w:rsidRPr="001D42E8">
        <w:rPr>
          <w:lang w:val="pt-BR"/>
        </w:rPr>
        <w:t>SO</w:t>
      </w:r>
      <w:r w:rsidRPr="001D42E8">
        <w:rPr>
          <w:vertAlign w:val="subscript"/>
          <w:lang w:val="pt-BR"/>
        </w:rPr>
        <w:t>4</w:t>
      </w:r>
      <w:r w:rsidRPr="001D42E8">
        <w:rPr>
          <w:lang w:val="pt-BR"/>
        </w:rPr>
        <w:t>.</w:t>
      </w:r>
    </w:p>
    <w:p w14:paraId="5FDF2739" w14:textId="77777777" w:rsidR="002C34E1" w:rsidRPr="001D42E8" w:rsidRDefault="002C34E1" w:rsidP="002C34E1">
      <w:pPr>
        <w:tabs>
          <w:tab w:val="left" w:pos="576"/>
          <w:tab w:val="left" w:pos="2952"/>
          <w:tab w:val="left" w:pos="5328"/>
          <w:tab w:val="left" w:pos="7704"/>
        </w:tabs>
        <w:autoSpaceDE w:val="0"/>
        <w:autoSpaceDN w:val="0"/>
        <w:adjustRightInd w:val="0"/>
        <w:spacing w:line="276" w:lineRule="auto"/>
        <w:rPr>
          <w:lang w:val="pt-BR"/>
        </w:rPr>
      </w:pPr>
      <w:r w:rsidRPr="001D42E8">
        <w:rPr>
          <w:lang w:val="pt-BR"/>
        </w:rPr>
        <w:tab/>
        <w:t>- Đánh giá kết quả học tập của HS qua việc làm bài kiểm tra.</w:t>
      </w:r>
    </w:p>
    <w:p w14:paraId="0EF0A5E1" w14:textId="77777777" w:rsidR="002C34E1" w:rsidRPr="001D42E8" w:rsidRDefault="002C34E1" w:rsidP="002C34E1">
      <w:pPr>
        <w:spacing w:line="276" w:lineRule="auto"/>
        <w:rPr>
          <w:b/>
          <w:bCs/>
          <w:lang w:val="pt-BR"/>
        </w:rPr>
      </w:pPr>
      <w:r w:rsidRPr="001D42E8">
        <w:rPr>
          <w:b/>
          <w:bCs/>
          <w:lang w:val="pt-BR"/>
        </w:rPr>
        <w:t xml:space="preserve">2. Kĩ năng: </w:t>
      </w:r>
    </w:p>
    <w:p w14:paraId="411858FE" w14:textId="77777777" w:rsidR="002C34E1" w:rsidRPr="001D42E8" w:rsidRDefault="002C34E1" w:rsidP="002C34E1">
      <w:pPr>
        <w:tabs>
          <w:tab w:val="left" w:pos="576"/>
          <w:tab w:val="left" w:pos="2952"/>
          <w:tab w:val="left" w:pos="5328"/>
          <w:tab w:val="left" w:pos="7704"/>
        </w:tabs>
        <w:autoSpaceDE w:val="0"/>
        <w:autoSpaceDN w:val="0"/>
        <w:adjustRightInd w:val="0"/>
        <w:spacing w:line="276" w:lineRule="auto"/>
        <w:rPr>
          <w:lang w:val="pt-BR"/>
        </w:rPr>
      </w:pPr>
      <w:r w:rsidRPr="001D42E8">
        <w:rPr>
          <w:b/>
          <w:bCs/>
          <w:lang w:val="pt-BR"/>
        </w:rPr>
        <w:tab/>
      </w:r>
      <w:r w:rsidRPr="001D42E8">
        <w:rPr>
          <w:lang w:val="pt-BR"/>
        </w:rPr>
        <w:t>-Rèn luyện kĩ năng làm bài độc lập, tự chủ.</w:t>
      </w:r>
    </w:p>
    <w:p w14:paraId="5E1AE136" w14:textId="77777777" w:rsidR="002C34E1" w:rsidRPr="001D42E8" w:rsidRDefault="002C34E1" w:rsidP="002C34E1">
      <w:pPr>
        <w:tabs>
          <w:tab w:val="left" w:pos="576"/>
          <w:tab w:val="left" w:pos="2952"/>
          <w:tab w:val="left" w:pos="5328"/>
          <w:tab w:val="left" w:pos="7704"/>
        </w:tabs>
        <w:autoSpaceDE w:val="0"/>
        <w:autoSpaceDN w:val="0"/>
        <w:adjustRightInd w:val="0"/>
        <w:spacing w:line="276" w:lineRule="auto"/>
        <w:rPr>
          <w:lang w:val="pt-BR"/>
        </w:rPr>
      </w:pPr>
      <w:r w:rsidRPr="001D42E8">
        <w:rPr>
          <w:lang w:val="pt-BR"/>
        </w:rPr>
        <w:tab/>
        <w:t>-Làm bài tập, nhớ lại lí thuyết đã học trong chương VI.</w:t>
      </w:r>
    </w:p>
    <w:p w14:paraId="483EC5C2" w14:textId="77777777" w:rsidR="002C34E1" w:rsidRPr="001D42E8" w:rsidRDefault="002C34E1" w:rsidP="002C34E1">
      <w:pPr>
        <w:tabs>
          <w:tab w:val="left" w:pos="576"/>
          <w:tab w:val="left" w:pos="2952"/>
          <w:tab w:val="left" w:pos="5328"/>
          <w:tab w:val="left" w:pos="7704"/>
        </w:tabs>
        <w:autoSpaceDE w:val="0"/>
        <w:autoSpaceDN w:val="0"/>
        <w:adjustRightInd w:val="0"/>
        <w:spacing w:line="276" w:lineRule="auto"/>
        <w:rPr>
          <w:lang w:val="pt-BR"/>
        </w:rPr>
      </w:pPr>
      <w:r w:rsidRPr="001D42E8">
        <w:rPr>
          <w:lang w:val="pt-BR"/>
        </w:rPr>
        <w:tab/>
        <w:t>-Rèn luyện kĩ năng trình bày bài làm khi kiểm tra và thi cử.</w:t>
      </w:r>
    </w:p>
    <w:p w14:paraId="2B3587F5" w14:textId="77777777" w:rsidR="002C34E1" w:rsidRPr="001D42E8" w:rsidRDefault="002C34E1" w:rsidP="002C34E1">
      <w:pPr>
        <w:spacing w:line="276" w:lineRule="auto"/>
        <w:rPr>
          <w:b/>
          <w:bCs/>
          <w:u w:val="single"/>
          <w:lang w:val="pt-BR"/>
        </w:rPr>
      </w:pPr>
      <w:r w:rsidRPr="001D42E8">
        <w:rPr>
          <w:b/>
          <w:bCs/>
          <w:u w:val="single"/>
          <w:lang w:val="pt-BR"/>
        </w:rPr>
        <w:t>II. Chuẩn bị:</w:t>
      </w:r>
    </w:p>
    <w:p w14:paraId="3FAD8BBC" w14:textId="77777777" w:rsidR="002C34E1" w:rsidRPr="001D42E8" w:rsidRDefault="002C34E1" w:rsidP="002C34E1">
      <w:pPr>
        <w:spacing w:line="276" w:lineRule="auto"/>
        <w:rPr>
          <w:b/>
          <w:bCs/>
          <w:lang w:val="pt-BR"/>
        </w:rPr>
      </w:pPr>
      <w:r w:rsidRPr="001D42E8">
        <w:rPr>
          <w:b/>
          <w:bCs/>
          <w:lang w:val="pt-BR"/>
        </w:rPr>
        <w:t>1. Chuẩn bị của GV:</w:t>
      </w:r>
    </w:p>
    <w:p w14:paraId="7FD67AF1" w14:textId="77777777" w:rsidR="002C34E1" w:rsidRPr="001D42E8" w:rsidRDefault="002C34E1" w:rsidP="002C34E1">
      <w:pPr>
        <w:tabs>
          <w:tab w:val="left" w:pos="576"/>
          <w:tab w:val="left" w:pos="2952"/>
          <w:tab w:val="left" w:pos="5328"/>
          <w:tab w:val="left" w:pos="7704"/>
        </w:tabs>
        <w:autoSpaceDE w:val="0"/>
        <w:autoSpaceDN w:val="0"/>
        <w:adjustRightInd w:val="0"/>
        <w:spacing w:line="276" w:lineRule="auto"/>
        <w:rPr>
          <w:lang w:val="pt-BR"/>
        </w:rPr>
      </w:pPr>
      <w:r w:rsidRPr="001D42E8">
        <w:rPr>
          <w:lang w:val="pt-BR"/>
        </w:rPr>
        <w:tab/>
        <w:t>-Đề kiểm tra, đáp án, biểu điểm.</w:t>
      </w:r>
    </w:p>
    <w:p w14:paraId="623772F9" w14:textId="77777777" w:rsidR="002C34E1" w:rsidRPr="001D42E8" w:rsidRDefault="002C34E1" w:rsidP="002C34E1">
      <w:pPr>
        <w:tabs>
          <w:tab w:val="left" w:pos="576"/>
          <w:tab w:val="left" w:pos="2952"/>
          <w:tab w:val="left" w:pos="5328"/>
          <w:tab w:val="left" w:pos="7704"/>
        </w:tabs>
        <w:autoSpaceDE w:val="0"/>
        <w:autoSpaceDN w:val="0"/>
        <w:adjustRightInd w:val="0"/>
        <w:spacing w:line="276" w:lineRule="auto"/>
        <w:rPr>
          <w:b/>
          <w:bCs/>
          <w:lang w:val="pt-BR"/>
        </w:rPr>
      </w:pPr>
      <w:r w:rsidRPr="001D42E8">
        <w:rPr>
          <w:b/>
          <w:bCs/>
          <w:lang w:val="pt-BR"/>
        </w:rPr>
        <w:t>2. Chuẩn bị của HS:</w:t>
      </w:r>
    </w:p>
    <w:p w14:paraId="0442AB3A" w14:textId="77777777" w:rsidR="002C34E1" w:rsidRPr="001D42E8" w:rsidRDefault="002C34E1" w:rsidP="002C34E1">
      <w:pPr>
        <w:tabs>
          <w:tab w:val="left" w:pos="576"/>
          <w:tab w:val="left" w:pos="2952"/>
          <w:tab w:val="left" w:pos="5328"/>
          <w:tab w:val="left" w:pos="7704"/>
        </w:tabs>
        <w:autoSpaceDE w:val="0"/>
        <w:autoSpaceDN w:val="0"/>
        <w:adjustRightInd w:val="0"/>
        <w:spacing w:line="276" w:lineRule="auto"/>
        <w:rPr>
          <w:lang w:val="pt-BR"/>
        </w:rPr>
      </w:pPr>
      <w:r w:rsidRPr="001D42E8">
        <w:rPr>
          <w:b/>
          <w:bCs/>
          <w:lang w:val="pt-BR"/>
        </w:rPr>
        <w:tab/>
      </w:r>
      <w:r w:rsidRPr="001D42E8">
        <w:rPr>
          <w:lang w:val="pt-BR"/>
        </w:rPr>
        <w:t>-Chuẩn bị bài cũ của chương.</w:t>
      </w:r>
    </w:p>
    <w:p w14:paraId="0CAF91B6" w14:textId="77777777" w:rsidR="002C34E1" w:rsidRPr="001D42E8" w:rsidRDefault="002C34E1" w:rsidP="002C34E1">
      <w:pPr>
        <w:tabs>
          <w:tab w:val="left" w:pos="576"/>
          <w:tab w:val="left" w:pos="2952"/>
          <w:tab w:val="left" w:pos="5328"/>
          <w:tab w:val="left" w:pos="7704"/>
        </w:tabs>
        <w:autoSpaceDE w:val="0"/>
        <w:autoSpaceDN w:val="0"/>
        <w:adjustRightInd w:val="0"/>
        <w:spacing w:line="276" w:lineRule="auto"/>
        <w:rPr>
          <w:lang w:val="pt-BR"/>
        </w:rPr>
      </w:pPr>
      <w:r w:rsidRPr="001D42E8">
        <w:rPr>
          <w:lang w:val="pt-BR"/>
        </w:rPr>
        <w:tab/>
        <w:t>-Giấy làm bài, giấy nháp, bút mực, máy tính... để làm bài.</w:t>
      </w:r>
    </w:p>
    <w:p w14:paraId="4675AB17" w14:textId="77777777" w:rsidR="002C34E1" w:rsidRPr="001D42E8" w:rsidRDefault="002C34E1" w:rsidP="002C34E1">
      <w:pPr>
        <w:tabs>
          <w:tab w:val="left" w:pos="576"/>
          <w:tab w:val="left" w:pos="2952"/>
          <w:tab w:val="left" w:pos="5328"/>
          <w:tab w:val="left" w:pos="7704"/>
        </w:tabs>
        <w:autoSpaceDE w:val="0"/>
        <w:autoSpaceDN w:val="0"/>
        <w:adjustRightInd w:val="0"/>
        <w:spacing w:line="276" w:lineRule="auto"/>
        <w:rPr>
          <w:b/>
          <w:bCs/>
          <w:u w:val="single"/>
          <w:lang w:val="pt-BR"/>
        </w:rPr>
      </w:pPr>
      <w:r w:rsidRPr="001D42E8">
        <w:rPr>
          <w:b/>
          <w:bCs/>
          <w:u w:val="single"/>
          <w:lang w:val="pt-BR"/>
        </w:rPr>
        <w:t>III. Tiến trình bài học:</w:t>
      </w:r>
    </w:p>
    <w:p w14:paraId="2B315F22" w14:textId="77777777" w:rsidR="002C34E1" w:rsidRPr="001D42E8" w:rsidRDefault="002C34E1" w:rsidP="002C34E1">
      <w:pPr>
        <w:tabs>
          <w:tab w:val="left" w:pos="576"/>
          <w:tab w:val="left" w:pos="2952"/>
          <w:tab w:val="left" w:pos="5328"/>
          <w:tab w:val="left" w:pos="7704"/>
        </w:tabs>
        <w:autoSpaceDE w:val="0"/>
        <w:autoSpaceDN w:val="0"/>
        <w:adjustRightInd w:val="0"/>
        <w:spacing w:line="276" w:lineRule="auto"/>
        <w:rPr>
          <w:lang w:val="pt-BR"/>
        </w:rPr>
      </w:pPr>
      <w:r w:rsidRPr="001D42E8">
        <w:rPr>
          <w:lang w:val="pt-BR"/>
        </w:rPr>
        <w:tab/>
        <w:t>GV phát đề kiểm tra và giám sát việc làm bài của HS.</w:t>
      </w:r>
    </w:p>
    <w:tbl>
      <w:tblPr>
        <w:tblW w:w="10350" w:type="dxa"/>
        <w:tblInd w:w="108" w:type="dxa"/>
        <w:tblLook w:val="01E0" w:firstRow="1" w:lastRow="1" w:firstColumn="1" w:lastColumn="1" w:noHBand="0" w:noVBand="0"/>
      </w:tblPr>
      <w:tblGrid>
        <w:gridCol w:w="4145"/>
        <w:gridCol w:w="6205"/>
      </w:tblGrid>
      <w:tr w:rsidR="002C34E1" w:rsidRPr="005424B3" w14:paraId="06B10F83" w14:textId="77777777" w:rsidTr="008B7B59">
        <w:trPr>
          <w:trHeight w:val="68"/>
        </w:trPr>
        <w:tc>
          <w:tcPr>
            <w:tcW w:w="4145" w:type="dxa"/>
            <w:shd w:val="clear" w:color="auto" w:fill="auto"/>
          </w:tcPr>
          <w:p w14:paraId="3F587096" w14:textId="77777777" w:rsidR="002C34E1" w:rsidRPr="005424B3" w:rsidRDefault="002C34E1" w:rsidP="008B7B59">
            <w:pPr>
              <w:rPr>
                <w:lang w:val="pt-BR"/>
              </w:rPr>
            </w:pPr>
          </w:p>
          <w:p w14:paraId="3EE3FBB7" w14:textId="77777777" w:rsidR="002C34E1" w:rsidRDefault="002C34E1" w:rsidP="008B7B59">
            <w:pPr>
              <w:jc w:val="center"/>
              <w:rPr>
                <w:b/>
                <w:bCs/>
                <w:lang w:val="pt-BR"/>
              </w:rPr>
            </w:pPr>
            <w:r w:rsidRPr="005424B3">
              <w:rPr>
                <w:b/>
                <w:bCs/>
                <w:lang w:val="pt-BR"/>
              </w:rPr>
              <w:t>Trưởng tổ môn</w:t>
            </w:r>
          </w:p>
          <w:p w14:paraId="4B3C716C" w14:textId="77777777" w:rsidR="002C34E1" w:rsidRDefault="002C34E1" w:rsidP="008B7B59">
            <w:pPr>
              <w:jc w:val="center"/>
              <w:rPr>
                <w:b/>
                <w:bCs/>
                <w:lang w:val="pt-BR"/>
              </w:rPr>
            </w:pPr>
          </w:p>
          <w:p w14:paraId="68D8232F" w14:textId="77777777" w:rsidR="002C34E1" w:rsidRDefault="002C34E1" w:rsidP="008B7B59">
            <w:pPr>
              <w:jc w:val="center"/>
              <w:rPr>
                <w:b/>
                <w:bCs/>
                <w:lang w:val="pt-BR"/>
              </w:rPr>
            </w:pPr>
          </w:p>
          <w:p w14:paraId="46CAB1F1" w14:textId="77777777" w:rsidR="002C34E1" w:rsidRDefault="002C34E1" w:rsidP="008B7B59">
            <w:pPr>
              <w:jc w:val="center"/>
              <w:rPr>
                <w:b/>
                <w:bCs/>
                <w:lang w:val="pt-BR"/>
              </w:rPr>
            </w:pPr>
          </w:p>
          <w:p w14:paraId="69194BA8" w14:textId="77777777" w:rsidR="002C34E1" w:rsidRPr="005424B3" w:rsidRDefault="002C34E1" w:rsidP="008B7B59">
            <w:pPr>
              <w:jc w:val="center"/>
              <w:rPr>
                <w:b/>
                <w:bCs/>
                <w:lang w:val="pt-BR"/>
              </w:rPr>
            </w:pPr>
          </w:p>
          <w:p w14:paraId="0A785575" w14:textId="77777777" w:rsidR="002C34E1" w:rsidRPr="002C34E1" w:rsidRDefault="002C34E1" w:rsidP="008B7B59">
            <w:pPr>
              <w:jc w:val="center"/>
              <w:rPr>
                <w:b/>
                <w:bCs/>
                <w:lang w:val="pt-BR"/>
              </w:rPr>
            </w:pPr>
            <w:r w:rsidRPr="005424B3">
              <w:rPr>
                <w:b/>
                <w:bCs/>
                <w:lang w:val="vi-VN"/>
              </w:rPr>
              <w:t xml:space="preserve">   </w:t>
            </w:r>
            <w:r w:rsidRPr="005424B3">
              <w:rPr>
                <w:b/>
                <w:bCs/>
                <w:lang w:val="pt-BR"/>
              </w:rPr>
              <w:t>Nguyễn Thị Huyền Nga</w:t>
            </w:r>
          </w:p>
        </w:tc>
        <w:tc>
          <w:tcPr>
            <w:tcW w:w="6205" w:type="dxa"/>
            <w:shd w:val="clear" w:color="auto" w:fill="auto"/>
          </w:tcPr>
          <w:p w14:paraId="457332C9" w14:textId="77777777" w:rsidR="002C34E1" w:rsidRPr="005424B3" w:rsidRDefault="002C34E1" w:rsidP="008B7B59">
            <w:pPr>
              <w:rPr>
                <w:lang w:val="pt-BR"/>
              </w:rPr>
            </w:pPr>
          </w:p>
          <w:p w14:paraId="6F701538" w14:textId="77777777" w:rsidR="002C34E1" w:rsidRPr="005424B3" w:rsidRDefault="002C34E1" w:rsidP="008B7B59">
            <w:pPr>
              <w:ind w:left="1420"/>
              <w:rPr>
                <w:i/>
                <w:lang w:val="pt-BR"/>
              </w:rPr>
            </w:pPr>
            <w:r w:rsidRPr="005424B3">
              <w:rPr>
                <w:i/>
                <w:lang w:val="pt-BR"/>
              </w:rPr>
              <w:t xml:space="preserve">Tp. Hồ Chí Minh, ngày      tháng      năm 20 </w:t>
            </w:r>
          </w:p>
          <w:p w14:paraId="39EAFB22" w14:textId="77777777" w:rsidR="002C34E1" w:rsidRPr="005424B3" w:rsidRDefault="002C34E1" w:rsidP="008B7B59">
            <w:pPr>
              <w:jc w:val="center"/>
              <w:rPr>
                <w:lang w:val="pt-BR"/>
              </w:rPr>
            </w:pPr>
            <w:r w:rsidRPr="005424B3">
              <w:rPr>
                <w:b/>
                <w:lang w:val="pt-BR"/>
              </w:rPr>
              <w:t>Giảng viên</w:t>
            </w:r>
          </w:p>
        </w:tc>
      </w:tr>
    </w:tbl>
    <w:p w14:paraId="51ACC4FE" w14:textId="77777777" w:rsidR="002C34E1" w:rsidRDefault="002C34E1" w:rsidP="002C34E1"/>
    <w:p w14:paraId="0220FB29" w14:textId="6C0E2B26" w:rsidR="002C34E1" w:rsidRDefault="002C34E1">
      <w:r>
        <w:br w:type="page"/>
      </w:r>
    </w:p>
    <w:p w14:paraId="769A39B4" w14:textId="77777777" w:rsidR="002C34E1" w:rsidRPr="005424B3" w:rsidRDefault="002C34E1" w:rsidP="00093475"/>
    <w:p w14:paraId="228F92E0" w14:textId="2869B24A" w:rsidR="00B021D7" w:rsidRPr="005424B3" w:rsidRDefault="00B021D7"/>
    <w:tbl>
      <w:tblPr>
        <w:tblW w:w="11368" w:type="dxa"/>
        <w:tblInd w:w="108" w:type="dxa"/>
        <w:tblLook w:val="01E0" w:firstRow="1" w:lastRow="1" w:firstColumn="1" w:lastColumn="1" w:noHBand="0" w:noVBand="0"/>
      </w:tblPr>
      <w:tblGrid>
        <w:gridCol w:w="4500"/>
        <w:gridCol w:w="6868"/>
      </w:tblGrid>
      <w:tr w:rsidR="00B021D7" w:rsidRPr="005424B3" w14:paraId="4DE1716E" w14:textId="77777777" w:rsidTr="00F635EE">
        <w:tc>
          <w:tcPr>
            <w:tcW w:w="4500" w:type="dxa"/>
            <w:shd w:val="clear" w:color="auto" w:fill="auto"/>
          </w:tcPr>
          <w:p w14:paraId="79024DB9" w14:textId="0EC664E9" w:rsidR="00B021D7" w:rsidRPr="005424B3" w:rsidRDefault="00B021D7" w:rsidP="00F635EE">
            <w:pPr>
              <w:rPr>
                <w:lang w:val="pt-BR"/>
              </w:rPr>
            </w:pPr>
            <w:r w:rsidRPr="005424B3">
              <w:br w:type="page"/>
            </w:r>
            <w:r w:rsidRPr="005424B3">
              <w:rPr>
                <w:lang w:val="pt-BR"/>
              </w:rPr>
              <w:t>Giáo án số:  0</w:t>
            </w:r>
            <w:r w:rsidR="00BB2E44">
              <w:rPr>
                <w:lang w:val="pt-BR"/>
              </w:rPr>
              <w:t>6</w:t>
            </w:r>
          </w:p>
        </w:tc>
        <w:tc>
          <w:tcPr>
            <w:tcW w:w="6868" w:type="dxa"/>
            <w:shd w:val="clear" w:color="auto" w:fill="auto"/>
          </w:tcPr>
          <w:p w14:paraId="686CB4CE" w14:textId="116DD174" w:rsidR="00B021D7" w:rsidRPr="005424B3" w:rsidRDefault="00B021D7" w:rsidP="00F635EE">
            <w:r w:rsidRPr="005424B3">
              <w:t>Thời gian thực hiện:</w:t>
            </w:r>
            <w:r w:rsidR="002C34E1">
              <w:t xml:space="preserve"> 3 </w:t>
            </w:r>
            <w:r w:rsidRPr="005424B3">
              <w:t xml:space="preserve"> tiết</w:t>
            </w:r>
          </w:p>
          <w:p w14:paraId="2D6133C1" w14:textId="04DF76EC" w:rsidR="00B021D7" w:rsidRPr="005424B3" w:rsidRDefault="00B021D7" w:rsidP="00F635EE">
            <w:pPr>
              <w:tabs>
                <w:tab w:val="right" w:leader="dot" w:pos="3331"/>
              </w:tabs>
            </w:pPr>
            <w:r w:rsidRPr="005424B3">
              <w:t xml:space="preserve">Tên chương: </w:t>
            </w:r>
            <w:r w:rsidRPr="005424B3">
              <w:rPr>
                <w:b/>
                <w:bCs/>
              </w:rPr>
              <w:t xml:space="preserve">CHƯƠNG </w:t>
            </w:r>
            <w:r w:rsidR="005B39FE" w:rsidRPr="005424B3">
              <w:rPr>
                <w:b/>
                <w:bCs/>
              </w:rPr>
              <w:t>VII</w:t>
            </w:r>
            <w:r w:rsidRPr="005424B3">
              <w:rPr>
                <w:b/>
                <w:bCs/>
              </w:rPr>
              <w:t xml:space="preserve">: </w:t>
            </w:r>
            <w:r w:rsidR="005B39FE" w:rsidRPr="005424B3">
              <w:rPr>
                <w:b/>
              </w:rPr>
              <w:t>SỰ ĐIỆN LI</w:t>
            </w:r>
          </w:p>
          <w:p w14:paraId="050B42B1" w14:textId="77777777" w:rsidR="00B021D7" w:rsidRPr="005424B3" w:rsidRDefault="00B021D7" w:rsidP="00F635EE">
            <w:r w:rsidRPr="005424B3">
              <w:t xml:space="preserve">Thực hiện ngày                  tháng                 năm 20 </w:t>
            </w:r>
          </w:p>
          <w:p w14:paraId="1C0A3008" w14:textId="77777777" w:rsidR="00B021D7" w:rsidRPr="005424B3" w:rsidRDefault="00B021D7" w:rsidP="00F635EE">
            <w:r w:rsidRPr="005424B3">
              <w:t xml:space="preserve"> </w:t>
            </w:r>
          </w:p>
        </w:tc>
      </w:tr>
    </w:tbl>
    <w:p w14:paraId="5CC97096" w14:textId="404346E8" w:rsidR="00B021D7" w:rsidRPr="005424B3" w:rsidRDefault="00B021D7" w:rsidP="00B021D7">
      <w:pPr>
        <w:rPr>
          <w:lang w:val="it-IT"/>
        </w:rPr>
      </w:pPr>
      <w:r w:rsidRPr="005424B3">
        <w:rPr>
          <w:lang w:val="it-IT"/>
        </w:rPr>
        <w:t xml:space="preserve">Tên bài: </w:t>
      </w:r>
      <w:r w:rsidRPr="005424B3">
        <w:rPr>
          <w:lang w:val="it-IT"/>
        </w:rPr>
        <w:tab/>
      </w:r>
      <w:r w:rsidRPr="005424B3">
        <w:rPr>
          <w:lang w:val="it-IT"/>
        </w:rPr>
        <w:tab/>
      </w:r>
      <w:r w:rsidR="00E559C5" w:rsidRPr="005424B3">
        <w:rPr>
          <w:b/>
          <w:i/>
        </w:rPr>
        <w:t>Bài 23</w:t>
      </w:r>
      <w:r w:rsidRPr="005424B3">
        <w:rPr>
          <w:b/>
          <w:i/>
        </w:rPr>
        <w:t xml:space="preserve">:  </w:t>
      </w:r>
      <w:r w:rsidR="005B39FE" w:rsidRPr="005424B3">
        <w:rPr>
          <w:b/>
        </w:rPr>
        <w:t>SỰ ĐIỆN LI – AXIT BAZO MUỐI</w:t>
      </w:r>
    </w:p>
    <w:p w14:paraId="36F10C59" w14:textId="77777777" w:rsidR="00B021D7" w:rsidRPr="005424B3" w:rsidRDefault="00B021D7" w:rsidP="00B021D7">
      <w:pPr>
        <w:rPr>
          <w:b/>
          <w:u w:val="single"/>
          <w:lang w:val="it-IT"/>
        </w:rPr>
      </w:pPr>
      <w:r w:rsidRPr="005424B3">
        <w:rPr>
          <w:b/>
          <w:u w:val="single"/>
          <w:lang w:val="it-IT"/>
        </w:rPr>
        <w:t xml:space="preserve">Mục tiêu của bài: </w:t>
      </w:r>
    </w:p>
    <w:p w14:paraId="587394B6" w14:textId="77777777" w:rsidR="00B021D7" w:rsidRPr="005424B3" w:rsidRDefault="00B021D7" w:rsidP="00B021D7">
      <w:pPr>
        <w:rPr>
          <w:b/>
          <w:lang w:val="it-IT"/>
        </w:rPr>
      </w:pPr>
      <w:r w:rsidRPr="005424B3">
        <w:rPr>
          <w:lang w:val="it-IT"/>
        </w:rPr>
        <w:t xml:space="preserve">Sau khi học xong bài này người học có khả năng: </w:t>
      </w:r>
    </w:p>
    <w:p w14:paraId="0561C3DF" w14:textId="26DD02B2" w:rsidR="005B39FE" w:rsidRPr="005424B3" w:rsidRDefault="005B39FE" w:rsidP="005B39FE">
      <w:r w:rsidRPr="005424B3">
        <w:rPr>
          <w:b/>
        </w:rPr>
        <w:t>1.</w:t>
      </w:r>
      <w:r w:rsidRPr="005424B3">
        <w:rPr>
          <w:b/>
          <w:u w:val="single"/>
        </w:rPr>
        <w:t>Kiến thức</w:t>
      </w:r>
      <w:r w:rsidRPr="005424B3">
        <w:rPr>
          <w:b/>
        </w:rPr>
        <w:t>:</w:t>
      </w:r>
    </w:p>
    <w:p w14:paraId="12A40689" w14:textId="77777777" w:rsidR="005B39FE" w:rsidRPr="005424B3" w:rsidRDefault="005B39FE" w:rsidP="005B39FE">
      <w:pPr>
        <w:ind w:firstLine="418"/>
        <w:rPr>
          <w:spacing w:val="-4"/>
        </w:rPr>
      </w:pPr>
      <w:r w:rsidRPr="005424B3">
        <w:rPr>
          <w:spacing w:val="-4"/>
        </w:rPr>
        <w:t xml:space="preserve"> Khái niệm về sự điện li, chất điện li, chất điện li mạnh, chất điện li yếu, cân bằng điện li.</w:t>
      </w:r>
    </w:p>
    <w:p w14:paraId="2FDC2CDC" w14:textId="77777777" w:rsidR="005B39FE" w:rsidRPr="005424B3" w:rsidRDefault="005B39FE" w:rsidP="005B39FE">
      <w:pPr>
        <w:ind w:firstLine="420"/>
        <w:rPr>
          <w:lang w:val="it-IT"/>
        </w:rPr>
      </w:pPr>
      <w:r w:rsidRPr="005424B3">
        <w:sym w:font="Symbol" w:char="F02D"/>
      </w:r>
      <w:r w:rsidRPr="005424B3">
        <w:rPr>
          <w:lang w:val="it-IT"/>
        </w:rPr>
        <w:t xml:space="preserve"> Định nghĩa : axit, bazơ, hiđroxit lưỡng tính và muối theo thuyết A-rê-ni-ut.</w:t>
      </w:r>
    </w:p>
    <w:p w14:paraId="399B80A9" w14:textId="77777777" w:rsidR="005B39FE" w:rsidRPr="005424B3" w:rsidRDefault="005B39FE" w:rsidP="005B39FE">
      <w:pPr>
        <w:rPr>
          <w:b/>
        </w:rPr>
      </w:pPr>
      <w:r w:rsidRPr="005424B3">
        <w:rPr>
          <w:b/>
        </w:rPr>
        <w:t>2.</w:t>
      </w:r>
      <w:r w:rsidRPr="005424B3">
        <w:rPr>
          <w:b/>
          <w:u w:val="single"/>
        </w:rPr>
        <w:t>Kĩ năng</w:t>
      </w:r>
      <w:r w:rsidRPr="005424B3">
        <w:rPr>
          <w:b/>
        </w:rPr>
        <w:t xml:space="preserve">: </w:t>
      </w:r>
    </w:p>
    <w:p w14:paraId="1DA3AF26" w14:textId="77777777" w:rsidR="005B39FE" w:rsidRPr="005424B3" w:rsidRDefault="005B39FE" w:rsidP="005B39FE">
      <w:pPr>
        <w:ind w:firstLine="418"/>
      </w:pPr>
      <w:r w:rsidRPr="005424B3">
        <w:rPr>
          <w:rFonts w:ascii="Symbol" w:hAnsi="Symbol"/>
        </w:rPr>
        <w:t></w:t>
      </w:r>
      <w:r w:rsidRPr="005424B3">
        <w:t xml:space="preserve"> Quan sát thí nghiệm, rút ra được kết luận về tính dẫn điện của dung dịch chất điện li.</w:t>
      </w:r>
    </w:p>
    <w:p w14:paraId="2B82F536" w14:textId="77777777" w:rsidR="005B39FE" w:rsidRPr="005424B3" w:rsidRDefault="005B39FE" w:rsidP="005B39FE">
      <w:pPr>
        <w:ind w:firstLine="418"/>
      </w:pPr>
      <w:r w:rsidRPr="005424B3">
        <w:rPr>
          <w:rFonts w:ascii="Symbol" w:hAnsi="Symbol"/>
        </w:rPr>
        <w:t></w:t>
      </w:r>
      <w:r w:rsidRPr="005424B3">
        <w:t xml:space="preserve"> Phân biệt được chất điện li, chất không điện li, chất điện li mạnh, chất điện li yếu.</w:t>
      </w:r>
    </w:p>
    <w:p w14:paraId="5A05D921" w14:textId="77777777" w:rsidR="005B39FE" w:rsidRPr="005424B3" w:rsidRDefault="005B39FE" w:rsidP="005B39FE">
      <w:pPr>
        <w:ind w:firstLine="418"/>
      </w:pPr>
      <w:r w:rsidRPr="005424B3">
        <w:rPr>
          <w:rFonts w:ascii="Symbol" w:hAnsi="Symbol"/>
        </w:rPr>
        <w:t></w:t>
      </w:r>
      <w:r w:rsidRPr="005424B3">
        <w:t xml:space="preserve"> Viết được phương trình điện li của chất điện li mạnh, chất điện li yếu.</w:t>
      </w:r>
    </w:p>
    <w:p w14:paraId="2D67AFE4" w14:textId="77777777" w:rsidR="005B39FE" w:rsidRPr="005424B3" w:rsidRDefault="005B39FE" w:rsidP="005B39FE">
      <w:pPr>
        <w:rPr>
          <w:b/>
        </w:rPr>
      </w:pPr>
      <w:r w:rsidRPr="005424B3">
        <w:rPr>
          <w:b/>
        </w:rPr>
        <w:t>3.</w:t>
      </w:r>
      <w:r w:rsidRPr="005424B3">
        <w:rPr>
          <w:b/>
          <w:u w:val="single"/>
        </w:rPr>
        <w:t>Thái độ</w:t>
      </w:r>
      <w:r w:rsidRPr="005424B3">
        <w:rPr>
          <w:b/>
        </w:rPr>
        <w:t xml:space="preserve">: </w:t>
      </w:r>
    </w:p>
    <w:p w14:paraId="7DD37CB1" w14:textId="77777777" w:rsidR="005B39FE" w:rsidRPr="005424B3" w:rsidRDefault="005B39FE" w:rsidP="005B39FE">
      <w:pPr>
        <w:ind w:firstLine="480"/>
      </w:pPr>
      <w:r w:rsidRPr="005424B3">
        <w:t>- Xây dựng thái độ học tập tích cực, chủ động, hợp tác, có kế hoạch</w:t>
      </w:r>
    </w:p>
    <w:p w14:paraId="35637B5A" w14:textId="77777777" w:rsidR="005B39FE" w:rsidRPr="005424B3" w:rsidRDefault="005B39FE" w:rsidP="005B39FE">
      <w:pPr>
        <w:ind w:firstLine="480"/>
      </w:pPr>
      <w:r w:rsidRPr="005424B3">
        <w:t>- Kích thích sự hứng thú với bộ môn, phát huy khả năng tư duy của học sinh</w:t>
      </w:r>
    </w:p>
    <w:p w14:paraId="032F5AB0" w14:textId="77777777" w:rsidR="00B021D7" w:rsidRPr="005424B3" w:rsidRDefault="00B021D7" w:rsidP="00B021D7">
      <w:pPr>
        <w:rPr>
          <w:b/>
          <w:lang w:val="it-IT"/>
        </w:rPr>
      </w:pPr>
      <w:r w:rsidRPr="005424B3">
        <w:rPr>
          <w:b/>
          <w:lang w:val="it-IT"/>
        </w:rPr>
        <w:t>Đồ dùng và phương tiện dạy học:</w:t>
      </w:r>
    </w:p>
    <w:p w14:paraId="4AB6D513" w14:textId="77777777" w:rsidR="00B021D7" w:rsidRPr="005424B3" w:rsidRDefault="00B021D7" w:rsidP="00B021D7">
      <w:pPr>
        <w:rPr>
          <w:lang w:val="it-IT"/>
        </w:rPr>
      </w:pPr>
      <w:r w:rsidRPr="005424B3">
        <w:rPr>
          <w:lang w:val="it-IT"/>
        </w:rPr>
        <w:t>Máy chiếu, màn ảnh, máy tính, bảng, phấn.</w:t>
      </w:r>
    </w:p>
    <w:p w14:paraId="63190A27" w14:textId="77777777" w:rsidR="00B021D7" w:rsidRPr="005424B3" w:rsidRDefault="00B021D7" w:rsidP="00B021D7">
      <w:pPr>
        <w:rPr>
          <w:lang w:val="it-IT"/>
        </w:rPr>
      </w:pPr>
      <w:r w:rsidRPr="005424B3">
        <w:rPr>
          <w:b/>
          <w:lang w:val="it-IT"/>
        </w:rPr>
        <w:t xml:space="preserve">I. Ổn định lớp học:                                                 </w:t>
      </w:r>
      <w:r w:rsidRPr="005424B3">
        <w:rPr>
          <w:lang w:val="it-IT"/>
        </w:rPr>
        <w:t>Thời gian:  05 phút.</w:t>
      </w:r>
    </w:p>
    <w:p w14:paraId="52A75940" w14:textId="77777777" w:rsidR="00B021D7" w:rsidRPr="005424B3" w:rsidRDefault="00B021D7" w:rsidP="00B021D7">
      <w:pPr>
        <w:rPr>
          <w:lang w:val="it-IT"/>
        </w:rPr>
      </w:pPr>
      <w:r w:rsidRPr="005424B3">
        <w:rPr>
          <w:lang w:val="it-IT"/>
        </w:rPr>
        <w:t>Số học sinh vắng:…………Tên:……………………………………………………..................................</w:t>
      </w:r>
    </w:p>
    <w:p w14:paraId="7917D958" w14:textId="77777777" w:rsidR="00B021D7" w:rsidRPr="005424B3" w:rsidRDefault="00B021D7" w:rsidP="00B021D7">
      <w:pPr>
        <w:rPr>
          <w:lang w:val="it-IT"/>
        </w:rPr>
      </w:pPr>
      <w:r w:rsidRPr="005424B3">
        <w:rPr>
          <w:lang w:val="it-IT"/>
        </w:rPr>
        <w:t>......................................................................................................................................................................</w:t>
      </w:r>
    </w:p>
    <w:p w14:paraId="22F9F0CB" w14:textId="77777777" w:rsidR="00B021D7" w:rsidRPr="005424B3" w:rsidRDefault="00B021D7" w:rsidP="00B021D7">
      <w:pPr>
        <w:rPr>
          <w:b/>
          <w:lang w:val="sv-SE"/>
        </w:rPr>
      </w:pPr>
      <w:r w:rsidRPr="005424B3">
        <w:rPr>
          <w:b/>
          <w:lang w:val="sv-SE"/>
        </w:rPr>
        <w:t>II. Thực hiện bài học:</w:t>
      </w:r>
    </w:p>
    <w:p w14:paraId="69975DE8" w14:textId="77777777" w:rsidR="00B021D7" w:rsidRPr="005424B3" w:rsidRDefault="00B021D7" w:rsidP="00B021D7">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B021D7" w:rsidRPr="005424B3" w14:paraId="6AEDCC53" w14:textId="77777777" w:rsidTr="00F635EE">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FA7607" w14:textId="77777777" w:rsidR="00B021D7" w:rsidRPr="005424B3" w:rsidRDefault="00B021D7" w:rsidP="00F635EE">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8EE833" w14:textId="77777777" w:rsidR="00B021D7" w:rsidRPr="005424B3" w:rsidRDefault="00B021D7" w:rsidP="00F635EE">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EB788" w14:textId="77777777" w:rsidR="00B021D7" w:rsidRPr="005424B3" w:rsidRDefault="00B021D7" w:rsidP="00F635EE">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83AF6E" w14:textId="77777777" w:rsidR="00B021D7" w:rsidRPr="005424B3" w:rsidRDefault="00B021D7" w:rsidP="00F635EE">
            <w:pPr>
              <w:jc w:val="center"/>
              <w:rPr>
                <w:lang w:val="de-DE"/>
              </w:rPr>
            </w:pPr>
            <w:r w:rsidRPr="005424B3">
              <w:rPr>
                <w:lang w:val="de-DE"/>
              </w:rPr>
              <w:t>Thời gian</w:t>
            </w:r>
          </w:p>
        </w:tc>
      </w:tr>
      <w:tr w:rsidR="00B021D7" w:rsidRPr="005424B3" w14:paraId="05E91993" w14:textId="77777777" w:rsidTr="00F635EE">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C4834A" w14:textId="77777777" w:rsidR="00B021D7" w:rsidRPr="005424B3" w:rsidRDefault="00B021D7" w:rsidP="00F635EE">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ED8060" w14:textId="77777777" w:rsidR="00B021D7" w:rsidRPr="005424B3" w:rsidRDefault="00B021D7" w:rsidP="00F635EE">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6262E28D"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069A28D9"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1DB657" w14:textId="77777777" w:rsidR="00B021D7" w:rsidRPr="005424B3" w:rsidRDefault="00B021D7" w:rsidP="00F635EE">
            <w:pPr>
              <w:jc w:val="center"/>
              <w:rPr>
                <w:lang w:val="de-DE"/>
              </w:rPr>
            </w:pPr>
          </w:p>
        </w:tc>
      </w:tr>
      <w:tr w:rsidR="00B021D7" w:rsidRPr="005424B3" w14:paraId="713417E5"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5A86DA71" w14:textId="77777777" w:rsidR="00B021D7" w:rsidRPr="005424B3" w:rsidRDefault="00B021D7" w:rsidP="00F635EE">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2770A2E" w14:textId="77777777" w:rsidR="00B021D7" w:rsidRPr="005424B3" w:rsidRDefault="00B021D7" w:rsidP="00F635EE">
            <w:pPr>
              <w:rPr>
                <w:lang w:val="de-DE"/>
              </w:rPr>
            </w:pPr>
            <w:r w:rsidRPr="005424B3">
              <w:rPr>
                <w:b/>
                <w:bCs/>
                <w:u w:val="single"/>
                <w:lang w:val="de-DE"/>
              </w:rPr>
              <w:t>Dẫn nhập</w:t>
            </w:r>
          </w:p>
          <w:p w14:paraId="1E0EC2AE" w14:textId="77777777" w:rsidR="00E559C5" w:rsidRPr="005424B3" w:rsidRDefault="00E559C5" w:rsidP="00E559C5">
            <w:pPr>
              <w:tabs>
                <w:tab w:val="left" w:pos="9360"/>
              </w:tabs>
              <w:jc w:val="both"/>
              <w:rPr>
                <w:b/>
                <w:bCs/>
                <w:lang w:val="it-IT"/>
              </w:rPr>
            </w:pPr>
            <w:r w:rsidRPr="005424B3">
              <w:rPr>
                <w:b/>
                <w:bCs/>
                <w:lang w:val="it-IT"/>
              </w:rPr>
              <w:t xml:space="preserve">I. </w:t>
            </w:r>
            <w:r w:rsidRPr="005424B3">
              <w:rPr>
                <w:b/>
                <w:bCs/>
                <w:u w:val="single"/>
                <w:lang w:val="it-IT"/>
              </w:rPr>
              <w:t>Hiện tượng điện li</w:t>
            </w:r>
            <w:r w:rsidRPr="005424B3">
              <w:rPr>
                <w:b/>
                <w:bCs/>
                <w:lang w:val="it-IT"/>
              </w:rPr>
              <w:t>:</w:t>
            </w:r>
          </w:p>
          <w:p w14:paraId="7AF4FD9E" w14:textId="177AA807" w:rsidR="00E559C5" w:rsidRPr="005424B3" w:rsidRDefault="00E559C5" w:rsidP="00E559C5">
            <w:pPr>
              <w:tabs>
                <w:tab w:val="left" w:pos="9360"/>
              </w:tabs>
              <w:jc w:val="both"/>
              <w:rPr>
                <w:lang w:val="it-IT"/>
              </w:rPr>
            </w:pPr>
            <w:r w:rsidRPr="005424B3">
              <w:rPr>
                <w:b/>
                <w:iCs/>
                <w:lang w:val="it-IT"/>
              </w:rPr>
              <w:t>1.</w:t>
            </w:r>
            <w:r w:rsidRPr="005424B3">
              <w:rPr>
                <w:b/>
                <w:i/>
                <w:iCs/>
                <w:lang w:val="it-IT"/>
              </w:rPr>
              <w:t xml:space="preserve"> </w:t>
            </w:r>
            <w:r w:rsidRPr="005424B3">
              <w:rPr>
                <w:b/>
                <w:iCs/>
                <w:lang w:val="it-IT"/>
              </w:rPr>
              <w:t>Thí nghiệm</w:t>
            </w:r>
            <w:r w:rsidRPr="005424B3">
              <w:rPr>
                <w:b/>
                <w:lang w:val="it-IT"/>
              </w:rPr>
              <w:t xml:space="preserve"> hiện tượng CM:</w:t>
            </w:r>
          </w:p>
          <w:p w14:paraId="23B28F1C" w14:textId="77777777" w:rsidR="00E559C5" w:rsidRPr="005424B3" w:rsidRDefault="00E559C5" w:rsidP="00E559C5">
            <w:pPr>
              <w:tabs>
                <w:tab w:val="left" w:pos="9360"/>
              </w:tabs>
              <w:jc w:val="both"/>
              <w:rPr>
                <w:lang w:val="it-IT"/>
              </w:rPr>
            </w:pPr>
            <w:r w:rsidRPr="005424B3">
              <w:rPr>
                <w:lang w:val="it-IT"/>
              </w:rPr>
              <w:t>-Dung dịch muối, axít, bazơ: dẫn điện.</w:t>
            </w:r>
          </w:p>
          <w:p w14:paraId="2BCE341E" w14:textId="1C4CA8D2" w:rsidR="00B021D7" w:rsidRPr="005424B3" w:rsidRDefault="005B39FE" w:rsidP="005B39FE">
            <w:pPr>
              <w:tabs>
                <w:tab w:val="left" w:pos="9360"/>
              </w:tabs>
              <w:jc w:val="both"/>
              <w:rPr>
                <w:lang w:val="it-IT"/>
              </w:rPr>
            </w:pPr>
            <w:r w:rsidRPr="005424B3">
              <w:rPr>
                <w:lang w:val="it-IT"/>
              </w:rPr>
              <w:t>-D</w:t>
            </w:r>
            <w:r w:rsidR="00E559C5" w:rsidRPr="005424B3">
              <w:rPr>
                <w:lang w:val="it-IT"/>
              </w:rPr>
              <w:t>ung dịch rượu, đường: không dẫn điện.</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0B23F97" w14:textId="77777777" w:rsidR="00B021D7" w:rsidRPr="005424B3" w:rsidRDefault="00B021D7" w:rsidP="00F635EE">
            <w:pPr>
              <w:rPr>
                <w:lang w:val="de-DE"/>
              </w:rPr>
            </w:pPr>
          </w:p>
          <w:p w14:paraId="713E426B" w14:textId="77777777" w:rsidR="00B021D7" w:rsidRPr="005424B3" w:rsidRDefault="00B021D7" w:rsidP="00F635EE">
            <w:pPr>
              <w:rPr>
                <w:lang w:val="de-DE"/>
              </w:rPr>
            </w:pPr>
            <w:r w:rsidRPr="005424B3">
              <w:rPr>
                <w:lang w:val="de-DE"/>
              </w:rPr>
              <w:t>- GV trình bày bằng lời.</w:t>
            </w:r>
          </w:p>
          <w:p w14:paraId="7C86F668" w14:textId="77777777" w:rsidR="00B021D7" w:rsidRPr="005424B3" w:rsidRDefault="00B021D7" w:rsidP="00F635EE">
            <w:r w:rsidRPr="005424B3">
              <w:t xml:space="preserve">- GV </w:t>
            </w:r>
            <w:r w:rsidRPr="005424B3">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0A7F76E" w14:textId="77777777" w:rsidR="00B021D7" w:rsidRPr="005424B3" w:rsidRDefault="00B021D7" w:rsidP="00F635EE">
            <w:pPr>
              <w:rPr>
                <w:lang w:val="de-DE"/>
              </w:rPr>
            </w:pPr>
          </w:p>
          <w:p w14:paraId="26CC1659" w14:textId="77777777" w:rsidR="00B021D7" w:rsidRPr="005424B3" w:rsidRDefault="00B021D7" w:rsidP="00F635EE">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5EC2B2BD" w14:textId="77777777" w:rsidR="00B021D7" w:rsidRPr="005424B3" w:rsidRDefault="00B021D7" w:rsidP="00F635EE">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E4FE6AE" w14:textId="77777777" w:rsidR="00B021D7" w:rsidRPr="005424B3" w:rsidRDefault="00B021D7" w:rsidP="00F635EE">
            <w:pPr>
              <w:rPr>
                <w:lang w:val="de-DE"/>
              </w:rPr>
            </w:pPr>
          </w:p>
          <w:p w14:paraId="0A51A23E" w14:textId="40BCD1B8" w:rsidR="00B021D7" w:rsidRPr="005424B3" w:rsidRDefault="005A1852" w:rsidP="00F635EE">
            <w:pPr>
              <w:jc w:val="center"/>
              <w:rPr>
                <w:lang w:val="pt-BR"/>
              </w:rPr>
            </w:pPr>
            <w:r>
              <w:rPr>
                <w:lang w:val="pt-BR"/>
              </w:rPr>
              <w:t>5</w:t>
            </w:r>
          </w:p>
          <w:p w14:paraId="78C9CFC1" w14:textId="77777777" w:rsidR="00B021D7" w:rsidRPr="005424B3" w:rsidRDefault="00B021D7" w:rsidP="00F635EE">
            <w:pPr>
              <w:jc w:val="center"/>
              <w:rPr>
                <w:lang w:val="de-DE"/>
              </w:rPr>
            </w:pPr>
            <w:r w:rsidRPr="005424B3">
              <w:rPr>
                <w:lang w:val="pt-BR"/>
              </w:rPr>
              <w:t>phút</w:t>
            </w:r>
            <w:r w:rsidRPr="005424B3">
              <w:rPr>
                <w:lang w:val="de-DE"/>
              </w:rPr>
              <w:t xml:space="preserve"> </w:t>
            </w:r>
          </w:p>
        </w:tc>
      </w:tr>
      <w:tr w:rsidR="00B021D7" w:rsidRPr="005424B3" w14:paraId="09F8C9C5" w14:textId="77777777" w:rsidTr="00F635EE">
        <w:trPr>
          <w:trHeight w:val="1323"/>
        </w:trPr>
        <w:tc>
          <w:tcPr>
            <w:tcW w:w="540" w:type="dxa"/>
            <w:tcBorders>
              <w:top w:val="single" w:sz="4" w:space="0" w:color="auto"/>
              <w:left w:val="single" w:sz="4" w:space="0" w:color="auto"/>
              <w:right w:val="single" w:sz="4" w:space="0" w:color="auto"/>
            </w:tcBorders>
            <w:shd w:val="clear" w:color="auto" w:fill="auto"/>
          </w:tcPr>
          <w:p w14:paraId="7685A4E6" w14:textId="77777777" w:rsidR="00B021D7" w:rsidRPr="005424B3" w:rsidRDefault="00B021D7" w:rsidP="00F635EE">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013FD60" w14:textId="77777777" w:rsidR="00B021D7" w:rsidRPr="005424B3" w:rsidRDefault="00B021D7" w:rsidP="00F635EE">
            <w:pPr>
              <w:rPr>
                <w:b/>
                <w:bCs/>
                <w:u w:val="single"/>
                <w:lang w:val="nb-NO"/>
              </w:rPr>
            </w:pPr>
            <w:r w:rsidRPr="005424B3">
              <w:rPr>
                <w:b/>
                <w:bCs/>
                <w:u w:val="single"/>
                <w:lang w:val="nb-NO"/>
              </w:rPr>
              <w:t>Giảng bài mới</w:t>
            </w:r>
          </w:p>
          <w:p w14:paraId="7BE7C5C8" w14:textId="0374F3FA" w:rsidR="00E559C5" w:rsidRPr="005424B3" w:rsidRDefault="005F4908" w:rsidP="00E559C5">
            <w:pPr>
              <w:tabs>
                <w:tab w:val="left" w:pos="9360"/>
              </w:tabs>
              <w:jc w:val="both"/>
              <w:rPr>
                <w:b/>
                <w:u w:val="single"/>
                <w:lang w:val="it-IT"/>
              </w:rPr>
            </w:pPr>
            <w:r w:rsidRPr="005424B3">
              <w:rPr>
                <w:b/>
                <w:lang w:val="it-IT"/>
              </w:rPr>
              <w:t>1</w:t>
            </w:r>
            <w:r w:rsidR="00E559C5" w:rsidRPr="005424B3">
              <w:rPr>
                <w:b/>
                <w:lang w:val="it-IT"/>
              </w:rPr>
              <w:t>.</w:t>
            </w:r>
            <w:r w:rsidRPr="005424B3">
              <w:rPr>
                <w:b/>
                <w:lang w:val="it-IT"/>
              </w:rPr>
              <w:t xml:space="preserve"> Sự điện ly:</w:t>
            </w:r>
          </w:p>
          <w:p w14:paraId="38C079EA" w14:textId="4CC7212E" w:rsidR="005F4908" w:rsidRPr="005424B3" w:rsidRDefault="005F4908" w:rsidP="00E559C5">
            <w:pPr>
              <w:tabs>
                <w:tab w:val="left" w:pos="9360"/>
              </w:tabs>
              <w:jc w:val="both"/>
              <w:rPr>
                <w:b/>
                <w:lang w:val="it-IT"/>
              </w:rPr>
            </w:pPr>
            <w:r w:rsidRPr="005424B3">
              <w:rPr>
                <w:b/>
                <w:u w:val="single"/>
                <w:lang w:val="it-IT"/>
              </w:rPr>
              <w:t xml:space="preserve">1.1 hiện tượng </w:t>
            </w:r>
            <w:r w:rsidRPr="005424B3">
              <w:rPr>
                <w:b/>
                <w:lang w:val="it-IT"/>
              </w:rPr>
              <w:t>điện ly:</w:t>
            </w:r>
          </w:p>
          <w:p w14:paraId="059B8AD6" w14:textId="0FE521D7" w:rsidR="00E559C5" w:rsidRPr="005424B3" w:rsidRDefault="00E559C5" w:rsidP="00E559C5">
            <w:pPr>
              <w:tabs>
                <w:tab w:val="left" w:pos="9360"/>
              </w:tabs>
              <w:jc w:val="both"/>
              <w:rPr>
                <w:lang w:val="it-IT"/>
              </w:rPr>
            </w:pPr>
            <w:r w:rsidRPr="005424B3">
              <w:rPr>
                <w:lang w:val="it-IT"/>
              </w:rPr>
              <w:t>-Các muối, axít, bazơ khi tan trong nước phân li ra các io</w:t>
            </w:r>
            <w:r w:rsidR="005F4908" w:rsidRPr="005424B3">
              <w:rPr>
                <w:lang w:val="it-IT"/>
              </w:rPr>
              <w:t>n</w:t>
            </w:r>
          </w:p>
          <w:p w14:paraId="3B29ECEA" w14:textId="77777777" w:rsidR="00E559C5" w:rsidRPr="005424B3" w:rsidRDefault="00E559C5" w:rsidP="00E559C5">
            <w:pPr>
              <w:tabs>
                <w:tab w:val="left" w:pos="9360"/>
              </w:tabs>
              <w:jc w:val="both"/>
              <w:rPr>
                <w:lang w:val="it-IT"/>
              </w:rPr>
            </w:pPr>
            <w:r w:rsidRPr="005424B3">
              <w:rPr>
                <w:lang w:val="it-IT"/>
              </w:rPr>
              <w:t>-Quá trình phân li các chất trong H</w:t>
            </w:r>
            <w:r w:rsidRPr="005424B3">
              <w:rPr>
                <w:vertAlign w:val="subscript"/>
                <w:lang w:val="it-IT"/>
              </w:rPr>
              <w:t>2</w:t>
            </w:r>
            <w:r w:rsidRPr="005424B3">
              <w:rPr>
                <w:lang w:val="it-IT"/>
              </w:rPr>
              <w:t>O ra ion là sự điện li.</w:t>
            </w:r>
          </w:p>
          <w:p w14:paraId="52729730" w14:textId="77777777" w:rsidR="00E559C5" w:rsidRPr="005424B3" w:rsidRDefault="00E559C5" w:rsidP="00E559C5">
            <w:pPr>
              <w:tabs>
                <w:tab w:val="left" w:pos="9360"/>
              </w:tabs>
              <w:jc w:val="both"/>
              <w:rPr>
                <w:lang w:val="it-IT"/>
              </w:rPr>
            </w:pPr>
            <w:r w:rsidRPr="005424B3">
              <w:rPr>
                <w:lang w:val="it-IT"/>
              </w:rPr>
              <w:t>-Những chất tan trong H</w:t>
            </w:r>
            <w:r w:rsidRPr="005424B3">
              <w:rPr>
                <w:vertAlign w:val="subscript"/>
                <w:lang w:val="it-IT"/>
              </w:rPr>
              <w:t>2</w:t>
            </w:r>
            <w:r w:rsidRPr="005424B3">
              <w:rPr>
                <w:lang w:val="it-IT"/>
              </w:rPr>
              <w:t xml:space="preserve">O phân li thành các ion gọi là chất điện li. </w:t>
            </w:r>
          </w:p>
          <w:p w14:paraId="111EDF89" w14:textId="77777777" w:rsidR="00E559C5" w:rsidRPr="005424B3" w:rsidRDefault="00E559C5" w:rsidP="00E559C5">
            <w:pPr>
              <w:tabs>
                <w:tab w:val="left" w:pos="9360"/>
              </w:tabs>
              <w:jc w:val="both"/>
              <w:rPr>
                <w:lang w:val="it-IT"/>
              </w:rPr>
            </w:pPr>
            <w:r w:rsidRPr="005424B3">
              <w:rPr>
                <w:lang w:val="it-IT"/>
              </w:rPr>
              <w:t xml:space="preserve">-Sự điện li được biểu diễn bằng pt điện li: NaCl </w:t>
            </w:r>
            <w:r w:rsidRPr="005424B3">
              <w:sym w:font="Wingdings" w:char="F0E0"/>
            </w:r>
            <w:r w:rsidRPr="005424B3">
              <w:rPr>
                <w:lang w:val="it-IT"/>
              </w:rPr>
              <w:t xml:space="preserve"> Na</w:t>
            </w:r>
            <w:r w:rsidRPr="005424B3">
              <w:rPr>
                <w:vertAlign w:val="superscript"/>
                <w:lang w:val="it-IT"/>
              </w:rPr>
              <w:t>+</w:t>
            </w:r>
            <w:r w:rsidRPr="005424B3">
              <w:rPr>
                <w:lang w:val="it-IT"/>
              </w:rPr>
              <w:t xml:space="preserve"> + Cl</w:t>
            </w:r>
            <w:r w:rsidRPr="005424B3">
              <w:rPr>
                <w:vertAlign w:val="superscript"/>
                <w:lang w:val="it-IT"/>
              </w:rPr>
              <w:t>-</w:t>
            </w:r>
          </w:p>
          <w:p w14:paraId="5BAD0CE0" w14:textId="4D033DA2" w:rsidR="005F4908" w:rsidRPr="005424B3" w:rsidRDefault="005B39FE" w:rsidP="005F4908">
            <w:pPr>
              <w:tabs>
                <w:tab w:val="left" w:pos="9360"/>
              </w:tabs>
              <w:jc w:val="both"/>
              <w:rPr>
                <w:b/>
                <w:bCs/>
              </w:rPr>
            </w:pPr>
            <w:r w:rsidRPr="005424B3">
              <w:rPr>
                <w:b/>
                <w:bCs/>
              </w:rPr>
              <w:t>1.2</w:t>
            </w:r>
            <w:r w:rsidR="005F4908" w:rsidRPr="005424B3">
              <w:rPr>
                <w:b/>
                <w:bCs/>
              </w:rPr>
              <w:t xml:space="preserve">. </w:t>
            </w:r>
            <w:r w:rsidR="005F4908" w:rsidRPr="005424B3">
              <w:rPr>
                <w:b/>
                <w:bCs/>
                <w:u w:val="single"/>
              </w:rPr>
              <w:t>Phân loại các chất điện li</w:t>
            </w:r>
            <w:r w:rsidR="005F4908" w:rsidRPr="005424B3">
              <w:rPr>
                <w:b/>
                <w:bCs/>
              </w:rPr>
              <w:t>:</w:t>
            </w:r>
          </w:p>
          <w:p w14:paraId="20CF38FC" w14:textId="5893417F" w:rsidR="005F4908" w:rsidRPr="005424B3" w:rsidRDefault="005B39FE" w:rsidP="005F4908">
            <w:pPr>
              <w:tabs>
                <w:tab w:val="left" w:pos="9360"/>
              </w:tabs>
              <w:jc w:val="both"/>
              <w:rPr>
                <w:b/>
                <w:lang w:val="it-IT"/>
              </w:rPr>
            </w:pPr>
            <w:r w:rsidRPr="005424B3">
              <w:rPr>
                <w:b/>
                <w:i/>
                <w:iCs/>
                <w:lang w:val="it-IT"/>
              </w:rPr>
              <w:t>1.2.1</w:t>
            </w:r>
            <w:r w:rsidR="005F4908" w:rsidRPr="005424B3">
              <w:rPr>
                <w:b/>
                <w:i/>
                <w:iCs/>
                <w:lang w:val="it-IT"/>
              </w:rPr>
              <w:t xml:space="preserve">. </w:t>
            </w:r>
            <w:r w:rsidR="005F4908" w:rsidRPr="005424B3">
              <w:rPr>
                <w:b/>
                <w:i/>
                <w:iCs/>
                <w:u w:val="single"/>
                <w:lang w:val="it-IT"/>
              </w:rPr>
              <w:t>Chất điện li mạnh</w:t>
            </w:r>
            <w:r w:rsidR="005F4908" w:rsidRPr="005424B3">
              <w:rPr>
                <w:b/>
                <w:lang w:val="it-IT"/>
              </w:rPr>
              <w:t>:</w:t>
            </w:r>
          </w:p>
          <w:p w14:paraId="48C9E08E" w14:textId="77777777" w:rsidR="005F4908" w:rsidRPr="005424B3" w:rsidRDefault="005F4908" w:rsidP="005F4908">
            <w:pPr>
              <w:tabs>
                <w:tab w:val="left" w:pos="9360"/>
              </w:tabs>
              <w:jc w:val="both"/>
              <w:rPr>
                <w:lang w:val="it-IT"/>
              </w:rPr>
            </w:pPr>
            <w:r w:rsidRPr="005424B3">
              <w:rPr>
                <w:lang w:val="it-IT"/>
              </w:rPr>
              <w:t>- Khái niệm: Chất điện li mạnh là chất khi tan trong nước, các phân tử hoà tan đều phân li ra ion.</w:t>
            </w:r>
          </w:p>
          <w:p w14:paraId="59F65100" w14:textId="77777777" w:rsidR="005F4908" w:rsidRPr="005424B3" w:rsidRDefault="005F4908" w:rsidP="005F4908">
            <w:pPr>
              <w:tabs>
                <w:tab w:val="left" w:pos="9360"/>
              </w:tabs>
              <w:jc w:val="both"/>
              <w:rPr>
                <w:vertAlign w:val="superscript"/>
                <w:lang w:val="pl-PL"/>
              </w:rPr>
            </w:pPr>
            <w:r w:rsidRPr="005424B3">
              <w:rPr>
                <w:lang w:val="pl-PL"/>
              </w:rPr>
              <w:t xml:space="preserve">NaCl     </w:t>
            </w:r>
            <w:r w:rsidRPr="005424B3">
              <w:sym w:font="Wingdings" w:char="F0E0"/>
            </w:r>
            <w:r w:rsidRPr="005424B3">
              <w:rPr>
                <w:lang w:val="pl-PL"/>
              </w:rPr>
              <w:t xml:space="preserve">   Na</w:t>
            </w:r>
            <w:r w:rsidRPr="005424B3">
              <w:rPr>
                <w:vertAlign w:val="superscript"/>
                <w:lang w:val="pl-PL"/>
              </w:rPr>
              <w:t>+</w:t>
            </w:r>
            <w:r w:rsidRPr="005424B3">
              <w:rPr>
                <w:lang w:val="pl-PL"/>
              </w:rPr>
              <w:t xml:space="preserve"> + Cl</w:t>
            </w:r>
            <w:r w:rsidRPr="005424B3">
              <w:rPr>
                <w:vertAlign w:val="superscript"/>
                <w:lang w:val="pl-PL"/>
              </w:rPr>
              <w:t>-</w:t>
            </w:r>
          </w:p>
          <w:p w14:paraId="422698F1" w14:textId="77777777" w:rsidR="005F4908" w:rsidRPr="005424B3" w:rsidRDefault="005F4908" w:rsidP="005F4908">
            <w:pPr>
              <w:tabs>
                <w:tab w:val="left" w:pos="9360"/>
              </w:tabs>
              <w:jc w:val="both"/>
              <w:rPr>
                <w:lang w:val="pl-PL"/>
              </w:rPr>
            </w:pPr>
            <w:r w:rsidRPr="005424B3">
              <w:rPr>
                <w:lang w:val="pl-PL"/>
              </w:rPr>
              <w:t>-Gồm:</w:t>
            </w:r>
          </w:p>
          <w:p w14:paraId="5DC62DAA" w14:textId="77777777" w:rsidR="005F4908" w:rsidRPr="005424B3" w:rsidRDefault="005F4908" w:rsidP="005F4908">
            <w:pPr>
              <w:tabs>
                <w:tab w:val="left" w:pos="9360"/>
              </w:tabs>
              <w:jc w:val="both"/>
              <w:rPr>
                <w:lang w:val="pl-PL"/>
              </w:rPr>
            </w:pPr>
            <w:r w:rsidRPr="005424B3">
              <w:rPr>
                <w:lang w:val="pl-PL"/>
              </w:rPr>
              <w:t>+ Các axít mạnh HCl, HNO</w:t>
            </w:r>
            <w:r w:rsidRPr="005424B3">
              <w:rPr>
                <w:vertAlign w:val="subscript"/>
                <w:lang w:val="pl-PL"/>
              </w:rPr>
              <w:t>3</w:t>
            </w:r>
            <w:r w:rsidRPr="005424B3">
              <w:rPr>
                <w:lang w:val="pl-PL"/>
              </w:rPr>
              <w:t>, H</w:t>
            </w:r>
            <w:r w:rsidRPr="005424B3">
              <w:rPr>
                <w:vertAlign w:val="subscript"/>
                <w:lang w:val="pl-PL"/>
              </w:rPr>
              <w:t>2</w:t>
            </w:r>
            <w:r w:rsidRPr="005424B3">
              <w:rPr>
                <w:lang w:val="pl-PL"/>
              </w:rPr>
              <w:t>SO</w:t>
            </w:r>
            <w:r w:rsidRPr="005424B3">
              <w:rPr>
                <w:vertAlign w:val="subscript"/>
                <w:lang w:val="pl-PL"/>
              </w:rPr>
              <w:t>4</w:t>
            </w:r>
            <w:r w:rsidRPr="005424B3">
              <w:rPr>
                <w:lang w:val="pl-PL"/>
              </w:rPr>
              <w:t>…</w:t>
            </w:r>
          </w:p>
          <w:p w14:paraId="16D2C3FA" w14:textId="77777777" w:rsidR="005F4908" w:rsidRPr="005424B3" w:rsidRDefault="005F4908" w:rsidP="005F4908">
            <w:pPr>
              <w:tabs>
                <w:tab w:val="left" w:pos="9360"/>
              </w:tabs>
              <w:jc w:val="both"/>
              <w:rPr>
                <w:lang w:val="pl-PL"/>
              </w:rPr>
            </w:pPr>
            <w:r w:rsidRPr="005424B3">
              <w:rPr>
                <w:lang w:val="pl-PL"/>
              </w:rPr>
              <w:t>+ Các bazơ mạnh:NaOH, KOH, Ba(OH)</w:t>
            </w:r>
            <w:r w:rsidRPr="005424B3">
              <w:rPr>
                <w:vertAlign w:val="subscript"/>
                <w:lang w:val="pl-PL"/>
              </w:rPr>
              <w:t>2</w:t>
            </w:r>
          </w:p>
          <w:p w14:paraId="7B393D49" w14:textId="77777777" w:rsidR="005B39FE" w:rsidRPr="005424B3" w:rsidRDefault="005F4908" w:rsidP="005F4908">
            <w:pPr>
              <w:tabs>
                <w:tab w:val="left" w:pos="9360"/>
              </w:tabs>
              <w:jc w:val="both"/>
              <w:rPr>
                <w:lang w:val="pl-PL"/>
              </w:rPr>
            </w:pPr>
            <w:r w:rsidRPr="005424B3">
              <w:rPr>
                <w:lang w:val="pl-PL"/>
              </w:rPr>
              <w:t>+ Hầu hết các muối.</w:t>
            </w:r>
          </w:p>
          <w:p w14:paraId="523EE1DA" w14:textId="0238C534" w:rsidR="005F4908" w:rsidRPr="005424B3" w:rsidRDefault="005B39FE" w:rsidP="005F4908">
            <w:pPr>
              <w:tabs>
                <w:tab w:val="left" w:pos="9360"/>
              </w:tabs>
              <w:jc w:val="both"/>
              <w:rPr>
                <w:lang w:val="pl-PL"/>
              </w:rPr>
            </w:pPr>
            <w:r w:rsidRPr="005424B3">
              <w:rPr>
                <w:b/>
                <w:i/>
                <w:lang w:val="pl-PL"/>
              </w:rPr>
              <w:lastRenderedPageBreak/>
              <w:t>1.2.2</w:t>
            </w:r>
            <w:r w:rsidR="005F4908" w:rsidRPr="005424B3">
              <w:rPr>
                <w:b/>
                <w:i/>
                <w:iCs/>
                <w:lang w:val="pl-PL"/>
              </w:rPr>
              <w:t xml:space="preserve">. </w:t>
            </w:r>
            <w:r w:rsidR="005F4908" w:rsidRPr="005424B3">
              <w:rPr>
                <w:b/>
                <w:i/>
                <w:iCs/>
                <w:u w:val="single"/>
                <w:lang w:val="pl-PL"/>
              </w:rPr>
              <w:t>Chất điện li yếu</w:t>
            </w:r>
            <w:r w:rsidR="005F4908" w:rsidRPr="005424B3">
              <w:rPr>
                <w:b/>
                <w:i/>
                <w:iCs/>
                <w:lang w:val="pl-PL"/>
              </w:rPr>
              <w:t>:</w:t>
            </w:r>
          </w:p>
          <w:p w14:paraId="516B41BC" w14:textId="1FDCA530" w:rsidR="005F4908" w:rsidRPr="005424B3" w:rsidRDefault="005F4908" w:rsidP="005F4908">
            <w:pPr>
              <w:tabs>
                <w:tab w:val="left" w:pos="9360"/>
              </w:tabs>
              <w:jc w:val="both"/>
              <w:rPr>
                <w:lang w:val="pl-PL"/>
              </w:rPr>
            </w:pPr>
            <w:r w:rsidRPr="005424B3">
              <w:rPr>
                <w:lang w:val="pl-PL"/>
              </w:rPr>
              <w:t xml:space="preserve">- </w:t>
            </w:r>
            <w:r w:rsidRPr="005424B3">
              <w:rPr>
                <w:i/>
                <w:lang w:val="pl-PL"/>
              </w:rPr>
              <w:t>Khái niệm:</w:t>
            </w:r>
            <w:r w:rsidRPr="005424B3">
              <w:rPr>
                <w:lang w:val="pl-PL"/>
              </w:rPr>
              <w:t xml:space="preserve"> Chất điện li yếu là chất khi tan trong nước, chỉ có 1 phần số phân tử hoà tan phân li ra </w:t>
            </w:r>
            <w:r w:rsidR="005B39FE" w:rsidRPr="005424B3">
              <w:rPr>
                <w:lang w:val="pl-PL"/>
              </w:rPr>
              <w:t>ion.</w:t>
            </w:r>
          </w:p>
          <w:p w14:paraId="1AC5A576" w14:textId="77777777" w:rsidR="005F4908" w:rsidRPr="005424B3" w:rsidRDefault="005F4908" w:rsidP="005F4908">
            <w:pPr>
              <w:tabs>
                <w:tab w:val="left" w:pos="9360"/>
              </w:tabs>
              <w:jc w:val="both"/>
            </w:pPr>
            <w:r w:rsidRPr="005424B3">
              <w:t>- Pt điện li: CH</w:t>
            </w:r>
            <w:r w:rsidRPr="005424B3">
              <w:rPr>
                <w:vertAlign w:val="subscript"/>
              </w:rPr>
              <w:t>3</w:t>
            </w:r>
            <w:r w:rsidRPr="005424B3">
              <w:t xml:space="preserve">COOH </w:t>
            </w:r>
            <w:r w:rsidRPr="005424B3">
              <w:sym w:font="Wingdings 3" w:char="F044"/>
            </w:r>
            <w:r w:rsidRPr="005424B3">
              <w:t xml:space="preserve"> CH</w:t>
            </w:r>
            <w:r w:rsidRPr="005424B3">
              <w:rPr>
                <w:vertAlign w:val="subscript"/>
              </w:rPr>
              <w:t>3</w:t>
            </w:r>
            <w:r w:rsidRPr="005424B3">
              <w:t>COO</w:t>
            </w:r>
            <w:r w:rsidRPr="005424B3">
              <w:rPr>
                <w:vertAlign w:val="superscript"/>
              </w:rPr>
              <w:t>-</w:t>
            </w:r>
            <w:r w:rsidRPr="005424B3">
              <w:t xml:space="preserve"> + H</w:t>
            </w:r>
            <w:r w:rsidRPr="005424B3">
              <w:rPr>
                <w:vertAlign w:val="superscript"/>
              </w:rPr>
              <w:t>+</w:t>
            </w:r>
          </w:p>
          <w:p w14:paraId="2B696361" w14:textId="77777777" w:rsidR="005F4908" w:rsidRPr="005424B3" w:rsidRDefault="005F4908" w:rsidP="005F4908">
            <w:pPr>
              <w:tabs>
                <w:tab w:val="left" w:pos="9360"/>
              </w:tabs>
              <w:jc w:val="both"/>
              <w:rPr>
                <w:lang w:val="pt-BR"/>
              </w:rPr>
            </w:pPr>
            <w:r w:rsidRPr="005424B3">
              <w:rPr>
                <w:lang w:val="pt-BR"/>
              </w:rPr>
              <w:t>- Gồm:</w:t>
            </w:r>
          </w:p>
          <w:p w14:paraId="05164CF8" w14:textId="77777777" w:rsidR="005F4908" w:rsidRPr="005424B3" w:rsidRDefault="005F4908" w:rsidP="005F4908">
            <w:pPr>
              <w:tabs>
                <w:tab w:val="left" w:pos="9360"/>
              </w:tabs>
              <w:jc w:val="both"/>
              <w:rPr>
                <w:lang w:val="pt-BR"/>
              </w:rPr>
            </w:pPr>
            <w:r w:rsidRPr="005424B3">
              <w:rPr>
                <w:lang w:val="pt-BR"/>
              </w:rPr>
              <w:t>+ Các axít yếu: H</w:t>
            </w:r>
            <w:r w:rsidRPr="005424B3">
              <w:rPr>
                <w:vertAlign w:val="subscript"/>
                <w:lang w:val="pt-BR"/>
              </w:rPr>
              <w:t>2</w:t>
            </w:r>
            <w:r w:rsidRPr="005424B3">
              <w:rPr>
                <w:lang w:val="pt-BR"/>
              </w:rPr>
              <w:t>S , HClO, CH</w:t>
            </w:r>
            <w:r w:rsidRPr="005424B3">
              <w:rPr>
                <w:vertAlign w:val="subscript"/>
                <w:lang w:val="pt-BR"/>
              </w:rPr>
              <w:t>3</w:t>
            </w:r>
            <w:r w:rsidRPr="005424B3">
              <w:rPr>
                <w:lang w:val="pt-BR"/>
              </w:rPr>
              <w:t>COOH, HF, H</w:t>
            </w:r>
            <w:r w:rsidRPr="005424B3">
              <w:rPr>
                <w:vertAlign w:val="subscript"/>
                <w:lang w:val="pt-BR"/>
              </w:rPr>
              <w:t>2</w:t>
            </w:r>
            <w:r w:rsidRPr="005424B3">
              <w:rPr>
                <w:lang w:val="pt-BR"/>
              </w:rPr>
              <w:t>SO</w:t>
            </w:r>
            <w:r w:rsidRPr="005424B3">
              <w:rPr>
                <w:vertAlign w:val="subscript"/>
                <w:lang w:val="pt-BR"/>
              </w:rPr>
              <w:t>3</w:t>
            </w:r>
            <w:r w:rsidRPr="005424B3">
              <w:rPr>
                <w:lang w:val="pt-BR"/>
              </w:rPr>
              <w:t>, HNO</w:t>
            </w:r>
            <w:r w:rsidRPr="005424B3">
              <w:rPr>
                <w:vertAlign w:val="subscript"/>
                <w:lang w:val="pt-BR"/>
              </w:rPr>
              <w:t>2</w:t>
            </w:r>
            <w:r w:rsidRPr="005424B3">
              <w:rPr>
                <w:lang w:val="pt-BR"/>
              </w:rPr>
              <w:t>, H</w:t>
            </w:r>
            <w:r w:rsidRPr="005424B3">
              <w:rPr>
                <w:vertAlign w:val="subscript"/>
                <w:lang w:val="pt-BR"/>
              </w:rPr>
              <w:t>3</w:t>
            </w:r>
            <w:r w:rsidRPr="005424B3">
              <w:rPr>
                <w:lang w:val="pt-BR"/>
              </w:rPr>
              <w:t>PO</w:t>
            </w:r>
            <w:r w:rsidRPr="005424B3">
              <w:rPr>
                <w:vertAlign w:val="subscript"/>
                <w:lang w:val="pt-BR"/>
              </w:rPr>
              <w:t>4</w:t>
            </w:r>
            <w:r w:rsidRPr="005424B3">
              <w:rPr>
                <w:lang w:val="pt-BR"/>
              </w:rPr>
              <w:t>, H</w:t>
            </w:r>
            <w:r w:rsidRPr="005424B3">
              <w:rPr>
                <w:vertAlign w:val="subscript"/>
                <w:lang w:val="pt-BR"/>
              </w:rPr>
              <w:t>2</w:t>
            </w:r>
            <w:r w:rsidRPr="005424B3">
              <w:rPr>
                <w:lang w:val="pt-BR"/>
              </w:rPr>
              <w:t>CO</w:t>
            </w:r>
            <w:r w:rsidRPr="005424B3">
              <w:rPr>
                <w:vertAlign w:val="subscript"/>
                <w:lang w:val="pt-BR"/>
              </w:rPr>
              <w:t>3</w:t>
            </w:r>
            <w:r w:rsidRPr="005424B3">
              <w:rPr>
                <w:lang w:val="pt-BR"/>
              </w:rPr>
              <w:t>, ...</w:t>
            </w:r>
          </w:p>
          <w:p w14:paraId="43937992" w14:textId="77777777" w:rsidR="005F4908" w:rsidRPr="005424B3" w:rsidRDefault="005F4908" w:rsidP="005F4908">
            <w:pPr>
              <w:tabs>
                <w:tab w:val="left" w:pos="9360"/>
              </w:tabs>
              <w:jc w:val="both"/>
              <w:rPr>
                <w:lang w:val="pt-BR"/>
              </w:rPr>
            </w:pPr>
            <w:r w:rsidRPr="005424B3">
              <w:rPr>
                <w:lang w:val="pt-BR"/>
              </w:rPr>
              <w:t>+ Bazơ yếu: Mg(OH)</w:t>
            </w:r>
            <w:r w:rsidRPr="005424B3">
              <w:rPr>
                <w:vertAlign w:val="subscript"/>
                <w:lang w:val="pt-BR"/>
              </w:rPr>
              <w:t>2</w:t>
            </w:r>
            <w:r w:rsidRPr="005424B3">
              <w:rPr>
                <w:lang w:val="pt-BR"/>
              </w:rPr>
              <w:t>, Bi(OH)</w:t>
            </w:r>
            <w:r w:rsidRPr="005424B3">
              <w:rPr>
                <w:vertAlign w:val="subscript"/>
                <w:lang w:val="pt-BR"/>
              </w:rPr>
              <w:t>3</w:t>
            </w:r>
            <w:r w:rsidRPr="005424B3">
              <w:rPr>
                <w:lang w:val="pt-BR"/>
              </w:rPr>
              <w:t xml:space="preserve">... </w:t>
            </w:r>
          </w:p>
          <w:p w14:paraId="18DA8782" w14:textId="4D7DDAAB" w:rsidR="005F4908" w:rsidRPr="005424B3" w:rsidRDefault="005B39FE" w:rsidP="005F4908">
            <w:pPr>
              <w:jc w:val="both"/>
              <w:rPr>
                <w:lang w:val="pt-BR"/>
              </w:rPr>
            </w:pPr>
            <w:r w:rsidRPr="005424B3">
              <w:rPr>
                <w:b/>
                <w:lang w:val="pt-BR"/>
              </w:rPr>
              <w:t>2. A</w:t>
            </w:r>
            <w:r w:rsidR="005F4908" w:rsidRPr="005424B3">
              <w:rPr>
                <w:b/>
                <w:lang w:val="pt-BR"/>
              </w:rPr>
              <w:t>xit, bazơ và muối</w:t>
            </w:r>
            <w:r w:rsidR="005F4908" w:rsidRPr="005424B3">
              <w:rPr>
                <w:lang w:val="pt-BR"/>
              </w:rPr>
              <w:t xml:space="preserve">                             </w:t>
            </w:r>
          </w:p>
          <w:p w14:paraId="3F06DF31" w14:textId="77777777" w:rsidR="005B39FE" w:rsidRPr="005424B3" w:rsidRDefault="005B39FE" w:rsidP="005F4908">
            <w:pPr>
              <w:tabs>
                <w:tab w:val="left" w:pos="9360"/>
              </w:tabs>
              <w:jc w:val="both"/>
              <w:rPr>
                <w:b/>
                <w:bCs/>
              </w:rPr>
            </w:pPr>
            <w:r w:rsidRPr="005424B3">
              <w:rPr>
                <w:b/>
                <w:bCs/>
              </w:rPr>
              <w:t>2.1</w:t>
            </w:r>
            <w:r w:rsidR="005F4908" w:rsidRPr="005424B3">
              <w:rPr>
                <w:b/>
                <w:bCs/>
              </w:rPr>
              <w:t xml:space="preserve">. </w:t>
            </w:r>
            <w:r w:rsidR="005F4908" w:rsidRPr="005424B3">
              <w:rPr>
                <w:b/>
                <w:bCs/>
                <w:u w:val="single"/>
              </w:rPr>
              <w:t>Axít</w:t>
            </w:r>
            <w:r w:rsidRPr="005424B3">
              <w:rPr>
                <w:b/>
                <w:bCs/>
                <w:u w:val="single"/>
              </w:rPr>
              <w:t>:</w:t>
            </w:r>
            <w:r w:rsidRPr="005424B3">
              <w:rPr>
                <w:b/>
                <w:bCs/>
              </w:rPr>
              <w:t xml:space="preserve"> </w:t>
            </w:r>
          </w:p>
          <w:p w14:paraId="0EFAF84D" w14:textId="5E006952" w:rsidR="005F4908" w:rsidRPr="005424B3" w:rsidRDefault="005B39FE" w:rsidP="005F4908">
            <w:pPr>
              <w:tabs>
                <w:tab w:val="left" w:pos="9360"/>
              </w:tabs>
              <w:jc w:val="both"/>
              <w:rPr>
                <w:b/>
                <w:bCs/>
              </w:rPr>
            </w:pPr>
            <w:r w:rsidRPr="005424B3">
              <w:rPr>
                <w:b/>
                <w:bCs/>
              </w:rPr>
              <w:t>2.1.1.</w:t>
            </w:r>
            <w:r w:rsidR="005F4908" w:rsidRPr="005424B3">
              <w:rPr>
                <w:b/>
                <w:u w:val="single"/>
              </w:rPr>
              <w:t>Định nghĩa</w:t>
            </w:r>
            <w:r w:rsidR="005F4908" w:rsidRPr="005424B3">
              <w:rPr>
                <w:b/>
              </w:rPr>
              <w:t>:</w:t>
            </w:r>
            <w:r w:rsidR="005F4908" w:rsidRPr="005424B3">
              <w:t xml:space="preserve"> (theo A-rê-ni-ut)</w:t>
            </w:r>
          </w:p>
          <w:p w14:paraId="1F9D9FC6" w14:textId="3B839772" w:rsidR="005F4908" w:rsidRPr="005424B3" w:rsidRDefault="005F4908" w:rsidP="005F4908">
            <w:pPr>
              <w:tabs>
                <w:tab w:val="left" w:pos="9360"/>
              </w:tabs>
              <w:jc w:val="both"/>
            </w:pPr>
            <w:r w:rsidRPr="005424B3">
              <w:t>- Axít là chất khi tan trong nước phân li ra cation H</w:t>
            </w:r>
            <w:r w:rsidRPr="005424B3">
              <w:rPr>
                <w:vertAlign w:val="superscript"/>
              </w:rPr>
              <w:t>+</w:t>
            </w:r>
            <w:r w:rsidRPr="005424B3">
              <w:t>.</w:t>
            </w:r>
            <w:r w:rsidR="00FC21D6" w:rsidRPr="005424B3">
              <w:t xml:space="preserve">   </w:t>
            </w:r>
            <w:r w:rsidRPr="005424B3">
              <w:t xml:space="preserve">HCl </w:t>
            </w:r>
            <w:r w:rsidRPr="005424B3">
              <w:sym w:font="Wingdings" w:char="F0E0"/>
            </w:r>
            <w:r w:rsidRPr="005424B3">
              <w:t xml:space="preserve"> H</w:t>
            </w:r>
            <w:r w:rsidRPr="005424B3">
              <w:rPr>
                <w:vertAlign w:val="superscript"/>
              </w:rPr>
              <w:t>+</w:t>
            </w:r>
            <w:r w:rsidRPr="005424B3">
              <w:t xml:space="preserve"> + Cl</w:t>
            </w:r>
            <w:r w:rsidRPr="005424B3">
              <w:rPr>
                <w:vertAlign w:val="superscript"/>
              </w:rPr>
              <w:t>-</w:t>
            </w:r>
          </w:p>
          <w:p w14:paraId="2B419188" w14:textId="4D99A114" w:rsidR="005F4908" w:rsidRPr="005424B3" w:rsidRDefault="005B39FE" w:rsidP="005F4908">
            <w:pPr>
              <w:tabs>
                <w:tab w:val="left" w:pos="9360"/>
              </w:tabs>
              <w:jc w:val="both"/>
              <w:rPr>
                <w:b/>
              </w:rPr>
            </w:pPr>
            <w:r w:rsidRPr="005424B3">
              <w:rPr>
                <w:b/>
              </w:rPr>
              <w:t>2.1.2</w:t>
            </w:r>
            <w:r w:rsidR="005F4908" w:rsidRPr="005424B3">
              <w:rPr>
                <w:b/>
              </w:rPr>
              <w:t xml:space="preserve">. </w:t>
            </w:r>
            <w:r w:rsidR="005F4908" w:rsidRPr="005424B3">
              <w:rPr>
                <w:b/>
                <w:u w:val="single"/>
              </w:rPr>
              <w:t>Axít nhiều nấc</w:t>
            </w:r>
            <w:r w:rsidR="005F4908" w:rsidRPr="005424B3">
              <w:rPr>
                <w:b/>
              </w:rPr>
              <w:t xml:space="preserve">: </w:t>
            </w:r>
          </w:p>
          <w:p w14:paraId="2B6CA136" w14:textId="77777777" w:rsidR="005F4908" w:rsidRPr="005424B3" w:rsidRDefault="005F4908" w:rsidP="005F4908">
            <w:pPr>
              <w:tabs>
                <w:tab w:val="left" w:pos="9360"/>
              </w:tabs>
              <w:jc w:val="both"/>
            </w:pPr>
            <w:r w:rsidRPr="005424B3">
              <w:t>-Axít mà 1 phân tử phân li nhiều nấc ra ion H</w:t>
            </w:r>
            <w:r w:rsidRPr="005424B3">
              <w:rPr>
                <w:vertAlign w:val="superscript"/>
              </w:rPr>
              <w:t>+</w:t>
            </w:r>
            <w:r w:rsidRPr="005424B3">
              <w:t xml:space="preserve"> là axít nhiều nấc.</w:t>
            </w:r>
          </w:p>
          <w:p w14:paraId="50D5B59D" w14:textId="233495EE" w:rsidR="005F4908" w:rsidRPr="005424B3" w:rsidRDefault="005B39FE" w:rsidP="005F4908">
            <w:pPr>
              <w:tabs>
                <w:tab w:val="left" w:pos="9360"/>
              </w:tabs>
              <w:jc w:val="both"/>
              <w:rPr>
                <w:b/>
                <w:bCs/>
                <w:lang w:val="pt-BR"/>
              </w:rPr>
            </w:pPr>
            <w:r w:rsidRPr="005424B3">
              <w:rPr>
                <w:b/>
                <w:bCs/>
                <w:lang w:val="pt-BR"/>
              </w:rPr>
              <w:t>2.2</w:t>
            </w:r>
            <w:r w:rsidR="005F4908" w:rsidRPr="005424B3">
              <w:rPr>
                <w:b/>
                <w:bCs/>
                <w:lang w:val="pt-BR"/>
              </w:rPr>
              <w:t xml:space="preserve">. </w:t>
            </w:r>
            <w:r w:rsidR="005F4908" w:rsidRPr="005424B3">
              <w:rPr>
                <w:b/>
                <w:bCs/>
                <w:u w:val="single"/>
                <w:lang w:val="pt-BR"/>
              </w:rPr>
              <w:t>Bazơ</w:t>
            </w:r>
            <w:r w:rsidR="005F4908" w:rsidRPr="005424B3">
              <w:rPr>
                <w:b/>
                <w:bCs/>
                <w:lang w:val="pt-BR"/>
              </w:rPr>
              <w:t>:</w:t>
            </w:r>
          </w:p>
          <w:p w14:paraId="31A52519" w14:textId="7D3CDBD9" w:rsidR="005F4908" w:rsidRPr="005424B3" w:rsidRDefault="005B39FE" w:rsidP="005F4908">
            <w:pPr>
              <w:tabs>
                <w:tab w:val="left" w:pos="9360"/>
              </w:tabs>
              <w:jc w:val="both"/>
              <w:rPr>
                <w:lang w:val="pt-BR"/>
              </w:rPr>
            </w:pPr>
            <w:r w:rsidRPr="005424B3">
              <w:rPr>
                <w:b/>
                <w:lang w:val="pt-BR"/>
              </w:rPr>
              <w:t>2.2.1.</w:t>
            </w:r>
            <w:r w:rsidR="005F4908" w:rsidRPr="005424B3">
              <w:rPr>
                <w:b/>
                <w:lang w:val="pt-BR"/>
              </w:rPr>
              <w:t xml:space="preserve">Định nghĩa </w:t>
            </w:r>
            <w:r w:rsidR="005F4908" w:rsidRPr="005424B3">
              <w:rPr>
                <w:lang w:val="pt-BR"/>
              </w:rPr>
              <w:t>(theo thuyết a-rê-ni-út): Bazơ là chất khi tan trong nước phân li ra anion OH</w:t>
            </w:r>
            <w:r w:rsidR="005F4908" w:rsidRPr="005424B3">
              <w:rPr>
                <w:vertAlign w:val="superscript"/>
                <w:lang w:val="pt-BR"/>
              </w:rPr>
              <w:t>-</w:t>
            </w:r>
          </w:p>
          <w:p w14:paraId="321524BD" w14:textId="77777777" w:rsidR="00FC21D6" w:rsidRPr="005424B3" w:rsidRDefault="005F4908" w:rsidP="005F4908">
            <w:pPr>
              <w:tabs>
                <w:tab w:val="left" w:pos="9360"/>
              </w:tabs>
              <w:jc w:val="both"/>
              <w:rPr>
                <w:lang w:val="pl-PL"/>
              </w:rPr>
            </w:pPr>
            <w:r w:rsidRPr="005424B3">
              <w:rPr>
                <w:lang w:val="pl-PL"/>
              </w:rPr>
              <w:t xml:space="preserve">Vd: NaOH </w:t>
            </w:r>
            <w:r w:rsidRPr="005424B3">
              <w:t>→</w:t>
            </w:r>
            <w:r w:rsidRPr="005424B3">
              <w:rPr>
                <w:lang w:val="pl-PL"/>
              </w:rPr>
              <w:t>Na</w:t>
            </w:r>
            <w:r w:rsidRPr="005424B3">
              <w:rPr>
                <w:vertAlign w:val="superscript"/>
                <w:lang w:val="pl-PL"/>
              </w:rPr>
              <w:t>+</w:t>
            </w:r>
            <w:r w:rsidRPr="005424B3">
              <w:rPr>
                <w:lang w:val="pl-PL"/>
              </w:rPr>
              <w:t xml:space="preserve"> + OH</w:t>
            </w:r>
            <w:r w:rsidRPr="005424B3">
              <w:rPr>
                <w:vertAlign w:val="superscript"/>
                <w:lang w:val="pl-PL"/>
              </w:rPr>
              <w:t>-</w:t>
            </w:r>
          </w:p>
          <w:p w14:paraId="4D922079" w14:textId="2C1C9905" w:rsidR="005F4908" w:rsidRPr="005424B3" w:rsidRDefault="00FC21D6" w:rsidP="005F4908">
            <w:pPr>
              <w:tabs>
                <w:tab w:val="left" w:pos="9360"/>
              </w:tabs>
              <w:jc w:val="both"/>
              <w:rPr>
                <w:lang w:val="pl-PL"/>
              </w:rPr>
            </w:pPr>
            <w:r w:rsidRPr="005424B3">
              <w:rPr>
                <w:b/>
                <w:bCs/>
                <w:lang w:val="pl-PL"/>
              </w:rPr>
              <w:t>2.3</w:t>
            </w:r>
            <w:r w:rsidR="005F4908" w:rsidRPr="005424B3">
              <w:rPr>
                <w:b/>
                <w:bCs/>
                <w:lang w:val="pl-PL"/>
              </w:rPr>
              <w:t xml:space="preserve">. </w:t>
            </w:r>
            <w:r w:rsidR="005F4908" w:rsidRPr="005424B3">
              <w:rPr>
                <w:b/>
                <w:bCs/>
                <w:u w:val="single"/>
                <w:lang w:val="pl-PL"/>
              </w:rPr>
              <w:t>Hiđroxít lưỡng tính</w:t>
            </w:r>
            <w:r w:rsidR="005F4908" w:rsidRPr="005424B3">
              <w:rPr>
                <w:b/>
                <w:bCs/>
                <w:lang w:val="pl-PL"/>
              </w:rPr>
              <w:t>:</w:t>
            </w:r>
          </w:p>
          <w:p w14:paraId="79F4ABAD" w14:textId="7331BDD1" w:rsidR="005F4908" w:rsidRPr="005424B3" w:rsidRDefault="005F4908" w:rsidP="005F4908">
            <w:pPr>
              <w:tabs>
                <w:tab w:val="left" w:pos="9360"/>
              </w:tabs>
              <w:jc w:val="both"/>
              <w:rPr>
                <w:lang w:val="pl-PL"/>
              </w:rPr>
            </w:pPr>
            <w:r w:rsidRPr="005424B3">
              <w:rPr>
                <w:b/>
                <w:i/>
                <w:iCs/>
                <w:lang w:val="pl-PL"/>
              </w:rPr>
              <w:t>* Định nghĩa</w:t>
            </w:r>
            <w:r w:rsidR="00FC21D6" w:rsidRPr="005424B3">
              <w:rPr>
                <w:b/>
                <w:i/>
                <w:iCs/>
                <w:lang w:val="pl-PL"/>
              </w:rPr>
              <w:t>:</w:t>
            </w:r>
            <w:r w:rsidRPr="005424B3">
              <w:rPr>
                <w:lang w:val="pl-PL"/>
              </w:rPr>
              <w:t xml:space="preserve"> Hiđroxit lưỡng tính là hiđrox</w:t>
            </w:r>
            <w:r w:rsidR="00FC21D6" w:rsidRPr="005424B3">
              <w:rPr>
                <w:lang w:val="pl-PL"/>
              </w:rPr>
              <w:t>it khi tan trong nước</w:t>
            </w:r>
            <w:r w:rsidRPr="005424B3">
              <w:rPr>
                <w:lang w:val="pl-PL"/>
              </w:rPr>
              <w:t xml:space="preserve"> phân li như axit, vừa có thể phân li như bazơ</w:t>
            </w:r>
          </w:p>
          <w:p w14:paraId="705EAE81" w14:textId="6BB75E6C" w:rsidR="005F4908" w:rsidRPr="005424B3" w:rsidRDefault="00FC21D6" w:rsidP="005F4908">
            <w:pPr>
              <w:tabs>
                <w:tab w:val="left" w:pos="9360"/>
              </w:tabs>
              <w:jc w:val="both"/>
              <w:rPr>
                <w:u w:val="single"/>
                <w:lang w:val="pl-PL"/>
              </w:rPr>
            </w:pPr>
            <w:r w:rsidRPr="005424B3">
              <w:rPr>
                <w:b/>
                <w:bCs/>
                <w:lang w:val="pl-PL"/>
              </w:rPr>
              <w:t>2.4</w:t>
            </w:r>
            <w:r w:rsidR="005F4908" w:rsidRPr="005424B3">
              <w:rPr>
                <w:b/>
                <w:bCs/>
                <w:lang w:val="pl-PL"/>
              </w:rPr>
              <w:t xml:space="preserve">. </w:t>
            </w:r>
            <w:r w:rsidR="005F4908" w:rsidRPr="005424B3">
              <w:rPr>
                <w:b/>
                <w:bCs/>
                <w:u w:val="single"/>
                <w:lang w:val="pl-PL"/>
              </w:rPr>
              <w:t>Muối</w:t>
            </w:r>
            <w:r w:rsidR="005F4908" w:rsidRPr="005424B3">
              <w:rPr>
                <w:b/>
                <w:lang w:val="pl-PL"/>
              </w:rPr>
              <w:t>:</w:t>
            </w:r>
          </w:p>
          <w:p w14:paraId="7B597BC7" w14:textId="466D442B" w:rsidR="005F4908" w:rsidRPr="005424B3" w:rsidRDefault="005F4908" w:rsidP="005F4908">
            <w:pPr>
              <w:tabs>
                <w:tab w:val="left" w:pos="9360"/>
              </w:tabs>
              <w:jc w:val="both"/>
              <w:rPr>
                <w:lang w:val="pl-PL"/>
              </w:rPr>
            </w:pPr>
            <w:r w:rsidRPr="005424B3">
              <w:rPr>
                <w:b/>
                <w:i/>
                <w:iCs/>
                <w:lang w:val="pl-PL"/>
              </w:rPr>
              <w:t xml:space="preserve">1. </w:t>
            </w:r>
            <w:r w:rsidRPr="005424B3">
              <w:rPr>
                <w:b/>
                <w:i/>
                <w:iCs/>
                <w:u w:val="single"/>
                <w:lang w:val="pl-PL"/>
              </w:rPr>
              <w:t>Định nghĩa</w:t>
            </w:r>
            <w:r w:rsidRPr="005424B3">
              <w:rPr>
                <w:b/>
                <w:i/>
                <w:iCs/>
                <w:lang w:val="pl-PL"/>
              </w:rPr>
              <w:t>:</w:t>
            </w:r>
            <w:r w:rsidRPr="005424B3">
              <w:rPr>
                <w:i/>
                <w:iCs/>
                <w:lang w:val="pl-PL"/>
              </w:rPr>
              <w:t xml:space="preserve"> </w:t>
            </w:r>
            <w:r w:rsidR="00FC21D6" w:rsidRPr="005424B3">
              <w:rPr>
                <w:i/>
                <w:iCs/>
                <w:lang w:val="pl-PL"/>
              </w:rPr>
              <w:t>GT</w:t>
            </w:r>
          </w:p>
          <w:p w14:paraId="6C0E9B54" w14:textId="55DF97BB" w:rsidR="005F4908" w:rsidRPr="005424B3" w:rsidRDefault="005F4908" w:rsidP="005F4908">
            <w:pPr>
              <w:tabs>
                <w:tab w:val="left" w:pos="9360"/>
              </w:tabs>
              <w:jc w:val="both"/>
              <w:rPr>
                <w:b/>
                <w:i/>
                <w:iCs/>
                <w:lang w:val="pl-PL"/>
              </w:rPr>
            </w:pPr>
            <w:r w:rsidRPr="005424B3">
              <w:rPr>
                <w:b/>
                <w:i/>
                <w:iCs/>
                <w:lang w:val="pl-PL"/>
              </w:rPr>
              <w:t xml:space="preserve">2. </w:t>
            </w:r>
            <w:r w:rsidRPr="005424B3">
              <w:rPr>
                <w:b/>
                <w:i/>
                <w:iCs/>
                <w:u w:val="single"/>
                <w:lang w:val="pl-PL"/>
              </w:rPr>
              <w:t>Phân loại</w:t>
            </w:r>
            <w:r w:rsidRPr="005424B3">
              <w:rPr>
                <w:b/>
                <w:i/>
                <w:iCs/>
                <w:lang w:val="pl-PL"/>
              </w:rPr>
              <w:t>:</w:t>
            </w:r>
            <w:r w:rsidRPr="005424B3">
              <w:rPr>
                <w:lang w:val="pl-PL"/>
              </w:rPr>
              <w:t>Muối</w:t>
            </w:r>
            <w:r w:rsidR="00FC21D6" w:rsidRPr="005424B3">
              <w:rPr>
                <w:lang w:val="pl-PL"/>
              </w:rPr>
              <w:t xml:space="preserve"> trung hoà và muối axít.</w:t>
            </w:r>
          </w:p>
          <w:p w14:paraId="0769C966" w14:textId="77777777" w:rsidR="005F4908" w:rsidRPr="005424B3" w:rsidRDefault="005F4908" w:rsidP="005F4908">
            <w:pPr>
              <w:tabs>
                <w:tab w:val="left" w:pos="9360"/>
              </w:tabs>
              <w:jc w:val="both"/>
              <w:rPr>
                <w:b/>
                <w:i/>
                <w:lang w:val="pl-PL"/>
              </w:rPr>
            </w:pPr>
            <w:r w:rsidRPr="005424B3">
              <w:rPr>
                <w:b/>
                <w:i/>
                <w:lang w:val="pl-PL"/>
              </w:rPr>
              <w:t xml:space="preserve">3. </w:t>
            </w:r>
            <w:r w:rsidRPr="005424B3">
              <w:rPr>
                <w:b/>
                <w:i/>
                <w:u w:val="single"/>
                <w:lang w:val="pl-PL"/>
              </w:rPr>
              <w:t>Sự điện li của muối trong nước</w:t>
            </w:r>
            <w:r w:rsidRPr="005424B3">
              <w:rPr>
                <w:b/>
                <w:i/>
                <w:lang w:val="pl-PL"/>
              </w:rPr>
              <w:t>:</w:t>
            </w:r>
          </w:p>
          <w:p w14:paraId="19EBFC0E" w14:textId="6309FED2" w:rsidR="005F4908" w:rsidRPr="005424B3" w:rsidRDefault="005F4908" w:rsidP="00FC21D6">
            <w:pPr>
              <w:tabs>
                <w:tab w:val="left" w:pos="9360"/>
              </w:tabs>
              <w:jc w:val="both"/>
              <w:rPr>
                <w:lang w:val="pl-PL"/>
              </w:rPr>
            </w:pPr>
            <w:r w:rsidRPr="005424B3">
              <w:rPr>
                <w:lang w:val="pl-PL"/>
              </w:rPr>
              <w:t>-Hầu hết muối tan đều phân li mạnh.</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272B77E" w14:textId="77777777" w:rsidR="005A1852" w:rsidRDefault="005A1852" w:rsidP="005A1852">
            <w:pPr>
              <w:tabs>
                <w:tab w:val="left" w:pos="9360"/>
              </w:tabs>
              <w:jc w:val="both"/>
              <w:rPr>
                <w:sz w:val="26"/>
                <w:szCs w:val="26"/>
              </w:rPr>
            </w:pPr>
          </w:p>
          <w:p w14:paraId="65F638C9" w14:textId="77777777" w:rsidR="005A1852" w:rsidRDefault="005A1852" w:rsidP="005A1852">
            <w:pPr>
              <w:tabs>
                <w:tab w:val="left" w:pos="9360"/>
              </w:tabs>
              <w:jc w:val="both"/>
              <w:rPr>
                <w:sz w:val="26"/>
                <w:szCs w:val="26"/>
              </w:rPr>
            </w:pPr>
          </w:p>
          <w:p w14:paraId="31ED52F5" w14:textId="77777777" w:rsidR="005A1852" w:rsidRDefault="005A1852" w:rsidP="005A1852">
            <w:pPr>
              <w:tabs>
                <w:tab w:val="left" w:pos="9360"/>
              </w:tabs>
              <w:jc w:val="both"/>
              <w:rPr>
                <w:sz w:val="26"/>
                <w:szCs w:val="26"/>
              </w:rPr>
            </w:pPr>
          </w:p>
          <w:p w14:paraId="789455F8" w14:textId="77777777" w:rsidR="005A1852" w:rsidRDefault="005A1852" w:rsidP="005A1852">
            <w:pPr>
              <w:tabs>
                <w:tab w:val="left" w:pos="9360"/>
              </w:tabs>
              <w:jc w:val="both"/>
              <w:rPr>
                <w:sz w:val="26"/>
                <w:szCs w:val="26"/>
              </w:rPr>
            </w:pPr>
          </w:p>
          <w:p w14:paraId="3CF081E8" w14:textId="77777777" w:rsidR="005A1852" w:rsidRDefault="005A1852" w:rsidP="005A1852">
            <w:pPr>
              <w:tabs>
                <w:tab w:val="left" w:pos="9360"/>
              </w:tabs>
              <w:jc w:val="both"/>
              <w:rPr>
                <w:sz w:val="26"/>
                <w:szCs w:val="26"/>
              </w:rPr>
            </w:pPr>
            <w:r w:rsidRPr="009C1587">
              <w:rPr>
                <w:sz w:val="26"/>
                <w:szCs w:val="26"/>
              </w:rPr>
              <w:t>Gv: Đặt vấn đề: Tại sao dd này dẫn điện được mà dd khác lại không dẫn điện được?</w:t>
            </w:r>
          </w:p>
          <w:p w14:paraId="17D66C27" w14:textId="77777777" w:rsidR="005A1852" w:rsidRDefault="005A1852" w:rsidP="005A1852">
            <w:pPr>
              <w:tabs>
                <w:tab w:val="left" w:pos="9360"/>
              </w:tabs>
              <w:jc w:val="both"/>
              <w:rPr>
                <w:sz w:val="26"/>
                <w:szCs w:val="26"/>
              </w:rPr>
            </w:pPr>
          </w:p>
          <w:p w14:paraId="6B5A8EC0" w14:textId="77777777" w:rsidR="005A1852" w:rsidRPr="009C1587" w:rsidRDefault="005A1852" w:rsidP="005A1852">
            <w:pPr>
              <w:tabs>
                <w:tab w:val="left" w:pos="9360"/>
              </w:tabs>
              <w:jc w:val="both"/>
              <w:rPr>
                <w:sz w:val="26"/>
                <w:szCs w:val="26"/>
              </w:rPr>
            </w:pPr>
            <w:r w:rsidRPr="009C1587">
              <w:rPr>
                <w:sz w:val="26"/>
                <w:szCs w:val="26"/>
              </w:rPr>
              <w:t>Gv: Gợi ý để hs rút ra các khái niệm chất điện li mạnh.</w:t>
            </w:r>
          </w:p>
          <w:p w14:paraId="17FFC4E0" w14:textId="77777777" w:rsidR="005A1852" w:rsidRDefault="005A1852" w:rsidP="005A1852">
            <w:pPr>
              <w:tabs>
                <w:tab w:val="left" w:pos="9360"/>
              </w:tabs>
              <w:jc w:val="both"/>
              <w:rPr>
                <w:sz w:val="26"/>
                <w:szCs w:val="26"/>
              </w:rPr>
            </w:pPr>
          </w:p>
          <w:p w14:paraId="4A307B66" w14:textId="77777777" w:rsidR="005A1852" w:rsidRPr="009C1587" w:rsidRDefault="005A1852" w:rsidP="005A1852">
            <w:pPr>
              <w:tabs>
                <w:tab w:val="left" w:pos="9360"/>
              </w:tabs>
              <w:jc w:val="both"/>
              <w:rPr>
                <w:sz w:val="26"/>
                <w:szCs w:val="26"/>
              </w:rPr>
            </w:pPr>
          </w:p>
          <w:p w14:paraId="0FEF78EA" w14:textId="77777777" w:rsidR="005A1852" w:rsidRPr="009C1587" w:rsidRDefault="005A1852" w:rsidP="005A1852">
            <w:pPr>
              <w:tabs>
                <w:tab w:val="left" w:pos="9360"/>
              </w:tabs>
              <w:jc w:val="both"/>
              <w:rPr>
                <w:sz w:val="26"/>
                <w:szCs w:val="26"/>
              </w:rPr>
            </w:pPr>
            <w:r w:rsidRPr="009C1587">
              <w:rPr>
                <w:sz w:val="26"/>
                <w:szCs w:val="26"/>
              </w:rPr>
              <w:t>Lấy ví dụ CH</w:t>
            </w:r>
            <w:r w:rsidRPr="009C1587">
              <w:rPr>
                <w:sz w:val="26"/>
                <w:szCs w:val="26"/>
                <w:vertAlign w:val="subscript"/>
              </w:rPr>
              <w:t>3</w:t>
            </w:r>
            <w:r w:rsidRPr="009C1587">
              <w:rPr>
                <w:sz w:val="26"/>
                <w:szCs w:val="26"/>
              </w:rPr>
              <w:t xml:space="preserve">COOH để phân tích, rồi cho hs rút ra định nghĩa </w:t>
            </w:r>
            <w:r w:rsidRPr="009C1587">
              <w:rPr>
                <w:sz w:val="26"/>
                <w:szCs w:val="26"/>
              </w:rPr>
              <w:lastRenderedPageBreak/>
              <w:t>về chất điện li yếu.</w:t>
            </w:r>
          </w:p>
          <w:p w14:paraId="66D5572E" w14:textId="77777777" w:rsidR="00B021D7" w:rsidRDefault="005A1852" w:rsidP="005A1852">
            <w:pPr>
              <w:rPr>
                <w:sz w:val="26"/>
                <w:szCs w:val="26"/>
              </w:rPr>
            </w:pPr>
            <w:r w:rsidRPr="009C1587">
              <w:rPr>
                <w:sz w:val="26"/>
                <w:szCs w:val="26"/>
              </w:rPr>
              <w:t xml:space="preserve">   Cung cấp cho hs cách viết pt điện li của chất điện li yếu.</w:t>
            </w:r>
          </w:p>
          <w:p w14:paraId="50FB40A3" w14:textId="77777777" w:rsidR="005A1852" w:rsidRPr="009C1587" w:rsidRDefault="005A1852" w:rsidP="005A1852">
            <w:pPr>
              <w:tabs>
                <w:tab w:val="left" w:pos="9360"/>
              </w:tabs>
              <w:jc w:val="both"/>
              <w:rPr>
                <w:sz w:val="26"/>
                <w:szCs w:val="26"/>
              </w:rPr>
            </w:pPr>
            <w:r w:rsidRPr="009C1587">
              <w:rPr>
                <w:sz w:val="26"/>
                <w:szCs w:val="26"/>
              </w:rPr>
              <w:t>Gv: Cho hs nhắc lại các khái niệm về axít đã học ở các lớp dưới và cho ví dụ.</w:t>
            </w:r>
          </w:p>
          <w:p w14:paraId="51EB9D28" w14:textId="77777777" w:rsidR="005A1852" w:rsidRPr="009C1587" w:rsidRDefault="005A1852" w:rsidP="005A1852">
            <w:pPr>
              <w:tabs>
                <w:tab w:val="left" w:pos="9360"/>
              </w:tabs>
              <w:jc w:val="both"/>
              <w:rPr>
                <w:sz w:val="26"/>
                <w:szCs w:val="26"/>
              </w:rPr>
            </w:pPr>
            <w:r w:rsidRPr="009C1587">
              <w:rPr>
                <w:sz w:val="26"/>
                <w:szCs w:val="26"/>
              </w:rPr>
              <w:t>- Gv: Dựa vào bài cũ, xác định axit?</w:t>
            </w:r>
          </w:p>
          <w:p w14:paraId="56F8EF9B" w14:textId="77777777" w:rsidR="005A1852" w:rsidRPr="009C1587" w:rsidRDefault="005A1852" w:rsidP="005A1852">
            <w:pPr>
              <w:tabs>
                <w:tab w:val="left" w:pos="9360"/>
              </w:tabs>
              <w:jc w:val="both"/>
              <w:rPr>
                <w:sz w:val="26"/>
                <w:szCs w:val="26"/>
              </w:rPr>
            </w:pPr>
            <w:r w:rsidRPr="009C1587">
              <w:rPr>
                <w:sz w:val="26"/>
                <w:szCs w:val="26"/>
              </w:rPr>
              <w:t>→ Nhận xét về các ion do axít phân li?</w:t>
            </w:r>
          </w:p>
          <w:p w14:paraId="270CF29D" w14:textId="77777777" w:rsidR="005A1852" w:rsidRPr="009C1587" w:rsidRDefault="005A1852" w:rsidP="005A1852">
            <w:pPr>
              <w:tabs>
                <w:tab w:val="left" w:pos="9360"/>
              </w:tabs>
              <w:jc w:val="both"/>
              <w:rPr>
                <w:sz w:val="26"/>
                <w:szCs w:val="26"/>
              </w:rPr>
            </w:pPr>
            <w:r w:rsidRPr="009C1587">
              <w:rPr>
                <w:sz w:val="26"/>
                <w:szCs w:val="26"/>
              </w:rPr>
              <w:t>- Gv: Theo A-rê-ni-ut, axit  được định nghĩa như thế nào?</w:t>
            </w:r>
          </w:p>
          <w:p w14:paraId="0D317710" w14:textId="70FE518B" w:rsidR="005A1852" w:rsidRPr="005424B3" w:rsidRDefault="005A1852" w:rsidP="005A1852">
            <w:pPr>
              <w:tabs>
                <w:tab w:val="left" w:pos="9360"/>
              </w:tabs>
              <w:jc w:val="both"/>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DB30A8B" w14:textId="77777777" w:rsidR="005A1852" w:rsidRDefault="005A1852" w:rsidP="00F635EE">
            <w:pPr>
              <w:rPr>
                <w:sz w:val="26"/>
                <w:szCs w:val="26"/>
              </w:rPr>
            </w:pPr>
          </w:p>
          <w:p w14:paraId="08A875A7" w14:textId="77777777" w:rsidR="005A1852" w:rsidRDefault="005A1852" w:rsidP="00F635EE">
            <w:pPr>
              <w:rPr>
                <w:sz w:val="26"/>
                <w:szCs w:val="26"/>
              </w:rPr>
            </w:pPr>
          </w:p>
          <w:p w14:paraId="41B64496" w14:textId="77777777" w:rsidR="005A1852" w:rsidRDefault="005A1852" w:rsidP="00F635EE">
            <w:pPr>
              <w:rPr>
                <w:sz w:val="26"/>
                <w:szCs w:val="26"/>
              </w:rPr>
            </w:pPr>
          </w:p>
          <w:p w14:paraId="0871FBD2" w14:textId="77777777" w:rsidR="005A1852" w:rsidRDefault="005A1852" w:rsidP="00F635EE">
            <w:pPr>
              <w:rPr>
                <w:sz w:val="26"/>
                <w:szCs w:val="26"/>
              </w:rPr>
            </w:pPr>
          </w:p>
          <w:p w14:paraId="02C917E0" w14:textId="77777777" w:rsidR="00B021D7" w:rsidRDefault="005A1852" w:rsidP="00F635EE">
            <w:pPr>
              <w:rPr>
                <w:sz w:val="26"/>
                <w:szCs w:val="26"/>
              </w:rPr>
            </w:pPr>
            <w:r w:rsidRPr="009C1587">
              <w:rPr>
                <w:sz w:val="26"/>
                <w:szCs w:val="26"/>
              </w:rPr>
              <w:t>Hs: Vận dụng kiến thức dòng điện đã học</w:t>
            </w:r>
          </w:p>
          <w:p w14:paraId="77A5AF22" w14:textId="77777777" w:rsidR="005A1852" w:rsidRDefault="005A1852" w:rsidP="00F635EE">
            <w:pPr>
              <w:rPr>
                <w:sz w:val="26"/>
                <w:szCs w:val="26"/>
              </w:rPr>
            </w:pPr>
          </w:p>
          <w:p w14:paraId="2A3CA57D" w14:textId="77777777" w:rsidR="005A1852" w:rsidRDefault="005A1852" w:rsidP="00F635EE">
            <w:pPr>
              <w:rPr>
                <w:sz w:val="26"/>
                <w:szCs w:val="26"/>
              </w:rPr>
            </w:pPr>
          </w:p>
          <w:p w14:paraId="73A579A9" w14:textId="77777777" w:rsidR="005A1852" w:rsidRDefault="005A1852" w:rsidP="00F635EE">
            <w:pPr>
              <w:rPr>
                <w:sz w:val="26"/>
                <w:szCs w:val="26"/>
              </w:rPr>
            </w:pPr>
          </w:p>
          <w:p w14:paraId="0C234939" w14:textId="77777777" w:rsidR="005A1852" w:rsidRPr="009C1587" w:rsidRDefault="005A1852" w:rsidP="005A1852">
            <w:pPr>
              <w:tabs>
                <w:tab w:val="left" w:pos="9360"/>
              </w:tabs>
              <w:jc w:val="both"/>
              <w:rPr>
                <w:sz w:val="26"/>
                <w:szCs w:val="26"/>
              </w:rPr>
            </w:pPr>
            <w:r w:rsidRPr="009C1587">
              <w:rPr>
                <w:sz w:val="26"/>
                <w:szCs w:val="26"/>
              </w:rPr>
              <w:t>Gv: Gợi ý để hs rút ra các khái niệm chất điện li mạnh.</w:t>
            </w:r>
          </w:p>
          <w:p w14:paraId="2E392CA6" w14:textId="77777777" w:rsidR="005A1852" w:rsidRDefault="005A1852" w:rsidP="00F635EE">
            <w:pPr>
              <w:rPr>
                <w:sz w:val="26"/>
                <w:szCs w:val="26"/>
              </w:rPr>
            </w:pPr>
          </w:p>
          <w:p w14:paraId="5CF8E00F" w14:textId="77777777" w:rsidR="005A1852" w:rsidRDefault="005A1852" w:rsidP="00F635EE">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52B87B89" w14:textId="77777777" w:rsidR="005A1852" w:rsidRDefault="005A1852" w:rsidP="00F635EE">
            <w:pPr>
              <w:rPr>
                <w:lang w:val="de-DE"/>
              </w:rPr>
            </w:pPr>
          </w:p>
          <w:p w14:paraId="0A6819AE" w14:textId="77777777" w:rsidR="005A1852" w:rsidRDefault="005A1852" w:rsidP="00F635EE">
            <w:pPr>
              <w:rPr>
                <w:lang w:val="de-DE"/>
              </w:rPr>
            </w:pPr>
          </w:p>
          <w:p w14:paraId="56ADD2B2" w14:textId="77777777" w:rsidR="005A1852" w:rsidRDefault="005A1852" w:rsidP="00F635EE">
            <w:pPr>
              <w:rPr>
                <w:lang w:val="de-DE"/>
              </w:rPr>
            </w:pPr>
          </w:p>
          <w:p w14:paraId="0EB236C3" w14:textId="77777777" w:rsidR="005A1852" w:rsidRDefault="005A1852" w:rsidP="00F635EE">
            <w:pPr>
              <w:rPr>
                <w:lang w:val="de-DE"/>
              </w:rPr>
            </w:pPr>
            <w:r w:rsidRPr="005424B3">
              <w:rPr>
                <w:lang w:val="de-DE"/>
              </w:rPr>
              <w:t xml:space="preserve">- </w:t>
            </w:r>
            <w:r w:rsidRPr="005424B3">
              <w:rPr>
                <w:lang w:val="nb-NO"/>
              </w:rPr>
              <w:t>HS theo dõi, ghi bài và t</w:t>
            </w:r>
            <w:r w:rsidRPr="005424B3">
              <w:rPr>
                <w:lang w:val="de-DE"/>
              </w:rPr>
              <w:t>rả lời các câu hỏi</w:t>
            </w:r>
            <w:r>
              <w:rPr>
                <w:lang w:val="de-DE"/>
              </w:rPr>
              <w:t>.</w:t>
            </w:r>
          </w:p>
          <w:p w14:paraId="76975D5C" w14:textId="77777777" w:rsidR="005A1852" w:rsidRDefault="005A1852" w:rsidP="005A1852">
            <w:pPr>
              <w:tabs>
                <w:tab w:val="left" w:pos="9360"/>
              </w:tabs>
              <w:jc w:val="both"/>
              <w:rPr>
                <w:sz w:val="26"/>
                <w:szCs w:val="26"/>
              </w:rPr>
            </w:pPr>
          </w:p>
          <w:p w14:paraId="27E58763" w14:textId="77777777" w:rsidR="005A1852" w:rsidRDefault="005A1852" w:rsidP="005A1852">
            <w:pPr>
              <w:tabs>
                <w:tab w:val="left" w:pos="9360"/>
              </w:tabs>
              <w:jc w:val="both"/>
              <w:rPr>
                <w:sz w:val="26"/>
                <w:szCs w:val="26"/>
              </w:rPr>
            </w:pPr>
          </w:p>
          <w:p w14:paraId="2B87A946" w14:textId="77777777" w:rsidR="005A1852" w:rsidRDefault="005A1852" w:rsidP="005A1852">
            <w:pPr>
              <w:tabs>
                <w:tab w:val="left" w:pos="9360"/>
              </w:tabs>
              <w:jc w:val="both"/>
              <w:rPr>
                <w:sz w:val="26"/>
                <w:szCs w:val="26"/>
              </w:rPr>
            </w:pPr>
          </w:p>
          <w:p w14:paraId="1828F6F9" w14:textId="77777777" w:rsidR="005A1852" w:rsidRPr="009C1587" w:rsidRDefault="005A1852" w:rsidP="005A1852">
            <w:pPr>
              <w:tabs>
                <w:tab w:val="left" w:pos="9360"/>
              </w:tabs>
              <w:jc w:val="both"/>
              <w:rPr>
                <w:sz w:val="26"/>
                <w:szCs w:val="26"/>
              </w:rPr>
            </w:pPr>
            <w:r w:rsidRPr="009C1587">
              <w:rPr>
                <w:sz w:val="26"/>
                <w:szCs w:val="26"/>
              </w:rPr>
              <w:t>Hs: Kết luận</w:t>
            </w:r>
          </w:p>
          <w:p w14:paraId="3DB15701" w14:textId="66095296" w:rsidR="005A1852" w:rsidRPr="005A1852" w:rsidRDefault="005A1852" w:rsidP="00F635EE">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7639FDE" w14:textId="77777777" w:rsidR="00B021D7" w:rsidRPr="005424B3" w:rsidRDefault="00B021D7" w:rsidP="00F635EE">
            <w:pPr>
              <w:rPr>
                <w:lang w:val="nb-NO"/>
              </w:rPr>
            </w:pPr>
          </w:p>
          <w:p w14:paraId="23F8DB7F" w14:textId="77777777" w:rsidR="00B021D7" w:rsidRPr="005424B3" w:rsidRDefault="00B021D7" w:rsidP="00F635EE">
            <w:pPr>
              <w:jc w:val="center"/>
              <w:rPr>
                <w:lang w:val="pt-BR"/>
              </w:rPr>
            </w:pPr>
          </w:p>
          <w:p w14:paraId="2290BE91" w14:textId="77777777" w:rsidR="00B021D7" w:rsidRDefault="005A1852" w:rsidP="00F635EE">
            <w:pPr>
              <w:rPr>
                <w:lang w:val="pt-BR"/>
              </w:rPr>
            </w:pPr>
            <w:r>
              <w:rPr>
                <w:lang w:val="pt-BR"/>
              </w:rPr>
              <w:t xml:space="preserve">40 </w:t>
            </w:r>
            <w:r w:rsidR="00B021D7" w:rsidRPr="005424B3">
              <w:rPr>
                <w:lang w:val="pt-BR"/>
              </w:rPr>
              <w:t>phút</w:t>
            </w:r>
          </w:p>
          <w:p w14:paraId="25EB8ADB" w14:textId="77777777" w:rsidR="005A1852" w:rsidRDefault="005A1852" w:rsidP="00F635EE">
            <w:pPr>
              <w:rPr>
                <w:lang w:val="pt-BR"/>
              </w:rPr>
            </w:pPr>
          </w:p>
          <w:p w14:paraId="583AC6A7" w14:textId="77777777" w:rsidR="005A1852" w:rsidRDefault="005A1852" w:rsidP="00F635EE">
            <w:pPr>
              <w:rPr>
                <w:lang w:val="pt-BR"/>
              </w:rPr>
            </w:pPr>
          </w:p>
          <w:p w14:paraId="61E3DF5D" w14:textId="77777777" w:rsidR="005A1852" w:rsidRDefault="005A1852" w:rsidP="00F635EE">
            <w:pPr>
              <w:rPr>
                <w:lang w:val="pt-BR"/>
              </w:rPr>
            </w:pPr>
          </w:p>
          <w:p w14:paraId="7DFCE5CC" w14:textId="77777777" w:rsidR="005A1852" w:rsidRDefault="005A1852" w:rsidP="00F635EE">
            <w:pPr>
              <w:rPr>
                <w:lang w:val="pt-BR"/>
              </w:rPr>
            </w:pPr>
          </w:p>
          <w:p w14:paraId="6A08BC57" w14:textId="77777777" w:rsidR="005A1852" w:rsidRDefault="005A1852" w:rsidP="00F635EE">
            <w:pPr>
              <w:rPr>
                <w:lang w:val="pt-BR"/>
              </w:rPr>
            </w:pPr>
          </w:p>
          <w:p w14:paraId="6C2E51C2" w14:textId="77777777" w:rsidR="005A1852" w:rsidRDefault="005A1852" w:rsidP="00F635EE">
            <w:pPr>
              <w:rPr>
                <w:lang w:val="pt-BR"/>
              </w:rPr>
            </w:pPr>
          </w:p>
          <w:p w14:paraId="48037EDB" w14:textId="77777777" w:rsidR="005A1852" w:rsidRDefault="005A1852" w:rsidP="00F635EE">
            <w:pPr>
              <w:rPr>
                <w:lang w:val="pt-BR"/>
              </w:rPr>
            </w:pPr>
          </w:p>
          <w:p w14:paraId="4926694E" w14:textId="77777777" w:rsidR="005A1852" w:rsidRDefault="005A1852" w:rsidP="00F635EE">
            <w:pPr>
              <w:rPr>
                <w:lang w:val="pt-BR"/>
              </w:rPr>
            </w:pPr>
          </w:p>
          <w:p w14:paraId="61A2B5B1" w14:textId="77777777" w:rsidR="005A1852" w:rsidRDefault="005A1852" w:rsidP="00F635EE">
            <w:pPr>
              <w:rPr>
                <w:lang w:val="pt-BR"/>
              </w:rPr>
            </w:pPr>
          </w:p>
          <w:p w14:paraId="3A2137C5" w14:textId="77777777" w:rsidR="005A1852" w:rsidRDefault="005A1852" w:rsidP="00F635EE">
            <w:pPr>
              <w:rPr>
                <w:lang w:val="pt-BR"/>
              </w:rPr>
            </w:pPr>
          </w:p>
          <w:p w14:paraId="27654CB2" w14:textId="77777777" w:rsidR="005A1852" w:rsidRDefault="005A1852" w:rsidP="00F635EE">
            <w:pPr>
              <w:rPr>
                <w:lang w:val="pt-BR"/>
              </w:rPr>
            </w:pPr>
          </w:p>
          <w:p w14:paraId="743C111E" w14:textId="77777777" w:rsidR="005A1852" w:rsidRDefault="005A1852" w:rsidP="00F635EE">
            <w:pPr>
              <w:rPr>
                <w:lang w:val="pt-BR"/>
              </w:rPr>
            </w:pPr>
          </w:p>
          <w:p w14:paraId="3F699E8A" w14:textId="77777777" w:rsidR="005A1852" w:rsidRDefault="005A1852" w:rsidP="00F635EE">
            <w:pPr>
              <w:rPr>
                <w:lang w:val="pt-BR"/>
              </w:rPr>
            </w:pPr>
          </w:p>
          <w:p w14:paraId="51F3EA86" w14:textId="77777777" w:rsidR="005A1852" w:rsidRDefault="005A1852" w:rsidP="00F635EE">
            <w:pPr>
              <w:rPr>
                <w:lang w:val="pt-BR"/>
              </w:rPr>
            </w:pPr>
          </w:p>
          <w:p w14:paraId="15790115" w14:textId="77777777" w:rsidR="005A1852" w:rsidRDefault="005A1852" w:rsidP="00F635EE">
            <w:pPr>
              <w:rPr>
                <w:lang w:val="pt-BR"/>
              </w:rPr>
            </w:pPr>
          </w:p>
          <w:p w14:paraId="5E2B3368" w14:textId="77777777" w:rsidR="005A1852" w:rsidRDefault="005A1852" w:rsidP="00F635EE">
            <w:pPr>
              <w:rPr>
                <w:lang w:val="pt-BR"/>
              </w:rPr>
            </w:pPr>
          </w:p>
          <w:p w14:paraId="3A600023" w14:textId="77777777" w:rsidR="005A1852" w:rsidRDefault="005A1852" w:rsidP="00F635EE">
            <w:pPr>
              <w:rPr>
                <w:lang w:val="pt-BR"/>
              </w:rPr>
            </w:pPr>
          </w:p>
          <w:p w14:paraId="0FF21303" w14:textId="77777777" w:rsidR="005A1852" w:rsidRDefault="005A1852" w:rsidP="00F635EE">
            <w:pPr>
              <w:rPr>
                <w:lang w:val="pt-BR"/>
              </w:rPr>
            </w:pPr>
          </w:p>
          <w:p w14:paraId="54D01AD4" w14:textId="77777777" w:rsidR="005A1852" w:rsidRDefault="005A1852" w:rsidP="00F635EE">
            <w:pPr>
              <w:rPr>
                <w:lang w:val="pt-BR"/>
              </w:rPr>
            </w:pPr>
          </w:p>
          <w:p w14:paraId="4EA20E75" w14:textId="77777777" w:rsidR="005A1852" w:rsidRDefault="005A1852" w:rsidP="00F635EE">
            <w:pPr>
              <w:rPr>
                <w:lang w:val="pt-BR"/>
              </w:rPr>
            </w:pPr>
          </w:p>
          <w:p w14:paraId="3A11775F" w14:textId="77777777" w:rsidR="005A1852" w:rsidRDefault="005A1852" w:rsidP="00F635EE">
            <w:pPr>
              <w:rPr>
                <w:lang w:val="pt-BR"/>
              </w:rPr>
            </w:pPr>
          </w:p>
          <w:p w14:paraId="4B1D3B52" w14:textId="77777777" w:rsidR="005A1852" w:rsidRDefault="005A1852" w:rsidP="00F635EE">
            <w:pPr>
              <w:rPr>
                <w:lang w:val="pt-BR"/>
              </w:rPr>
            </w:pPr>
          </w:p>
          <w:p w14:paraId="17E9C292" w14:textId="01CAE5A4" w:rsidR="00FE64AA" w:rsidRDefault="00FE64AA" w:rsidP="00FE64AA">
            <w:pPr>
              <w:rPr>
                <w:lang w:val="pt-BR"/>
              </w:rPr>
            </w:pPr>
            <w:r>
              <w:rPr>
                <w:lang w:val="pt-BR"/>
              </w:rPr>
              <w:t xml:space="preserve">30 </w:t>
            </w:r>
            <w:r w:rsidRPr="005424B3">
              <w:rPr>
                <w:lang w:val="pt-BR"/>
              </w:rPr>
              <w:t>phút</w:t>
            </w:r>
          </w:p>
          <w:p w14:paraId="1D09546E" w14:textId="26C65AA9" w:rsidR="005A1852" w:rsidRPr="005424B3" w:rsidRDefault="005A1852" w:rsidP="00F635EE">
            <w:pPr>
              <w:rPr>
                <w:lang w:val="nb-NO"/>
              </w:rPr>
            </w:pPr>
          </w:p>
        </w:tc>
      </w:tr>
      <w:tr w:rsidR="00B021D7" w:rsidRPr="005424B3" w14:paraId="4240AF7A"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28613AD2" w14:textId="65EB8A63" w:rsidR="00B021D7" w:rsidRPr="005424B3" w:rsidRDefault="00B021D7" w:rsidP="00F635EE">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51A633B" w14:textId="77777777" w:rsidR="00B021D7" w:rsidRPr="005424B3" w:rsidRDefault="00B021D7" w:rsidP="00F635EE">
            <w:pPr>
              <w:rPr>
                <w:b/>
                <w:bCs/>
                <w:u w:val="single"/>
                <w:lang w:val="nb-NO"/>
              </w:rPr>
            </w:pPr>
            <w:r w:rsidRPr="005424B3">
              <w:rPr>
                <w:b/>
                <w:bCs/>
                <w:u w:val="single"/>
                <w:lang w:val="nb-NO"/>
              </w:rPr>
              <w:t>Củng cố kiến thức và kết thúc bài</w:t>
            </w:r>
          </w:p>
          <w:p w14:paraId="505D9936" w14:textId="30447FAA" w:rsidR="00B021D7" w:rsidRPr="005424B3" w:rsidRDefault="00FC21D6" w:rsidP="00FC21D6">
            <w:pPr>
              <w:jc w:val="both"/>
              <w:rPr>
                <w:lang w:val="pt-BR"/>
              </w:rPr>
            </w:pPr>
            <w:r w:rsidRPr="005424B3">
              <w:rPr>
                <w:b/>
                <w:lang w:val="pt-BR"/>
              </w:rPr>
              <w:t xml:space="preserve">4. </w:t>
            </w:r>
            <w:r w:rsidRPr="005424B3">
              <w:rPr>
                <w:b/>
                <w:u w:val="single"/>
                <w:lang w:val="pt-BR"/>
              </w:rPr>
              <w:t>Củng cố</w:t>
            </w:r>
            <w:r w:rsidRPr="005424B3">
              <w:rPr>
                <w:b/>
                <w:lang w:val="pt-BR"/>
              </w:rPr>
              <w:t>:</w:t>
            </w:r>
            <w:r w:rsidRPr="005424B3">
              <w:rPr>
                <w:lang w:val="pt-BR"/>
              </w:rPr>
              <w:t xml:space="preserve"> - Phân loại các hợp chất sau và viết phương trình điện li: CaSO</w:t>
            </w:r>
            <w:r w:rsidRPr="005424B3">
              <w:rPr>
                <w:vertAlign w:val="subscript"/>
                <w:lang w:val="pt-BR"/>
              </w:rPr>
              <w:t>4</w:t>
            </w:r>
            <w:r w:rsidRPr="005424B3">
              <w:rPr>
                <w:lang w:val="pt-BR"/>
              </w:rPr>
              <w:t>, (NH</w:t>
            </w:r>
            <w:r w:rsidRPr="005424B3">
              <w:rPr>
                <w:vertAlign w:val="subscript"/>
                <w:lang w:val="pt-BR"/>
              </w:rPr>
              <w:t>4</w:t>
            </w:r>
            <w:r w:rsidRPr="005424B3">
              <w:rPr>
                <w:lang w:val="pt-BR"/>
              </w:rPr>
              <w:t>)</w:t>
            </w:r>
            <w:r w:rsidRPr="005424B3">
              <w:rPr>
                <w:vertAlign w:val="subscript"/>
                <w:lang w:val="pt-BR"/>
              </w:rPr>
              <w:t>2</w:t>
            </w:r>
            <w:r w:rsidRPr="005424B3">
              <w:rPr>
                <w:lang w:val="pt-BR"/>
              </w:rPr>
              <w:t>SO</w:t>
            </w:r>
            <w:r w:rsidRPr="005424B3">
              <w:rPr>
                <w:vertAlign w:val="subscript"/>
                <w:lang w:val="pt-BR"/>
              </w:rPr>
              <w:t>4</w:t>
            </w:r>
            <w:r w:rsidRPr="005424B3">
              <w:rPr>
                <w:lang w:val="pt-BR"/>
              </w:rPr>
              <w:t>, NaHSO</w:t>
            </w:r>
            <w:r w:rsidRPr="005424B3">
              <w:rPr>
                <w:vertAlign w:val="subscript"/>
                <w:lang w:val="pt-BR"/>
              </w:rPr>
              <w:t>4</w:t>
            </w:r>
            <w:r w:rsidRPr="005424B3">
              <w:rPr>
                <w:lang w:val="pt-BR"/>
              </w:rPr>
              <w:t>, H</w:t>
            </w:r>
            <w:r w:rsidRPr="005424B3">
              <w:rPr>
                <w:vertAlign w:val="subscript"/>
                <w:lang w:val="pt-BR"/>
              </w:rPr>
              <w:t>2</w:t>
            </w:r>
            <w:r w:rsidRPr="005424B3">
              <w:rPr>
                <w:lang w:val="pt-BR"/>
              </w:rPr>
              <w:t>CO</w:t>
            </w:r>
            <w:r w:rsidRPr="005424B3">
              <w:rPr>
                <w:vertAlign w:val="subscript"/>
                <w:lang w:val="pt-BR"/>
              </w:rPr>
              <w:t>3</w:t>
            </w:r>
            <w:r w:rsidRPr="005424B3">
              <w:rPr>
                <w:lang w:val="pt-BR"/>
              </w:rPr>
              <w:t>, Mg(OH)</w:t>
            </w:r>
            <w:r w:rsidRPr="005424B3">
              <w:rPr>
                <w:vertAlign w:val="subscript"/>
                <w:lang w:val="pt-BR"/>
              </w:rPr>
              <w:t>2</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98A35CF" w14:textId="44F4A8F4" w:rsidR="00B021D7" w:rsidRPr="005424B3" w:rsidRDefault="00B021D7" w:rsidP="00F635EE">
            <w:pPr>
              <w:rPr>
                <w:lang w:val="vi-VN"/>
              </w:rPr>
            </w:pPr>
            <w:r w:rsidRPr="005424B3">
              <w:rPr>
                <w:lang w:val="de-DE"/>
              </w:rPr>
              <w:t xml:space="preserve">Giảng viên trình bày tóm tắt nội dung bằng lời. </w:t>
            </w:r>
            <w:r w:rsidRPr="005424B3">
              <w:rPr>
                <w:lang w:val="nb-NO"/>
              </w:rPr>
              <w:t>GV hư</w:t>
            </w:r>
            <w:r w:rsidR="00FC21D6" w:rsidRPr="005424B3">
              <w:rPr>
                <w:lang w:val="nb-NO"/>
              </w:rPr>
              <w:t xml:space="preserve">ớng dẫn bài tập </w:t>
            </w:r>
            <w:r w:rsidRPr="005424B3">
              <w:rPr>
                <w:lang w:val="nb-NO"/>
              </w:rPr>
              <w:t>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2F5C0AD" w14:textId="77777777" w:rsidR="00B021D7" w:rsidRPr="005424B3" w:rsidRDefault="00B021D7" w:rsidP="00F635EE">
            <w:pPr>
              <w:rPr>
                <w:lang w:val="nb-NO"/>
              </w:rPr>
            </w:pPr>
            <w:r w:rsidRPr="005424B3">
              <w:rPr>
                <w:lang w:val="de-DE"/>
              </w:rPr>
              <w:t xml:space="preserve">Học sinh lắng nghe và ghi chép những nội dung cần thiết. </w:t>
            </w:r>
            <w:r w:rsidRPr="005424B3">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8ED9D9D" w14:textId="77777777" w:rsidR="00B021D7" w:rsidRPr="005424B3" w:rsidRDefault="00B021D7" w:rsidP="00F635EE">
            <w:pPr>
              <w:jc w:val="center"/>
              <w:rPr>
                <w:lang w:val="nb-NO"/>
              </w:rPr>
            </w:pPr>
          </w:p>
          <w:p w14:paraId="2EC4781D" w14:textId="4ABB5338" w:rsidR="00B021D7" w:rsidRPr="005424B3" w:rsidRDefault="00FE64AA" w:rsidP="00F635EE">
            <w:pPr>
              <w:jc w:val="center"/>
              <w:rPr>
                <w:lang w:val="nb-NO"/>
              </w:rPr>
            </w:pPr>
            <w:r>
              <w:rPr>
                <w:lang w:val="pt-BR"/>
              </w:rPr>
              <w:t>10</w:t>
            </w:r>
            <w:r w:rsidR="00B021D7" w:rsidRPr="005424B3">
              <w:rPr>
                <w:lang w:val="pt-BR"/>
              </w:rPr>
              <w:t xml:space="preserve"> phút</w:t>
            </w:r>
          </w:p>
        </w:tc>
      </w:tr>
      <w:tr w:rsidR="00B021D7" w:rsidRPr="005424B3" w14:paraId="59A6C43C"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4698A4FA" w14:textId="77777777" w:rsidR="00B021D7" w:rsidRPr="005424B3" w:rsidRDefault="00B021D7" w:rsidP="00F635EE">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8FDD380" w14:textId="77777777" w:rsidR="00B021D7" w:rsidRPr="005424B3" w:rsidRDefault="00B021D7" w:rsidP="00F635EE">
            <w:pPr>
              <w:rPr>
                <w:b/>
                <w:bCs/>
                <w:u w:val="single"/>
                <w:lang w:val="pt-BR"/>
              </w:rPr>
            </w:pPr>
            <w:r w:rsidRPr="005424B3">
              <w:rPr>
                <w:b/>
                <w:bCs/>
                <w:u w:val="single"/>
                <w:lang w:val="pt-BR"/>
              </w:rPr>
              <w:t>Hướng dẫn tự học</w:t>
            </w:r>
          </w:p>
          <w:p w14:paraId="7918219A" w14:textId="2688DC9C" w:rsidR="00B021D7" w:rsidRPr="005424B3" w:rsidRDefault="00FC21D6" w:rsidP="00F635EE">
            <w:pPr>
              <w:rPr>
                <w:bCs/>
                <w:u w:val="single"/>
                <w:lang w:val="nb-NO"/>
              </w:rPr>
            </w:pPr>
            <w:r w:rsidRPr="005424B3">
              <w:rPr>
                <w:lang w:val="pt-BR"/>
              </w:rPr>
              <w:t>- Học bài, làm bài tập</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25B543F" w14:textId="77777777" w:rsidR="00B021D7" w:rsidRPr="005424B3" w:rsidRDefault="00B021D7" w:rsidP="00F635EE">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2EB3346" w14:textId="4255C8D4" w:rsidR="00B021D7" w:rsidRPr="005424B3" w:rsidRDefault="00B021D7" w:rsidP="00FC21D6">
            <w:pPr>
              <w:rPr>
                <w:lang w:val="pt-BR"/>
              </w:rPr>
            </w:pPr>
            <w:r w:rsidRPr="005424B3">
              <w:rPr>
                <w:lang w:val="pt-BR"/>
              </w:rPr>
              <w:t xml:space="preserve">Học sinh giải bài tập, tự nghiên cứu nội dung mới trước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41AB716" w14:textId="3406919F" w:rsidR="00B021D7" w:rsidRPr="005424B3" w:rsidRDefault="00FE64AA" w:rsidP="00F635EE">
            <w:pPr>
              <w:jc w:val="center"/>
              <w:rPr>
                <w:lang w:val="pt-BR"/>
              </w:rPr>
            </w:pPr>
            <w:r>
              <w:rPr>
                <w:lang w:val="pt-BR"/>
              </w:rPr>
              <w:t>5</w:t>
            </w:r>
          </w:p>
          <w:p w14:paraId="5FEE7260" w14:textId="77777777" w:rsidR="00B021D7" w:rsidRPr="005424B3" w:rsidRDefault="00B021D7" w:rsidP="00F635EE">
            <w:pPr>
              <w:jc w:val="center"/>
              <w:rPr>
                <w:lang w:val="pt-BR"/>
              </w:rPr>
            </w:pPr>
            <w:r w:rsidRPr="005424B3">
              <w:rPr>
                <w:lang w:val="pt-BR"/>
              </w:rPr>
              <w:t>phút</w:t>
            </w:r>
          </w:p>
        </w:tc>
      </w:tr>
    </w:tbl>
    <w:p w14:paraId="6DC31932" w14:textId="77777777" w:rsidR="00B021D7" w:rsidRPr="005424B3" w:rsidRDefault="00B021D7" w:rsidP="00B021D7">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B021D7" w:rsidRPr="005424B3" w14:paraId="5923CC22" w14:textId="77777777" w:rsidTr="00F635EE">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0AA867A" w14:textId="77777777" w:rsidR="00B021D7" w:rsidRPr="005424B3" w:rsidRDefault="00B021D7" w:rsidP="00F635EE">
            <w:pPr>
              <w:rPr>
                <w:u w:val="single"/>
                <w:lang w:val="pt-BR"/>
              </w:rPr>
            </w:pPr>
          </w:p>
          <w:p w14:paraId="58F5E523" w14:textId="77777777" w:rsidR="00B021D7" w:rsidRPr="005424B3" w:rsidRDefault="00B021D7" w:rsidP="00F635EE">
            <w:pPr>
              <w:rPr>
                <w:u w:val="single"/>
                <w:lang w:val="pt-BR"/>
              </w:rPr>
            </w:pPr>
          </w:p>
          <w:p w14:paraId="6C64626D" w14:textId="77777777" w:rsidR="00B021D7" w:rsidRPr="005424B3" w:rsidRDefault="00B021D7" w:rsidP="00F635EE">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6220F352" w14:textId="77777777" w:rsidR="00B021D7" w:rsidRPr="005424B3" w:rsidRDefault="00B021D7" w:rsidP="00F635EE">
            <w:pPr>
              <w:jc w:val="both"/>
            </w:pPr>
            <w:r w:rsidRPr="005424B3">
              <w:t xml:space="preserve">1. </w:t>
            </w:r>
            <w:r w:rsidRPr="005424B3">
              <w:rPr>
                <w:i/>
                <w:iCs/>
              </w:rPr>
              <w:t xml:space="preserve">Giáo trình hóa học 1, </w:t>
            </w:r>
            <w:r w:rsidRPr="005424B3">
              <w:t>Trường CĐ lý tự trọng Tp. HCM, năm 2018.</w:t>
            </w:r>
          </w:p>
          <w:p w14:paraId="25237711" w14:textId="77777777" w:rsidR="00B021D7" w:rsidRPr="005424B3" w:rsidRDefault="00B021D7" w:rsidP="00F635EE">
            <w:pPr>
              <w:jc w:val="both"/>
            </w:pPr>
            <w:r w:rsidRPr="005424B3">
              <w:t xml:space="preserve">2. </w:t>
            </w:r>
            <w:r w:rsidRPr="005424B3">
              <w:rPr>
                <w:lang w:val="vi-VN"/>
              </w:rPr>
              <w:t>Nguyễn Xuân Trường</w:t>
            </w:r>
            <w:r w:rsidRPr="005424B3">
              <w:t xml:space="preserve">, </w:t>
            </w:r>
            <w:r w:rsidRPr="005424B3">
              <w:rPr>
                <w:i/>
                <w:iCs/>
              </w:rPr>
              <w:t xml:space="preserve">Hóa học 10, </w:t>
            </w:r>
            <w:r w:rsidRPr="005424B3">
              <w:rPr>
                <w:lang w:val="vi-VN"/>
              </w:rPr>
              <w:t>NXB Giáo dục Việt Nam</w:t>
            </w:r>
            <w:r w:rsidRPr="005424B3">
              <w:t>, năm 2015.</w:t>
            </w:r>
          </w:p>
          <w:p w14:paraId="5C9B9EB1" w14:textId="77777777" w:rsidR="00B021D7" w:rsidRPr="005424B3" w:rsidRDefault="00B021D7" w:rsidP="00F635EE">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10, </w:t>
            </w:r>
            <w:r w:rsidRPr="005424B3">
              <w:rPr>
                <w:lang w:val="vi-VN"/>
              </w:rPr>
              <w:t>NXB Giáo dục Việt Nam</w:t>
            </w:r>
            <w:r w:rsidRPr="005424B3">
              <w:t>, năm 2015.</w:t>
            </w:r>
          </w:p>
        </w:tc>
      </w:tr>
      <w:tr w:rsidR="00B021D7" w:rsidRPr="005424B3" w14:paraId="49775A5D" w14:textId="77777777" w:rsidTr="00F63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4D5B1A67" w14:textId="77777777" w:rsidR="00B021D7" w:rsidRPr="005424B3" w:rsidRDefault="00B021D7" w:rsidP="00F635EE">
            <w:pPr>
              <w:rPr>
                <w:lang w:val="pt-BR"/>
              </w:rPr>
            </w:pPr>
          </w:p>
          <w:p w14:paraId="3B10CA65" w14:textId="77777777" w:rsidR="00B021D7" w:rsidRPr="005424B3" w:rsidRDefault="00B021D7" w:rsidP="00F635EE">
            <w:pPr>
              <w:jc w:val="center"/>
              <w:rPr>
                <w:b/>
                <w:bCs/>
                <w:lang w:val="pt-BR"/>
              </w:rPr>
            </w:pPr>
            <w:r w:rsidRPr="005424B3">
              <w:rPr>
                <w:b/>
                <w:bCs/>
                <w:lang w:val="pt-BR"/>
              </w:rPr>
              <w:t>Trưởng tổ môn</w:t>
            </w:r>
          </w:p>
          <w:p w14:paraId="714BFC3B" w14:textId="77777777" w:rsidR="00FC21D6" w:rsidRPr="005424B3" w:rsidRDefault="00FC21D6" w:rsidP="00F635EE">
            <w:pPr>
              <w:jc w:val="center"/>
              <w:rPr>
                <w:b/>
                <w:bCs/>
                <w:lang w:val="pt-BR"/>
              </w:rPr>
            </w:pPr>
          </w:p>
          <w:p w14:paraId="0B184B70" w14:textId="77777777" w:rsidR="00FC21D6" w:rsidRPr="005424B3" w:rsidRDefault="00FC21D6" w:rsidP="00F635EE">
            <w:pPr>
              <w:jc w:val="center"/>
              <w:rPr>
                <w:b/>
                <w:bCs/>
                <w:lang w:val="pt-BR"/>
              </w:rPr>
            </w:pPr>
          </w:p>
          <w:p w14:paraId="3E12BFA9" w14:textId="77777777" w:rsidR="00FC21D6" w:rsidRPr="005424B3" w:rsidRDefault="00FC21D6" w:rsidP="00F635EE">
            <w:pPr>
              <w:jc w:val="center"/>
              <w:rPr>
                <w:b/>
                <w:bCs/>
                <w:lang w:val="pt-BR"/>
              </w:rPr>
            </w:pPr>
          </w:p>
          <w:p w14:paraId="1969BCDA" w14:textId="790262AB" w:rsidR="00B021D7" w:rsidRPr="005424B3" w:rsidRDefault="00B021D7" w:rsidP="00FC21D6">
            <w:pPr>
              <w:jc w:val="center"/>
              <w:rPr>
                <w:b/>
                <w:bCs/>
                <w:lang w:val="pt-BR"/>
              </w:rPr>
            </w:pPr>
            <w:r w:rsidRPr="005424B3">
              <w:rPr>
                <w:b/>
                <w:bCs/>
                <w:lang w:val="vi-VN"/>
              </w:rPr>
              <w:t xml:space="preserve">   </w:t>
            </w:r>
            <w:r w:rsidRPr="005424B3">
              <w:rPr>
                <w:b/>
                <w:bCs/>
                <w:lang w:val="pt-BR"/>
              </w:rPr>
              <w:t>Nguyễn Thị Huyền Nga</w:t>
            </w:r>
          </w:p>
        </w:tc>
        <w:tc>
          <w:tcPr>
            <w:tcW w:w="6205" w:type="dxa"/>
            <w:shd w:val="clear" w:color="auto" w:fill="auto"/>
          </w:tcPr>
          <w:p w14:paraId="087EAE1F" w14:textId="77777777" w:rsidR="00B021D7" w:rsidRPr="005424B3" w:rsidRDefault="00B021D7" w:rsidP="00F635EE">
            <w:pPr>
              <w:rPr>
                <w:lang w:val="pt-BR"/>
              </w:rPr>
            </w:pPr>
          </w:p>
          <w:p w14:paraId="7EEA9434" w14:textId="77777777" w:rsidR="00B021D7" w:rsidRPr="005424B3" w:rsidRDefault="00B021D7" w:rsidP="00F635EE">
            <w:pPr>
              <w:ind w:left="1420"/>
              <w:rPr>
                <w:i/>
                <w:lang w:val="pt-BR"/>
              </w:rPr>
            </w:pPr>
            <w:r w:rsidRPr="005424B3">
              <w:rPr>
                <w:i/>
                <w:lang w:val="pt-BR"/>
              </w:rPr>
              <w:t xml:space="preserve">Tp. Hồ Chí Minh, ngày      tháng      năm 20 </w:t>
            </w:r>
          </w:p>
          <w:p w14:paraId="084490E5" w14:textId="77777777" w:rsidR="00B021D7" w:rsidRPr="005424B3" w:rsidRDefault="00B021D7" w:rsidP="00F635EE">
            <w:pPr>
              <w:jc w:val="center"/>
              <w:rPr>
                <w:lang w:val="pt-BR"/>
              </w:rPr>
            </w:pPr>
            <w:r w:rsidRPr="005424B3">
              <w:rPr>
                <w:b/>
                <w:lang w:val="pt-BR"/>
              </w:rPr>
              <w:t>Giảng viên</w:t>
            </w:r>
          </w:p>
        </w:tc>
      </w:tr>
    </w:tbl>
    <w:p w14:paraId="0871425B" w14:textId="77777777" w:rsidR="00B021D7" w:rsidRPr="005424B3" w:rsidRDefault="00B021D7">
      <w:r w:rsidRPr="005424B3">
        <w:br w:type="page"/>
      </w:r>
    </w:p>
    <w:tbl>
      <w:tblPr>
        <w:tblW w:w="10632" w:type="dxa"/>
        <w:tblInd w:w="108" w:type="dxa"/>
        <w:tblLook w:val="01E0" w:firstRow="1" w:lastRow="1" w:firstColumn="1" w:lastColumn="1" w:noHBand="0" w:noVBand="0"/>
      </w:tblPr>
      <w:tblGrid>
        <w:gridCol w:w="4500"/>
        <w:gridCol w:w="6132"/>
      </w:tblGrid>
      <w:tr w:rsidR="00B021D7" w:rsidRPr="005424B3" w14:paraId="039C31DD" w14:textId="77777777" w:rsidTr="006821AB">
        <w:tc>
          <w:tcPr>
            <w:tcW w:w="4500" w:type="dxa"/>
            <w:shd w:val="clear" w:color="auto" w:fill="auto"/>
          </w:tcPr>
          <w:p w14:paraId="7C0B407F" w14:textId="0F5A1910" w:rsidR="00B021D7" w:rsidRPr="005424B3" w:rsidRDefault="00B021D7" w:rsidP="00F635EE">
            <w:pPr>
              <w:rPr>
                <w:lang w:val="pt-BR"/>
              </w:rPr>
            </w:pPr>
            <w:r w:rsidRPr="005424B3">
              <w:lastRenderedPageBreak/>
              <w:br w:type="page"/>
            </w:r>
            <w:r w:rsidRPr="005424B3">
              <w:rPr>
                <w:lang w:val="pt-BR"/>
              </w:rPr>
              <w:t>Giáo án số:  0</w:t>
            </w:r>
            <w:r w:rsidR="00FE64AA">
              <w:rPr>
                <w:lang w:val="pt-BR"/>
              </w:rPr>
              <w:t>7</w:t>
            </w:r>
          </w:p>
        </w:tc>
        <w:tc>
          <w:tcPr>
            <w:tcW w:w="6132" w:type="dxa"/>
            <w:shd w:val="clear" w:color="auto" w:fill="auto"/>
          </w:tcPr>
          <w:p w14:paraId="56B6451E" w14:textId="3D090577" w:rsidR="00B021D7" w:rsidRPr="005424B3" w:rsidRDefault="00B021D7" w:rsidP="00F635EE">
            <w:r w:rsidRPr="005424B3">
              <w:t xml:space="preserve">Thời gian thực hiện: </w:t>
            </w:r>
            <w:r w:rsidR="002C34E1">
              <w:t xml:space="preserve">2 </w:t>
            </w:r>
            <w:r w:rsidRPr="005424B3">
              <w:t>tiết</w:t>
            </w:r>
          </w:p>
          <w:p w14:paraId="298668D7" w14:textId="7A52E22C" w:rsidR="00B021D7" w:rsidRPr="005424B3" w:rsidRDefault="006821AB" w:rsidP="00F635EE">
            <w:pPr>
              <w:tabs>
                <w:tab w:val="right" w:leader="dot" w:pos="3331"/>
              </w:tabs>
            </w:pPr>
            <w:r w:rsidRPr="005424B3">
              <w:t xml:space="preserve">Tên chương: </w:t>
            </w:r>
            <w:r w:rsidRPr="005424B3">
              <w:rPr>
                <w:b/>
                <w:bCs/>
              </w:rPr>
              <w:t xml:space="preserve">CHƯƠNG VII: </w:t>
            </w:r>
            <w:r w:rsidRPr="005424B3">
              <w:rPr>
                <w:b/>
              </w:rPr>
              <w:t>SỰ ĐIỆN LI</w:t>
            </w:r>
          </w:p>
          <w:p w14:paraId="2470CAE3" w14:textId="77777777" w:rsidR="00B021D7" w:rsidRPr="005424B3" w:rsidRDefault="00B021D7" w:rsidP="00F635EE">
            <w:r w:rsidRPr="005424B3">
              <w:t xml:space="preserve">Thực hiện ngày                  tháng                 năm 20 </w:t>
            </w:r>
          </w:p>
          <w:p w14:paraId="16242495" w14:textId="77777777" w:rsidR="00B021D7" w:rsidRPr="005424B3" w:rsidRDefault="00B021D7" w:rsidP="00F635EE">
            <w:r w:rsidRPr="005424B3">
              <w:t xml:space="preserve"> </w:t>
            </w:r>
          </w:p>
        </w:tc>
      </w:tr>
    </w:tbl>
    <w:p w14:paraId="1A319493" w14:textId="5EB61A7B" w:rsidR="00B021D7" w:rsidRPr="005424B3" w:rsidRDefault="00B021D7" w:rsidP="006821AB">
      <w:pPr>
        <w:rPr>
          <w:b/>
          <w:lang w:val="pt-BR"/>
        </w:rPr>
      </w:pPr>
      <w:r w:rsidRPr="005424B3">
        <w:rPr>
          <w:lang w:val="it-IT"/>
        </w:rPr>
        <w:t xml:space="preserve">Tên bài: </w:t>
      </w:r>
      <w:r w:rsidRPr="005424B3">
        <w:rPr>
          <w:lang w:val="it-IT"/>
        </w:rPr>
        <w:tab/>
      </w:r>
      <w:r w:rsidRPr="005424B3">
        <w:rPr>
          <w:lang w:val="it-IT"/>
        </w:rPr>
        <w:tab/>
      </w:r>
      <w:r w:rsidR="00FC21D6" w:rsidRPr="005424B3">
        <w:rPr>
          <w:b/>
          <w:i/>
        </w:rPr>
        <w:t>Bài 24</w:t>
      </w:r>
      <w:r w:rsidRPr="005424B3">
        <w:rPr>
          <w:b/>
          <w:i/>
        </w:rPr>
        <w:t>:</w:t>
      </w:r>
      <w:r w:rsidR="006821AB" w:rsidRPr="005424B3">
        <w:rPr>
          <w:b/>
          <w:lang w:val="pt-BR"/>
        </w:rPr>
        <w:t xml:space="preserve"> SỰ ĐIỆN LI CỦA NƯỚC - PH</w:t>
      </w:r>
    </w:p>
    <w:p w14:paraId="7B1D8219" w14:textId="77777777" w:rsidR="00B021D7" w:rsidRPr="005424B3" w:rsidRDefault="00B021D7" w:rsidP="00B021D7">
      <w:pPr>
        <w:rPr>
          <w:b/>
          <w:u w:val="single"/>
          <w:lang w:val="it-IT"/>
        </w:rPr>
      </w:pPr>
      <w:r w:rsidRPr="005424B3">
        <w:rPr>
          <w:b/>
          <w:u w:val="single"/>
          <w:lang w:val="it-IT"/>
        </w:rPr>
        <w:t xml:space="preserve">Mục tiêu của bài: </w:t>
      </w:r>
    </w:p>
    <w:p w14:paraId="3614E9DA" w14:textId="77777777" w:rsidR="00B021D7" w:rsidRPr="005424B3" w:rsidRDefault="00B021D7" w:rsidP="00B021D7">
      <w:pPr>
        <w:rPr>
          <w:b/>
          <w:lang w:val="it-IT"/>
        </w:rPr>
      </w:pPr>
      <w:r w:rsidRPr="005424B3">
        <w:rPr>
          <w:lang w:val="it-IT"/>
        </w:rPr>
        <w:t xml:space="preserve">Sau khi học xong bài này người học có khả năng: </w:t>
      </w:r>
    </w:p>
    <w:p w14:paraId="1ED7979C" w14:textId="5377E128" w:rsidR="006821AB" w:rsidRPr="005424B3" w:rsidRDefault="006821AB" w:rsidP="006821AB">
      <w:pPr>
        <w:tabs>
          <w:tab w:val="left" w:pos="360"/>
        </w:tabs>
        <w:spacing w:before="20"/>
        <w:ind w:right="18"/>
        <w:rPr>
          <w:lang w:val="it-IT"/>
        </w:rPr>
      </w:pPr>
      <w:r w:rsidRPr="005424B3">
        <w:rPr>
          <w:b/>
          <w:lang w:val="it-IT"/>
        </w:rPr>
        <w:t>1.</w:t>
      </w:r>
      <w:r w:rsidRPr="005424B3">
        <w:rPr>
          <w:b/>
          <w:u w:val="single"/>
          <w:lang w:val="it-IT"/>
        </w:rPr>
        <w:t>Kiến thức</w:t>
      </w:r>
      <w:r w:rsidRPr="005424B3">
        <w:rPr>
          <w:b/>
          <w:lang w:val="it-IT"/>
        </w:rPr>
        <w:t>:</w:t>
      </w:r>
    </w:p>
    <w:p w14:paraId="4FE00B8B" w14:textId="77777777" w:rsidR="006821AB" w:rsidRPr="005424B3" w:rsidRDefault="006821AB" w:rsidP="006821AB">
      <w:pPr>
        <w:tabs>
          <w:tab w:val="left" w:pos="360"/>
        </w:tabs>
        <w:spacing w:before="20"/>
        <w:ind w:right="18" w:firstLine="600"/>
        <w:rPr>
          <w:lang w:val="it-IT"/>
        </w:rPr>
      </w:pPr>
      <w:r w:rsidRPr="005424B3">
        <w:rPr>
          <w:lang w:val="it-IT"/>
        </w:rPr>
        <w:t>- Khái niệm về pH, định nghĩa môi trường axit, môi trường trung tính và môi trường kiềm.</w:t>
      </w:r>
    </w:p>
    <w:p w14:paraId="6127C576" w14:textId="77777777" w:rsidR="006821AB" w:rsidRPr="005424B3" w:rsidRDefault="006821AB" w:rsidP="006821AB">
      <w:pPr>
        <w:ind w:right="18" w:firstLine="600"/>
        <w:rPr>
          <w:lang w:val="it-IT"/>
        </w:rPr>
      </w:pPr>
      <w:r w:rsidRPr="005424B3">
        <w:rPr>
          <w:lang w:val="it-IT"/>
        </w:rPr>
        <w:t>- Chất chỉ thị axit - bazơ : quỳ tím, phenolphtalein và giấy chỉ thị vạn năng</w:t>
      </w:r>
    </w:p>
    <w:p w14:paraId="4DCF2445" w14:textId="77777777" w:rsidR="006821AB" w:rsidRPr="005424B3" w:rsidRDefault="006821AB" w:rsidP="006821AB">
      <w:pPr>
        <w:rPr>
          <w:b/>
          <w:lang w:val="it-IT"/>
        </w:rPr>
      </w:pPr>
      <w:r w:rsidRPr="005424B3">
        <w:rPr>
          <w:b/>
          <w:lang w:val="it-IT"/>
        </w:rPr>
        <w:t>2.</w:t>
      </w:r>
      <w:r w:rsidRPr="005424B3">
        <w:rPr>
          <w:b/>
          <w:u w:val="single"/>
          <w:lang w:val="it-IT"/>
        </w:rPr>
        <w:t>Kĩ năng</w:t>
      </w:r>
      <w:r w:rsidRPr="005424B3">
        <w:rPr>
          <w:b/>
          <w:lang w:val="it-IT"/>
        </w:rPr>
        <w:t xml:space="preserve">: </w:t>
      </w:r>
    </w:p>
    <w:p w14:paraId="1EAF5431" w14:textId="77777777" w:rsidR="006821AB" w:rsidRPr="005424B3" w:rsidRDefault="006821AB" w:rsidP="006821AB">
      <w:pPr>
        <w:tabs>
          <w:tab w:val="left" w:pos="360"/>
        </w:tabs>
        <w:spacing w:before="20"/>
        <w:ind w:right="18" w:firstLine="600"/>
        <w:rPr>
          <w:lang w:val="it-IT"/>
        </w:rPr>
      </w:pPr>
      <w:r w:rsidRPr="005424B3">
        <w:rPr>
          <w:lang w:val="it-IT"/>
        </w:rPr>
        <w:t xml:space="preserve">- Tính pH của dung dịch axit mạnh, bazơ mạnh.     </w:t>
      </w:r>
    </w:p>
    <w:p w14:paraId="473DAF92" w14:textId="756C48D1" w:rsidR="006821AB" w:rsidRPr="005424B3" w:rsidRDefault="006821AB" w:rsidP="006821AB">
      <w:pPr>
        <w:tabs>
          <w:tab w:val="left" w:pos="360"/>
        </w:tabs>
        <w:spacing w:before="20"/>
        <w:ind w:right="18" w:firstLine="600"/>
        <w:rPr>
          <w:lang w:val="it-IT"/>
        </w:rPr>
      </w:pPr>
      <w:r w:rsidRPr="005424B3">
        <w:rPr>
          <w:lang w:val="it-IT"/>
        </w:rPr>
        <w:t>- Xác định được môi trường của dung dịch bằng cách sử dụng giấy chỉ thị vạn năng.</w:t>
      </w:r>
    </w:p>
    <w:p w14:paraId="248550BA" w14:textId="77777777" w:rsidR="006821AB" w:rsidRPr="005424B3" w:rsidRDefault="006821AB" w:rsidP="006821AB">
      <w:pPr>
        <w:rPr>
          <w:lang w:val="it-IT"/>
        </w:rPr>
      </w:pPr>
      <w:r w:rsidRPr="005424B3">
        <w:rPr>
          <w:b/>
          <w:lang w:val="it-IT"/>
        </w:rPr>
        <w:t>3.</w:t>
      </w:r>
      <w:r w:rsidRPr="005424B3">
        <w:rPr>
          <w:b/>
          <w:u w:val="single"/>
          <w:lang w:val="it-IT"/>
        </w:rPr>
        <w:t>Thái độ</w:t>
      </w:r>
      <w:r w:rsidRPr="005424B3">
        <w:rPr>
          <w:b/>
          <w:lang w:val="it-IT"/>
        </w:rPr>
        <w:t xml:space="preserve">: </w:t>
      </w:r>
      <w:r w:rsidRPr="005424B3">
        <w:rPr>
          <w:lang w:val="it-IT"/>
        </w:rPr>
        <w:t>Kích thích sự hứng thú với bộ môn, phát huy khả năng tư duy của học sinh</w:t>
      </w:r>
    </w:p>
    <w:p w14:paraId="0B3F3490" w14:textId="77777777" w:rsidR="00B021D7" w:rsidRPr="005424B3" w:rsidRDefault="00B021D7" w:rsidP="00B021D7">
      <w:pPr>
        <w:rPr>
          <w:b/>
          <w:lang w:val="it-IT"/>
        </w:rPr>
      </w:pPr>
      <w:r w:rsidRPr="005424B3">
        <w:rPr>
          <w:b/>
          <w:lang w:val="it-IT"/>
        </w:rPr>
        <w:t>Đồ dùng và phương tiện dạy học:</w:t>
      </w:r>
    </w:p>
    <w:p w14:paraId="12D03A2D" w14:textId="77777777" w:rsidR="00B021D7" w:rsidRPr="005424B3" w:rsidRDefault="00B021D7" w:rsidP="00B021D7">
      <w:pPr>
        <w:rPr>
          <w:lang w:val="it-IT"/>
        </w:rPr>
      </w:pPr>
      <w:r w:rsidRPr="005424B3">
        <w:rPr>
          <w:lang w:val="it-IT"/>
        </w:rPr>
        <w:t>Máy chiếu, màn ảnh, máy tính, bảng, phấn.</w:t>
      </w:r>
    </w:p>
    <w:p w14:paraId="59549D39" w14:textId="77777777" w:rsidR="00B021D7" w:rsidRPr="005424B3" w:rsidRDefault="00B021D7" w:rsidP="00B021D7">
      <w:pPr>
        <w:rPr>
          <w:lang w:val="it-IT"/>
        </w:rPr>
      </w:pPr>
      <w:r w:rsidRPr="005424B3">
        <w:rPr>
          <w:b/>
          <w:lang w:val="it-IT"/>
        </w:rPr>
        <w:t xml:space="preserve">I. Ổn định lớp học:                                                 </w:t>
      </w:r>
      <w:r w:rsidRPr="005424B3">
        <w:rPr>
          <w:lang w:val="it-IT"/>
        </w:rPr>
        <w:t>Thời gian:  05 phút.</w:t>
      </w:r>
    </w:p>
    <w:p w14:paraId="1E207B7C" w14:textId="77777777" w:rsidR="00B021D7" w:rsidRPr="005424B3" w:rsidRDefault="00B021D7" w:rsidP="00B021D7">
      <w:pPr>
        <w:rPr>
          <w:lang w:val="it-IT"/>
        </w:rPr>
      </w:pPr>
      <w:r w:rsidRPr="005424B3">
        <w:rPr>
          <w:lang w:val="it-IT"/>
        </w:rPr>
        <w:t>Số học sinh vắng:…………Tên:……………………………………………………..................................</w:t>
      </w:r>
    </w:p>
    <w:p w14:paraId="5F2E0D7A" w14:textId="77777777" w:rsidR="00B021D7" w:rsidRPr="005424B3" w:rsidRDefault="00B021D7" w:rsidP="00B021D7">
      <w:pPr>
        <w:rPr>
          <w:lang w:val="it-IT"/>
        </w:rPr>
      </w:pPr>
      <w:r w:rsidRPr="005424B3">
        <w:rPr>
          <w:lang w:val="it-IT"/>
        </w:rPr>
        <w:t>......................................................................................................................................................................</w:t>
      </w:r>
    </w:p>
    <w:p w14:paraId="04C7DB77" w14:textId="77777777" w:rsidR="00B021D7" w:rsidRPr="005424B3" w:rsidRDefault="00B021D7" w:rsidP="00B021D7">
      <w:pPr>
        <w:rPr>
          <w:b/>
          <w:lang w:val="sv-SE"/>
        </w:rPr>
      </w:pPr>
      <w:r w:rsidRPr="005424B3">
        <w:rPr>
          <w:b/>
          <w:lang w:val="sv-SE"/>
        </w:rPr>
        <w:t>II. Thực hiện bài học:</w:t>
      </w:r>
    </w:p>
    <w:p w14:paraId="023B050E" w14:textId="77777777" w:rsidR="00B021D7" w:rsidRPr="005424B3" w:rsidRDefault="00B021D7" w:rsidP="00B021D7">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B021D7" w:rsidRPr="005424B3" w14:paraId="3879BC4D" w14:textId="77777777" w:rsidTr="00F635EE">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3D8CA1" w14:textId="77777777" w:rsidR="00B021D7" w:rsidRPr="005424B3" w:rsidRDefault="00B021D7" w:rsidP="00F635EE">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48CC37" w14:textId="77777777" w:rsidR="00B021D7" w:rsidRPr="005424B3" w:rsidRDefault="00B021D7" w:rsidP="00F635EE">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F2EA6" w14:textId="77777777" w:rsidR="00B021D7" w:rsidRPr="005424B3" w:rsidRDefault="00B021D7" w:rsidP="00F635EE">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3D79E3" w14:textId="77777777" w:rsidR="00B021D7" w:rsidRPr="005424B3" w:rsidRDefault="00B021D7" w:rsidP="00F635EE">
            <w:pPr>
              <w:jc w:val="center"/>
              <w:rPr>
                <w:lang w:val="de-DE"/>
              </w:rPr>
            </w:pPr>
            <w:r w:rsidRPr="005424B3">
              <w:rPr>
                <w:lang w:val="de-DE"/>
              </w:rPr>
              <w:t>Thời gian</w:t>
            </w:r>
          </w:p>
        </w:tc>
      </w:tr>
      <w:tr w:rsidR="00B021D7" w:rsidRPr="005424B3" w14:paraId="010B9B73" w14:textId="77777777" w:rsidTr="00F635EE">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39B0B6" w14:textId="77777777" w:rsidR="00B021D7" w:rsidRPr="005424B3" w:rsidRDefault="00B021D7" w:rsidP="00F635EE">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3D0EB0" w14:textId="77777777" w:rsidR="00B021D7" w:rsidRPr="005424B3" w:rsidRDefault="00B021D7" w:rsidP="00F635EE">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7A691DDF"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2DABED19"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B39FF0" w14:textId="77777777" w:rsidR="00B021D7" w:rsidRPr="005424B3" w:rsidRDefault="00B021D7" w:rsidP="00F635EE">
            <w:pPr>
              <w:jc w:val="center"/>
              <w:rPr>
                <w:lang w:val="de-DE"/>
              </w:rPr>
            </w:pPr>
          </w:p>
        </w:tc>
      </w:tr>
      <w:tr w:rsidR="00B021D7" w:rsidRPr="005424B3" w14:paraId="44F23548"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3557356A" w14:textId="77777777" w:rsidR="00B021D7" w:rsidRPr="005424B3" w:rsidRDefault="00B021D7" w:rsidP="00F635EE">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DA8E48B" w14:textId="77777777" w:rsidR="00B021D7" w:rsidRPr="005424B3" w:rsidRDefault="00B021D7" w:rsidP="00F635EE">
            <w:pPr>
              <w:rPr>
                <w:lang w:val="de-DE"/>
              </w:rPr>
            </w:pPr>
            <w:r w:rsidRPr="005424B3">
              <w:rPr>
                <w:b/>
                <w:bCs/>
                <w:u w:val="single"/>
                <w:lang w:val="de-DE"/>
              </w:rPr>
              <w:t>Dẫn nhập</w:t>
            </w:r>
          </w:p>
          <w:p w14:paraId="0354A751" w14:textId="216AB22B" w:rsidR="00B021D7" w:rsidRPr="005424B3" w:rsidRDefault="006821AB" w:rsidP="00F635EE">
            <w:pPr>
              <w:jc w:val="both"/>
              <w:rPr>
                <w:lang w:val="de-DE"/>
              </w:rPr>
            </w:pPr>
            <w:r w:rsidRPr="005424B3">
              <w:rPr>
                <w:lang w:val="de-DE"/>
              </w:rPr>
              <w:t xml:space="preserve">Nói về axit bazo muối </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6027567" w14:textId="53B55A10" w:rsidR="00B021D7" w:rsidRPr="005424B3" w:rsidRDefault="006821AB" w:rsidP="00F635EE">
            <w:pPr>
              <w:rPr>
                <w:lang w:val="de-DE"/>
              </w:rPr>
            </w:pPr>
            <w:r w:rsidRPr="005424B3">
              <w:rPr>
                <w:lang w:val="de-DE"/>
              </w:rPr>
              <w:t>- GV trình bày-</w:t>
            </w:r>
            <w:r w:rsidR="00B021D7" w:rsidRPr="005424B3">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D272837" w14:textId="4F6BC1A7" w:rsidR="00B021D7" w:rsidRPr="005424B3" w:rsidRDefault="00B021D7" w:rsidP="00F635EE">
            <w:pPr>
              <w:rPr>
                <w:lang w:val="de-DE"/>
              </w:rPr>
            </w:pPr>
            <w:r w:rsidRPr="005424B3">
              <w:rPr>
                <w:lang w:val="de-DE"/>
              </w:rPr>
              <w:t xml:space="preserve">- </w:t>
            </w:r>
            <w:r w:rsidRPr="005424B3">
              <w:rPr>
                <w:lang w:val="nb-NO"/>
              </w:rPr>
              <w:t>HS theo dõi, ghi bài và t</w:t>
            </w:r>
            <w:r w:rsidRPr="005424B3">
              <w:rPr>
                <w:lang w:val="de-DE"/>
              </w:rPr>
              <w:t xml:space="preserve">rả lời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9E1B1CD" w14:textId="0E8042AC" w:rsidR="00B021D7" w:rsidRPr="005424B3" w:rsidRDefault="00FE64AA" w:rsidP="006821AB">
            <w:pPr>
              <w:rPr>
                <w:lang w:val="pt-BR"/>
              </w:rPr>
            </w:pPr>
            <w:r>
              <w:rPr>
                <w:lang w:val="pt-BR"/>
              </w:rPr>
              <w:t>5</w:t>
            </w:r>
          </w:p>
          <w:p w14:paraId="126EEFCD" w14:textId="77777777" w:rsidR="00B021D7" w:rsidRPr="005424B3" w:rsidRDefault="00B021D7" w:rsidP="00F635EE">
            <w:pPr>
              <w:jc w:val="center"/>
              <w:rPr>
                <w:lang w:val="de-DE"/>
              </w:rPr>
            </w:pPr>
            <w:r w:rsidRPr="005424B3">
              <w:rPr>
                <w:lang w:val="pt-BR"/>
              </w:rPr>
              <w:t>phút</w:t>
            </w:r>
            <w:r w:rsidRPr="005424B3">
              <w:rPr>
                <w:lang w:val="de-DE"/>
              </w:rPr>
              <w:t xml:space="preserve"> </w:t>
            </w:r>
          </w:p>
        </w:tc>
      </w:tr>
      <w:tr w:rsidR="00B021D7" w:rsidRPr="005424B3" w14:paraId="6A1C92E8" w14:textId="77777777" w:rsidTr="00F635EE">
        <w:trPr>
          <w:trHeight w:val="1323"/>
        </w:trPr>
        <w:tc>
          <w:tcPr>
            <w:tcW w:w="540" w:type="dxa"/>
            <w:tcBorders>
              <w:top w:val="single" w:sz="4" w:space="0" w:color="auto"/>
              <w:left w:val="single" w:sz="4" w:space="0" w:color="auto"/>
              <w:right w:val="single" w:sz="4" w:space="0" w:color="auto"/>
            </w:tcBorders>
            <w:shd w:val="clear" w:color="auto" w:fill="auto"/>
          </w:tcPr>
          <w:p w14:paraId="1AF2F2A3" w14:textId="77777777" w:rsidR="00B021D7" w:rsidRPr="005424B3" w:rsidRDefault="00B021D7" w:rsidP="00F635EE">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55304C5" w14:textId="77777777" w:rsidR="00B021D7" w:rsidRPr="005424B3" w:rsidRDefault="00B021D7" w:rsidP="00F635EE">
            <w:pPr>
              <w:rPr>
                <w:b/>
                <w:bCs/>
                <w:u w:val="single"/>
                <w:lang w:val="nb-NO"/>
              </w:rPr>
            </w:pPr>
            <w:r w:rsidRPr="005424B3">
              <w:rPr>
                <w:b/>
                <w:bCs/>
                <w:u w:val="single"/>
                <w:lang w:val="nb-NO"/>
              </w:rPr>
              <w:t>Giảng bài mới</w:t>
            </w:r>
          </w:p>
          <w:p w14:paraId="516F6CD7" w14:textId="08038679" w:rsidR="006821AB" w:rsidRPr="005424B3" w:rsidRDefault="006821AB" w:rsidP="006821AB">
            <w:pPr>
              <w:tabs>
                <w:tab w:val="left" w:pos="9360"/>
              </w:tabs>
              <w:jc w:val="both"/>
              <w:rPr>
                <w:b/>
                <w:lang w:val="pt-BR"/>
              </w:rPr>
            </w:pPr>
            <w:r w:rsidRPr="005424B3">
              <w:rPr>
                <w:b/>
                <w:bCs/>
                <w:lang w:val="pt-BR"/>
              </w:rPr>
              <w:t xml:space="preserve">1. </w:t>
            </w:r>
            <w:r w:rsidRPr="005424B3">
              <w:rPr>
                <w:b/>
                <w:bCs/>
                <w:u w:val="single"/>
                <w:lang w:val="pt-BR"/>
              </w:rPr>
              <w:t>Nước là chất điện li rất yếu</w:t>
            </w:r>
            <w:r w:rsidRPr="005424B3">
              <w:rPr>
                <w:b/>
                <w:lang w:val="pt-BR"/>
              </w:rPr>
              <w:t xml:space="preserve">: </w:t>
            </w:r>
          </w:p>
          <w:p w14:paraId="3AAF609A" w14:textId="0A4A8469" w:rsidR="006821AB" w:rsidRPr="005424B3" w:rsidRDefault="006821AB" w:rsidP="006821AB">
            <w:pPr>
              <w:tabs>
                <w:tab w:val="left" w:pos="9360"/>
              </w:tabs>
              <w:jc w:val="both"/>
              <w:rPr>
                <w:b/>
                <w:lang w:val="pt-BR"/>
              </w:rPr>
            </w:pPr>
            <w:r w:rsidRPr="005424B3">
              <w:rPr>
                <w:b/>
                <w:lang w:val="pt-BR"/>
              </w:rPr>
              <w:t xml:space="preserve">1.1 </w:t>
            </w:r>
            <w:r w:rsidRPr="005424B3">
              <w:rPr>
                <w:b/>
                <w:u w:val="single"/>
                <w:lang w:val="pt-BR"/>
              </w:rPr>
              <w:t>Sự điện li của nước</w:t>
            </w:r>
            <w:r w:rsidRPr="005424B3">
              <w:rPr>
                <w:b/>
                <w:lang w:val="pt-BR"/>
              </w:rPr>
              <w:t xml:space="preserve">: </w:t>
            </w:r>
          </w:p>
          <w:p w14:paraId="7519CE61" w14:textId="77777777" w:rsidR="006821AB" w:rsidRPr="005424B3" w:rsidRDefault="006821AB" w:rsidP="006821AB">
            <w:pPr>
              <w:tabs>
                <w:tab w:val="left" w:pos="9360"/>
              </w:tabs>
              <w:jc w:val="both"/>
              <w:rPr>
                <w:lang w:val="pt-BR"/>
              </w:rPr>
            </w:pPr>
            <w:r w:rsidRPr="005424B3">
              <w:rPr>
                <w:lang w:val="pt-BR"/>
              </w:rPr>
              <w:t>- Nước là chất điện rất yếu.</w:t>
            </w:r>
          </w:p>
          <w:p w14:paraId="7A0F68A7" w14:textId="77777777" w:rsidR="006821AB" w:rsidRPr="005424B3" w:rsidRDefault="006821AB" w:rsidP="006821AB">
            <w:pPr>
              <w:tabs>
                <w:tab w:val="left" w:pos="1980"/>
                <w:tab w:val="left" w:pos="2880"/>
              </w:tabs>
              <w:jc w:val="both"/>
              <w:rPr>
                <w:lang w:val="pt-BR"/>
              </w:rPr>
            </w:pPr>
            <w:r w:rsidRPr="005424B3">
              <w:rPr>
                <w:lang w:val="pt-BR"/>
              </w:rPr>
              <w:t>Pt điện li: H</w:t>
            </w:r>
            <w:r w:rsidRPr="005424B3">
              <w:rPr>
                <w:vertAlign w:val="subscript"/>
                <w:lang w:val="pt-BR"/>
              </w:rPr>
              <w:t>2</w:t>
            </w:r>
            <w:r w:rsidRPr="005424B3">
              <w:rPr>
                <w:lang w:val="pt-BR"/>
              </w:rPr>
              <w:t xml:space="preserve">O </w:t>
            </w:r>
            <w:r w:rsidRPr="005424B3">
              <w:sym w:font="Wingdings 3" w:char="F044"/>
            </w:r>
            <w:r w:rsidRPr="005424B3">
              <w:rPr>
                <w:lang w:val="pt-BR"/>
              </w:rPr>
              <w:t xml:space="preserve"> H</w:t>
            </w:r>
            <w:r w:rsidRPr="005424B3">
              <w:rPr>
                <w:vertAlign w:val="superscript"/>
                <w:lang w:val="pt-BR"/>
              </w:rPr>
              <w:t>+</w:t>
            </w:r>
            <w:r w:rsidRPr="005424B3">
              <w:rPr>
                <w:lang w:val="pt-BR"/>
              </w:rPr>
              <w:t xml:space="preserve"> + OH</w:t>
            </w:r>
            <w:r w:rsidRPr="005424B3">
              <w:rPr>
                <w:vertAlign w:val="superscript"/>
                <w:lang w:val="pt-BR"/>
              </w:rPr>
              <w:t>-</w:t>
            </w:r>
            <w:r w:rsidRPr="005424B3">
              <w:rPr>
                <w:lang w:val="pt-BR"/>
              </w:rPr>
              <w:t xml:space="preserve"> </w:t>
            </w:r>
          </w:p>
          <w:p w14:paraId="03EAC251" w14:textId="41C3129B" w:rsidR="006821AB" w:rsidRPr="005424B3" w:rsidRDefault="006821AB" w:rsidP="006821AB">
            <w:pPr>
              <w:tabs>
                <w:tab w:val="left" w:pos="9360"/>
              </w:tabs>
              <w:jc w:val="both"/>
              <w:rPr>
                <w:b/>
                <w:lang w:val="pt-BR"/>
              </w:rPr>
            </w:pPr>
            <w:r w:rsidRPr="005424B3">
              <w:rPr>
                <w:b/>
                <w:lang w:val="pt-BR"/>
              </w:rPr>
              <w:t xml:space="preserve">1.2. </w:t>
            </w:r>
            <w:r w:rsidRPr="005424B3">
              <w:rPr>
                <w:b/>
                <w:u w:val="single"/>
                <w:lang w:val="pt-BR"/>
              </w:rPr>
              <w:t>Tích số ion của nước</w:t>
            </w:r>
            <w:r w:rsidRPr="005424B3">
              <w:rPr>
                <w:b/>
                <w:lang w:val="pt-BR"/>
              </w:rPr>
              <w:t>:</w:t>
            </w:r>
          </w:p>
          <w:p w14:paraId="602D54A5" w14:textId="77777777" w:rsidR="006821AB" w:rsidRPr="005424B3" w:rsidRDefault="006821AB" w:rsidP="006821AB">
            <w:pPr>
              <w:tabs>
                <w:tab w:val="left" w:pos="9360"/>
              </w:tabs>
              <w:jc w:val="both"/>
              <w:rPr>
                <w:lang w:val="pt-BR"/>
              </w:rPr>
            </w:pPr>
            <w:r w:rsidRPr="005424B3">
              <w:rPr>
                <w:lang w:val="pt-BR"/>
              </w:rPr>
              <w:t>- Ở 25</w:t>
            </w:r>
            <w:r w:rsidRPr="005424B3">
              <w:rPr>
                <w:vertAlign w:val="superscript"/>
                <w:lang w:val="pt-BR"/>
              </w:rPr>
              <w:t>O</w:t>
            </w:r>
            <w:r w:rsidRPr="005424B3">
              <w:rPr>
                <w:lang w:val="pt-BR"/>
              </w:rPr>
              <w:t xml:space="preserve">C, hằng số </w:t>
            </w:r>
            <w:r w:rsidRPr="005424B3">
              <w:rPr>
                <w:b/>
                <w:bCs/>
                <w:position w:val="-14"/>
                <w:vertAlign w:val="superscript"/>
              </w:rPr>
              <w:object w:dxaOrig="540" w:dyaOrig="380" w14:anchorId="6B01F8B6">
                <v:shape id="_x0000_i1073" type="#_x0000_t75" style="width:26.8pt;height:19.25pt" o:ole="">
                  <v:imagedata r:id="rId34" o:title=""/>
                </v:shape>
                <o:OLEObject Type="Embed" ProgID="Equation.DSMT4" ShapeID="_x0000_i1073" DrawAspect="Content" ObjectID="_1608379505" r:id="rId35"/>
              </w:object>
            </w:r>
            <w:r w:rsidRPr="005424B3">
              <w:rPr>
                <w:lang w:val="pt-BR"/>
              </w:rPr>
              <w:t xml:space="preserve"> gọi là tích số ion của nước. </w:t>
            </w:r>
          </w:p>
          <w:p w14:paraId="46153920" w14:textId="77777777" w:rsidR="006821AB" w:rsidRPr="005424B3" w:rsidRDefault="006821AB" w:rsidP="006821AB">
            <w:pPr>
              <w:tabs>
                <w:tab w:val="left" w:pos="9360"/>
              </w:tabs>
              <w:jc w:val="both"/>
              <w:rPr>
                <w:lang w:val="pt-BR"/>
              </w:rPr>
            </w:pPr>
            <w:r w:rsidRPr="005424B3">
              <w:rPr>
                <w:b/>
                <w:bCs/>
                <w:position w:val="-14"/>
                <w:vertAlign w:val="superscript"/>
              </w:rPr>
              <w:object w:dxaOrig="540" w:dyaOrig="380" w14:anchorId="45AF4452">
                <v:shape id="_x0000_i1074" type="#_x0000_t75" style="width:26.8pt;height:19.25pt" o:ole="">
                  <v:imagedata r:id="rId34" o:title=""/>
                </v:shape>
                <o:OLEObject Type="Embed" ProgID="Equation.DSMT4" ShapeID="_x0000_i1074" DrawAspect="Content" ObjectID="_1608379506" r:id="rId36"/>
              </w:object>
            </w:r>
            <w:r w:rsidRPr="005424B3">
              <w:rPr>
                <w:lang w:val="pt-BR"/>
              </w:rPr>
              <w:t xml:space="preserve">  = [H</w:t>
            </w:r>
            <w:r w:rsidRPr="005424B3">
              <w:rPr>
                <w:vertAlign w:val="superscript"/>
                <w:lang w:val="pt-BR"/>
              </w:rPr>
              <w:t>+</w:t>
            </w:r>
            <w:r w:rsidRPr="005424B3">
              <w:rPr>
                <w:lang w:val="pt-BR"/>
              </w:rPr>
              <w:t xml:space="preserve">]. [OH </w:t>
            </w:r>
            <w:r w:rsidRPr="005424B3">
              <w:rPr>
                <w:vertAlign w:val="superscript"/>
                <w:lang w:val="pt-BR"/>
              </w:rPr>
              <w:t>-</w:t>
            </w:r>
            <w:r w:rsidRPr="005424B3">
              <w:rPr>
                <w:lang w:val="pt-BR"/>
              </w:rPr>
              <w:t>]   = 10</w:t>
            </w:r>
            <w:r w:rsidRPr="005424B3">
              <w:rPr>
                <w:vertAlign w:val="superscript"/>
                <w:lang w:val="pt-BR"/>
              </w:rPr>
              <w:t>-14</w:t>
            </w:r>
          </w:p>
          <w:p w14:paraId="373D4BC7" w14:textId="77777777" w:rsidR="006821AB" w:rsidRPr="005424B3" w:rsidRDefault="006821AB" w:rsidP="006821AB">
            <w:pPr>
              <w:tabs>
                <w:tab w:val="left" w:pos="9360"/>
              </w:tabs>
              <w:jc w:val="both"/>
              <w:rPr>
                <w:lang w:val="pt-BR"/>
              </w:rPr>
            </w:pPr>
            <w:r w:rsidRPr="005424B3">
              <w:t xml:space="preserve">→ </w:t>
            </w:r>
            <w:r w:rsidRPr="005424B3">
              <w:rPr>
                <w:lang w:val="pt-BR"/>
              </w:rPr>
              <w:t>[H</w:t>
            </w:r>
            <w:r w:rsidRPr="005424B3">
              <w:rPr>
                <w:vertAlign w:val="superscript"/>
                <w:lang w:val="pt-BR"/>
              </w:rPr>
              <w:t>+</w:t>
            </w:r>
            <w:r w:rsidRPr="005424B3">
              <w:rPr>
                <w:lang w:val="pt-BR"/>
              </w:rPr>
              <w:t xml:space="preserve">] = [OH </w:t>
            </w:r>
            <w:r w:rsidRPr="005424B3">
              <w:rPr>
                <w:vertAlign w:val="superscript"/>
                <w:lang w:val="pt-BR"/>
              </w:rPr>
              <w:t>-</w:t>
            </w:r>
            <w:r w:rsidRPr="005424B3">
              <w:rPr>
                <w:lang w:val="pt-BR"/>
              </w:rPr>
              <w:t>] = 10</w:t>
            </w:r>
            <w:r w:rsidRPr="005424B3">
              <w:rPr>
                <w:vertAlign w:val="superscript"/>
                <w:lang w:val="pt-BR"/>
              </w:rPr>
              <w:t>-7</w:t>
            </w:r>
            <w:r w:rsidRPr="005424B3">
              <w:rPr>
                <w:lang w:val="pt-BR"/>
              </w:rPr>
              <w:t xml:space="preserve"> </w:t>
            </w:r>
          </w:p>
          <w:p w14:paraId="4590F240" w14:textId="77777777" w:rsidR="006821AB" w:rsidRPr="005424B3" w:rsidRDefault="006821AB" w:rsidP="006821AB">
            <w:pPr>
              <w:tabs>
                <w:tab w:val="left" w:pos="9360"/>
              </w:tabs>
              <w:jc w:val="both"/>
              <w:rPr>
                <w:lang w:val="pt-BR"/>
              </w:rPr>
            </w:pPr>
            <w:r w:rsidRPr="005424B3">
              <w:rPr>
                <w:lang w:val="pt-BR"/>
              </w:rPr>
              <w:t>- Nước là môi trường trung tính, nên môi trường trung tính là môi trường trong đó</w:t>
            </w:r>
          </w:p>
          <w:p w14:paraId="64AA5CBC" w14:textId="77777777" w:rsidR="006821AB" w:rsidRPr="005424B3" w:rsidRDefault="006821AB" w:rsidP="006821AB">
            <w:pPr>
              <w:tabs>
                <w:tab w:val="left" w:pos="9360"/>
              </w:tabs>
              <w:jc w:val="both"/>
              <w:rPr>
                <w:lang w:val="pt-BR"/>
              </w:rPr>
            </w:pPr>
            <w:r w:rsidRPr="005424B3">
              <w:rPr>
                <w:lang w:val="pt-BR"/>
              </w:rPr>
              <w:t>[H</w:t>
            </w:r>
            <w:r w:rsidRPr="005424B3">
              <w:rPr>
                <w:vertAlign w:val="superscript"/>
                <w:lang w:val="pt-BR"/>
              </w:rPr>
              <w:t>+</w:t>
            </w:r>
            <w:r w:rsidRPr="005424B3">
              <w:rPr>
                <w:lang w:val="pt-BR"/>
              </w:rPr>
              <w:t>] = [OH] = 10</w:t>
            </w:r>
            <w:r w:rsidRPr="005424B3">
              <w:rPr>
                <w:vertAlign w:val="superscript"/>
                <w:lang w:val="pt-BR"/>
              </w:rPr>
              <w:t xml:space="preserve">-7 </w:t>
            </w:r>
          </w:p>
          <w:p w14:paraId="2408C5F5" w14:textId="4D21A1AA" w:rsidR="006821AB" w:rsidRPr="005424B3" w:rsidRDefault="006821AB" w:rsidP="006821AB">
            <w:pPr>
              <w:tabs>
                <w:tab w:val="left" w:pos="9360"/>
              </w:tabs>
              <w:jc w:val="both"/>
              <w:rPr>
                <w:b/>
                <w:lang w:val="pt-BR"/>
              </w:rPr>
            </w:pPr>
            <w:r w:rsidRPr="005424B3">
              <w:rPr>
                <w:b/>
                <w:lang w:val="pt-BR"/>
              </w:rPr>
              <w:t xml:space="preserve">1.3. </w:t>
            </w:r>
            <w:r w:rsidRPr="005424B3">
              <w:rPr>
                <w:b/>
                <w:u w:val="single"/>
                <w:lang w:val="pt-BR"/>
              </w:rPr>
              <w:t>Ý nghĩa tích số ion của nước</w:t>
            </w:r>
            <w:r w:rsidRPr="005424B3">
              <w:rPr>
                <w:b/>
                <w:lang w:val="pt-BR"/>
              </w:rPr>
              <w:t>:</w:t>
            </w:r>
          </w:p>
          <w:p w14:paraId="7B8D7468" w14:textId="77777777" w:rsidR="006821AB" w:rsidRPr="005424B3" w:rsidRDefault="006821AB" w:rsidP="006821AB">
            <w:pPr>
              <w:tabs>
                <w:tab w:val="left" w:pos="9360"/>
              </w:tabs>
              <w:jc w:val="both"/>
              <w:rPr>
                <w:lang w:val="pt-BR"/>
              </w:rPr>
            </w:pPr>
            <w:r w:rsidRPr="005424B3">
              <w:rPr>
                <w:lang w:val="pt-BR"/>
              </w:rPr>
              <w:t>Mt trung tính: [H</w:t>
            </w:r>
            <w:r w:rsidRPr="005424B3">
              <w:rPr>
                <w:vertAlign w:val="superscript"/>
                <w:lang w:val="pt-BR"/>
              </w:rPr>
              <w:t>+</w:t>
            </w:r>
            <w:r w:rsidRPr="005424B3">
              <w:rPr>
                <w:lang w:val="pt-BR"/>
              </w:rPr>
              <w:t>]  = 10</w:t>
            </w:r>
            <w:r w:rsidRPr="005424B3">
              <w:rPr>
                <w:vertAlign w:val="superscript"/>
                <w:lang w:val="pt-BR"/>
              </w:rPr>
              <w:t>-7</w:t>
            </w:r>
            <w:r w:rsidRPr="005424B3">
              <w:rPr>
                <w:lang w:val="pt-BR"/>
              </w:rPr>
              <w:t xml:space="preserve"> M</w:t>
            </w:r>
          </w:p>
          <w:p w14:paraId="7CB7B46F" w14:textId="77777777" w:rsidR="006821AB" w:rsidRPr="005424B3" w:rsidRDefault="006821AB" w:rsidP="006821AB">
            <w:pPr>
              <w:tabs>
                <w:tab w:val="left" w:pos="9360"/>
              </w:tabs>
              <w:jc w:val="both"/>
              <w:rPr>
                <w:lang w:val="pt-BR"/>
              </w:rPr>
            </w:pPr>
            <w:r w:rsidRPr="005424B3">
              <w:rPr>
                <w:lang w:val="pt-BR"/>
              </w:rPr>
              <w:t>Mt bazơ  :       [H</w:t>
            </w:r>
            <w:r w:rsidRPr="005424B3">
              <w:rPr>
                <w:vertAlign w:val="superscript"/>
                <w:lang w:val="pt-BR"/>
              </w:rPr>
              <w:t>+</w:t>
            </w:r>
            <w:r w:rsidRPr="005424B3">
              <w:rPr>
                <w:lang w:val="pt-BR"/>
              </w:rPr>
              <w:t>]  &lt;10</w:t>
            </w:r>
            <w:r w:rsidRPr="005424B3">
              <w:rPr>
                <w:vertAlign w:val="superscript"/>
                <w:lang w:val="pt-BR"/>
              </w:rPr>
              <w:t>-7</w:t>
            </w:r>
            <w:r w:rsidRPr="005424B3">
              <w:rPr>
                <w:lang w:val="pt-BR"/>
              </w:rPr>
              <w:t xml:space="preserve"> M </w:t>
            </w:r>
          </w:p>
          <w:p w14:paraId="3510E3C5" w14:textId="77777777" w:rsidR="00B021D7" w:rsidRPr="005424B3" w:rsidRDefault="006821AB" w:rsidP="006821AB">
            <w:pPr>
              <w:jc w:val="both"/>
              <w:rPr>
                <w:lang w:val="pt-BR"/>
              </w:rPr>
            </w:pPr>
            <w:r w:rsidRPr="005424B3">
              <w:rPr>
                <w:lang w:val="pt-BR"/>
              </w:rPr>
              <w:t>Mt axít:          [H</w:t>
            </w:r>
            <w:r w:rsidRPr="005424B3">
              <w:rPr>
                <w:vertAlign w:val="superscript"/>
                <w:lang w:val="pt-BR"/>
              </w:rPr>
              <w:t>+</w:t>
            </w:r>
            <w:r w:rsidRPr="005424B3">
              <w:rPr>
                <w:lang w:val="pt-BR"/>
              </w:rPr>
              <w:t>]  &gt; 10</w:t>
            </w:r>
            <w:r w:rsidRPr="005424B3">
              <w:rPr>
                <w:vertAlign w:val="superscript"/>
                <w:lang w:val="pt-BR"/>
              </w:rPr>
              <w:t>-7</w:t>
            </w:r>
            <w:r w:rsidRPr="005424B3">
              <w:rPr>
                <w:lang w:val="pt-BR"/>
              </w:rPr>
              <w:t xml:space="preserve"> M</w:t>
            </w:r>
          </w:p>
          <w:p w14:paraId="15F8E61A" w14:textId="742125F5" w:rsidR="006821AB" w:rsidRPr="005424B3" w:rsidRDefault="006821AB" w:rsidP="006821AB">
            <w:pPr>
              <w:tabs>
                <w:tab w:val="left" w:pos="9360"/>
              </w:tabs>
              <w:jc w:val="both"/>
              <w:rPr>
                <w:b/>
                <w:bCs/>
                <w:lang w:val="pt-BR"/>
              </w:rPr>
            </w:pPr>
            <w:r w:rsidRPr="005424B3">
              <w:rPr>
                <w:b/>
                <w:bCs/>
                <w:lang w:val="pt-BR"/>
              </w:rPr>
              <w:t xml:space="preserve">2. </w:t>
            </w:r>
            <w:r w:rsidRPr="005424B3">
              <w:rPr>
                <w:b/>
                <w:bCs/>
                <w:u w:val="single"/>
                <w:lang w:val="pt-BR"/>
              </w:rPr>
              <w:t>Khái niệm về PH:</w:t>
            </w:r>
          </w:p>
          <w:p w14:paraId="08A03FF3" w14:textId="36BA2E5A" w:rsidR="006821AB" w:rsidRPr="005424B3" w:rsidRDefault="006821AB" w:rsidP="006821AB">
            <w:pPr>
              <w:tabs>
                <w:tab w:val="left" w:pos="9360"/>
              </w:tabs>
              <w:jc w:val="both"/>
              <w:rPr>
                <w:b/>
                <w:lang w:val="pt-BR"/>
              </w:rPr>
            </w:pPr>
            <w:r w:rsidRPr="005424B3">
              <w:rPr>
                <w:b/>
                <w:iCs/>
                <w:lang w:val="pt-BR"/>
              </w:rPr>
              <w:t xml:space="preserve">2.1. </w:t>
            </w:r>
            <w:r w:rsidRPr="005424B3">
              <w:rPr>
                <w:b/>
                <w:iCs/>
                <w:u w:val="single"/>
                <w:lang w:val="pt-BR"/>
              </w:rPr>
              <w:t>Khái niệm pH</w:t>
            </w:r>
            <w:r w:rsidRPr="005424B3">
              <w:rPr>
                <w:b/>
                <w:lang w:val="pt-BR"/>
              </w:rPr>
              <w:t>:</w:t>
            </w:r>
          </w:p>
          <w:p w14:paraId="06C21237" w14:textId="77777777" w:rsidR="006821AB" w:rsidRPr="005424B3" w:rsidRDefault="006821AB" w:rsidP="006821AB">
            <w:pPr>
              <w:tabs>
                <w:tab w:val="left" w:pos="9360"/>
              </w:tabs>
              <w:jc w:val="both"/>
              <w:rPr>
                <w:lang w:val="pt-BR"/>
              </w:rPr>
            </w:pPr>
            <w:r w:rsidRPr="005424B3">
              <w:rPr>
                <w:lang w:val="pt-BR"/>
              </w:rPr>
              <w:t>[H</w:t>
            </w:r>
            <w:r w:rsidRPr="005424B3">
              <w:rPr>
                <w:vertAlign w:val="superscript"/>
                <w:lang w:val="pt-BR"/>
              </w:rPr>
              <w:t>+</w:t>
            </w:r>
            <w:r w:rsidRPr="005424B3">
              <w:rPr>
                <w:lang w:val="pt-BR"/>
              </w:rPr>
              <w:t>]  = 10</w:t>
            </w:r>
            <w:r w:rsidRPr="005424B3">
              <w:rPr>
                <w:vertAlign w:val="superscript"/>
                <w:lang w:val="pt-BR"/>
              </w:rPr>
              <w:t>-PH</w:t>
            </w:r>
            <w:r w:rsidRPr="005424B3">
              <w:rPr>
                <w:lang w:val="pt-BR"/>
              </w:rPr>
              <w:t xml:space="preserve"> M  hay pH= -lg [H</w:t>
            </w:r>
            <w:r w:rsidRPr="005424B3">
              <w:rPr>
                <w:vertAlign w:val="superscript"/>
                <w:lang w:val="pt-BR"/>
              </w:rPr>
              <w:t>+</w:t>
            </w:r>
            <w:r w:rsidRPr="005424B3">
              <w:rPr>
                <w:lang w:val="pt-BR"/>
              </w:rPr>
              <w:t>]</w:t>
            </w:r>
          </w:p>
          <w:p w14:paraId="5E417FA7" w14:textId="77777777" w:rsidR="006821AB" w:rsidRPr="005424B3" w:rsidRDefault="006821AB" w:rsidP="006821AB">
            <w:pPr>
              <w:tabs>
                <w:tab w:val="left" w:pos="9360"/>
              </w:tabs>
              <w:jc w:val="both"/>
              <w:rPr>
                <w:lang w:val="pt-BR"/>
              </w:rPr>
            </w:pPr>
            <w:r w:rsidRPr="005424B3">
              <w:rPr>
                <w:lang w:val="pt-BR"/>
              </w:rPr>
              <w:t>Nếu [H</w:t>
            </w:r>
            <w:r w:rsidRPr="005424B3">
              <w:rPr>
                <w:vertAlign w:val="superscript"/>
                <w:lang w:val="pt-BR"/>
              </w:rPr>
              <w:t>+</w:t>
            </w:r>
            <w:r w:rsidRPr="005424B3">
              <w:rPr>
                <w:lang w:val="pt-BR"/>
              </w:rPr>
              <w:t>]   = 10</w:t>
            </w:r>
            <w:r w:rsidRPr="005424B3">
              <w:rPr>
                <w:vertAlign w:val="superscript"/>
                <w:lang w:val="pt-BR"/>
              </w:rPr>
              <w:t>-a</w:t>
            </w:r>
            <w:r w:rsidRPr="005424B3">
              <w:rPr>
                <w:lang w:val="pt-BR"/>
              </w:rPr>
              <w:t xml:space="preserve"> M  thì pH = a</w:t>
            </w:r>
          </w:p>
          <w:p w14:paraId="11CB01F0" w14:textId="77777777" w:rsidR="006821AB" w:rsidRPr="005424B3" w:rsidRDefault="006821AB" w:rsidP="006821AB">
            <w:pPr>
              <w:tabs>
                <w:tab w:val="left" w:pos="9360"/>
              </w:tabs>
              <w:jc w:val="both"/>
              <w:rPr>
                <w:lang w:val="pt-BR"/>
              </w:rPr>
            </w:pPr>
            <w:r w:rsidRPr="005424B3">
              <w:rPr>
                <w:lang w:val="pt-BR"/>
              </w:rPr>
              <w:t>Vd: [H</w:t>
            </w:r>
            <w:r w:rsidRPr="005424B3">
              <w:rPr>
                <w:vertAlign w:val="superscript"/>
                <w:lang w:val="pt-BR"/>
              </w:rPr>
              <w:t>+</w:t>
            </w:r>
            <w:r w:rsidRPr="005424B3">
              <w:rPr>
                <w:lang w:val="pt-BR"/>
              </w:rPr>
              <w:t>]   = 10</w:t>
            </w:r>
            <w:r w:rsidRPr="005424B3">
              <w:rPr>
                <w:vertAlign w:val="superscript"/>
                <w:lang w:val="pt-BR"/>
              </w:rPr>
              <w:t>-3</w:t>
            </w:r>
            <w:r w:rsidRPr="005424B3">
              <w:rPr>
                <w:lang w:val="pt-BR"/>
              </w:rPr>
              <w:t xml:space="preserve"> M =&gt; pH=3 mt axít </w:t>
            </w:r>
          </w:p>
          <w:p w14:paraId="3416069E" w14:textId="77777777" w:rsidR="006821AB" w:rsidRPr="005424B3" w:rsidRDefault="006821AB" w:rsidP="006821AB">
            <w:pPr>
              <w:tabs>
                <w:tab w:val="left" w:pos="9360"/>
              </w:tabs>
              <w:jc w:val="both"/>
              <w:rPr>
                <w:lang w:val="pt-BR"/>
              </w:rPr>
            </w:pPr>
            <w:r w:rsidRPr="005424B3">
              <w:rPr>
                <w:lang w:val="pt-BR"/>
              </w:rPr>
              <w:t>[H</w:t>
            </w:r>
            <w:r w:rsidRPr="005424B3">
              <w:rPr>
                <w:vertAlign w:val="superscript"/>
                <w:lang w:val="pt-BR"/>
              </w:rPr>
              <w:t>+</w:t>
            </w:r>
            <w:r w:rsidRPr="005424B3">
              <w:rPr>
                <w:lang w:val="pt-BR"/>
              </w:rPr>
              <w:t>] = 10</w:t>
            </w:r>
            <w:r w:rsidRPr="005424B3">
              <w:rPr>
                <w:vertAlign w:val="superscript"/>
                <w:lang w:val="pt-BR"/>
              </w:rPr>
              <w:t>-11</w:t>
            </w:r>
            <w:r w:rsidRPr="005424B3">
              <w:rPr>
                <w:lang w:val="pt-BR"/>
              </w:rPr>
              <w:t xml:space="preserve"> M =&gt; pH = 11: mt bazơ </w:t>
            </w:r>
          </w:p>
          <w:p w14:paraId="4C08983D" w14:textId="77777777" w:rsidR="006821AB" w:rsidRPr="005424B3" w:rsidRDefault="006821AB" w:rsidP="006821AB">
            <w:pPr>
              <w:tabs>
                <w:tab w:val="left" w:pos="1980"/>
                <w:tab w:val="left" w:pos="2880"/>
              </w:tabs>
              <w:jc w:val="both"/>
              <w:rPr>
                <w:lang w:val="pt-BR"/>
              </w:rPr>
            </w:pPr>
            <w:r w:rsidRPr="005424B3">
              <w:rPr>
                <w:lang w:val="pt-BR"/>
              </w:rPr>
              <w:t>[H</w:t>
            </w:r>
            <w:r w:rsidRPr="005424B3">
              <w:rPr>
                <w:vertAlign w:val="superscript"/>
                <w:lang w:val="pt-BR"/>
              </w:rPr>
              <w:t>+</w:t>
            </w:r>
            <w:r w:rsidRPr="005424B3">
              <w:rPr>
                <w:lang w:val="pt-BR"/>
              </w:rPr>
              <w:t>]= 10</w:t>
            </w:r>
            <w:r w:rsidRPr="005424B3">
              <w:rPr>
                <w:vertAlign w:val="superscript"/>
                <w:lang w:val="pt-BR"/>
              </w:rPr>
              <w:t>-7</w:t>
            </w:r>
            <w:r w:rsidRPr="005424B3">
              <w:rPr>
                <w:lang w:val="pt-BR"/>
              </w:rPr>
              <w:t xml:space="preserve"> M =&gt; pH = 7:môi trường trung tính.</w:t>
            </w:r>
          </w:p>
          <w:p w14:paraId="7DB8592B" w14:textId="77777777" w:rsidR="006821AB" w:rsidRPr="005424B3" w:rsidRDefault="006821AB" w:rsidP="006821AB">
            <w:pPr>
              <w:tabs>
                <w:tab w:val="left" w:pos="9360"/>
              </w:tabs>
              <w:jc w:val="both"/>
              <w:rPr>
                <w:b/>
                <w:iCs/>
                <w:lang w:val="pt-BR"/>
              </w:rPr>
            </w:pPr>
            <w:r w:rsidRPr="005424B3">
              <w:rPr>
                <w:b/>
                <w:iCs/>
                <w:lang w:val="pt-BR"/>
              </w:rPr>
              <w:t xml:space="preserve">2. </w:t>
            </w:r>
            <w:r w:rsidRPr="005424B3">
              <w:rPr>
                <w:b/>
                <w:iCs/>
                <w:u w:val="single"/>
                <w:lang w:val="pt-BR"/>
              </w:rPr>
              <w:t xml:space="preserve">Chất chỉ thị axít – bazơ </w:t>
            </w:r>
            <w:r w:rsidRPr="005424B3">
              <w:rPr>
                <w:b/>
                <w:iCs/>
                <w:lang w:val="pt-BR"/>
              </w:rPr>
              <w:t>:</w:t>
            </w:r>
          </w:p>
          <w:p w14:paraId="2441BD89" w14:textId="77777777" w:rsidR="006821AB" w:rsidRPr="005424B3" w:rsidRDefault="006821AB" w:rsidP="006821AB">
            <w:pPr>
              <w:tabs>
                <w:tab w:val="left" w:pos="9360"/>
              </w:tabs>
              <w:jc w:val="both"/>
              <w:rPr>
                <w:lang w:val="pt-BR"/>
              </w:rPr>
            </w:pPr>
            <w:r w:rsidRPr="005424B3">
              <w:rPr>
                <w:lang w:val="pt-BR"/>
              </w:rPr>
              <w:t xml:space="preserve">- Là chất có màu biến đổi phụ thuộc vào giá trị pH của dung dịch </w:t>
            </w:r>
          </w:p>
          <w:p w14:paraId="0910EE70" w14:textId="77777777" w:rsidR="006821AB" w:rsidRPr="005424B3" w:rsidRDefault="006821AB" w:rsidP="006821AB">
            <w:pPr>
              <w:tabs>
                <w:tab w:val="left" w:pos="9360"/>
              </w:tabs>
              <w:jc w:val="both"/>
              <w:rPr>
                <w:lang w:val="pt-BR"/>
              </w:rPr>
            </w:pPr>
            <w:r w:rsidRPr="005424B3">
              <w:rPr>
                <w:lang w:val="pt-BR"/>
              </w:rPr>
              <w:lastRenderedPageBreak/>
              <w:t xml:space="preserve">Vd: Quỳ tím, phenolphtalein chỉ thị vạn năng. </w:t>
            </w:r>
          </w:p>
          <w:p w14:paraId="0CEAE431" w14:textId="2E9213DD" w:rsidR="006821AB" w:rsidRPr="005424B3" w:rsidRDefault="006821AB" w:rsidP="006821AB">
            <w:pPr>
              <w:jc w:val="both"/>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C153AD0" w14:textId="77777777" w:rsidR="00FE64AA" w:rsidRDefault="00FE64AA" w:rsidP="00FE64AA">
            <w:pPr>
              <w:tabs>
                <w:tab w:val="left" w:pos="9360"/>
              </w:tabs>
              <w:jc w:val="both"/>
              <w:rPr>
                <w:bCs/>
                <w:sz w:val="26"/>
                <w:szCs w:val="26"/>
              </w:rPr>
            </w:pPr>
          </w:p>
          <w:p w14:paraId="157E2198" w14:textId="77777777" w:rsidR="00FE64AA" w:rsidRDefault="00FE64AA" w:rsidP="00FE64AA">
            <w:pPr>
              <w:tabs>
                <w:tab w:val="left" w:pos="9360"/>
              </w:tabs>
              <w:jc w:val="both"/>
              <w:rPr>
                <w:bCs/>
                <w:sz w:val="26"/>
                <w:szCs w:val="26"/>
              </w:rPr>
            </w:pPr>
          </w:p>
          <w:p w14:paraId="75B85802" w14:textId="77777777" w:rsidR="00FE64AA" w:rsidRPr="009C1587" w:rsidRDefault="00FE64AA" w:rsidP="00FE64AA">
            <w:pPr>
              <w:tabs>
                <w:tab w:val="left" w:pos="9360"/>
              </w:tabs>
              <w:jc w:val="both"/>
              <w:rPr>
                <w:sz w:val="26"/>
                <w:szCs w:val="26"/>
              </w:rPr>
            </w:pPr>
            <w:r w:rsidRPr="009C1587">
              <w:rPr>
                <w:bCs/>
                <w:sz w:val="26"/>
                <w:szCs w:val="26"/>
              </w:rPr>
              <w:t>Gv:</w:t>
            </w:r>
            <w:r w:rsidRPr="009C1587">
              <w:rPr>
                <w:sz w:val="26"/>
                <w:szCs w:val="26"/>
              </w:rPr>
              <w:t xml:space="preserve"> Nêu vấn đề: Thực nghiệm đã xác nhận rằng, nước là chất điện li rất yếu hãy biểu diễn quá trình điện li của nước theo thuyết arêniút. </w:t>
            </w:r>
          </w:p>
          <w:p w14:paraId="5B5D38E0" w14:textId="77777777" w:rsidR="00B021D7" w:rsidRDefault="00B021D7" w:rsidP="00F635EE">
            <w:pPr>
              <w:rPr>
                <w:lang w:val="nb-NO"/>
              </w:rPr>
            </w:pPr>
          </w:p>
          <w:p w14:paraId="225BC431" w14:textId="77777777" w:rsidR="00FE64AA" w:rsidRDefault="00FE64AA" w:rsidP="00F635EE">
            <w:pPr>
              <w:rPr>
                <w:lang w:val="nb-NO"/>
              </w:rPr>
            </w:pPr>
          </w:p>
          <w:p w14:paraId="358244F9" w14:textId="77777777" w:rsidR="00FE64AA" w:rsidRDefault="00FE64AA" w:rsidP="00F635EE">
            <w:pPr>
              <w:rPr>
                <w:lang w:val="nb-NO"/>
              </w:rPr>
            </w:pPr>
          </w:p>
          <w:p w14:paraId="2A40F190" w14:textId="619CCEA2" w:rsidR="00FE64AA" w:rsidRPr="005424B3" w:rsidRDefault="00FE64AA" w:rsidP="00F635EE">
            <w:pPr>
              <w:rPr>
                <w:lang w:val="nb-NO"/>
              </w:rPr>
            </w:pPr>
            <w:r w:rsidRPr="009C1587">
              <w:rPr>
                <w:sz w:val="26"/>
                <w:szCs w:val="26"/>
              </w:rPr>
              <w:t>Gv: Kết hợp giảng và cùng hs giải toán, hướng dẫn các em so sánh kết quả để rút ra kết luận, dựa vào  nguyên lí chuyển dịch cân bằng.</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5068AA1" w14:textId="77777777" w:rsidR="00FE64AA" w:rsidRDefault="00FE64AA" w:rsidP="00F635EE">
            <w:pPr>
              <w:rPr>
                <w:lang w:val="de-DE"/>
              </w:rPr>
            </w:pPr>
          </w:p>
          <w:p w14:paraId="3700F1EB" w14:textId="77777777" w:rsidR="00B021D7" w:rsidRDefault="00FE64AA" w:rsidP="00F635EE">
            <w:pPr>
              <w:rPr>
                <w:lang w:val="de-DE"/>
              </w:rPr>
            </w:pPr>
            <w:r w:rsidRPr="005424B3">
              <w:rPr>
                <w:lang w:val="de-DE"/>
              </w:rPr>
              <w:t xml:space="preserve">- </w:t>
            </w:r>
            <w:r w:rsidRPr="005424B3">
              <w:rPr>
                <w:lang w:val="nb-NO"/>
              </w:rPr>
              <w:t>HS theo dõi, ghi bài và t</w:t>
            </w:r>
            <w:r w:rsidRPr="005424B3">
              <w:rPr>
                <w:lang w:val="de-DE"/>
              </w:rPr>
              <w:t>rả lời</w:t>
            </w:r>
          </w:p>
          <w:p w14:paraId="3A4D9D63" w14:textId="77777777" w:rsidR="00FE64AA" w:rsidRDefault="00FE64AA" w:rsidP="00F635EE">
            <w:pPr>
              <w:rPr>
                <w:lang w:val="de-DE"/>
              </w:rPr>
            </w:pPr>
          </w:p>
          <w:p w14:paraId="14E9A4DD" w14:textId="77777777" w:rsidR="00FE64AA" w:rsidRDefault="00FE64AA" w:rsidP="00F635EE">
            <w:pPr>
              <w:rPr>
                <w:lang w:val="de-DE"/>
              </w:rPr>
            </w:pPr>
          </w:p>
          <w:p w14:paraId="6266635D" w14:textId="77777777" w:rsidR="00FE64AA" w:rsidRDefault="00FE64AA" w:rsidP="00F635EE">
            <w:pPr>
              <w:rPr>
                <w:lang w:val="de-DE"/>
              </w:rPr>
            </w:pPr>
          </w:p>
          <w:p w14:paraId="0CFEBFA7" w14:textId="77777777" w:rsidR="00FE64AA" w:rsidRDefault="00FE64AA" w:rsidP="00F635EE">
            <w:pPr>
              <w:rPr>
                <w:lang w:val="de-DE"/>
              </w:rPr>
            </w:pPr>
          </w:p>
          <w:p w14:paraId="240B2D7B" w14:textId="77777777" w:rsidR="00FE64AA" w:rsidRDefault="00FE64AA" w:rsidP="00F635EE">
            <w:pPr>
              <w:rPr>
                <w:lang w:val="de-DE"/>
              </w:rPr>
            </w:pPr>
          </w:p>
          <w:p w14:paraId="5BDC89EB" w14:textId="77777777" w:rsidR="00FE64AA" w:rsidRDefault="00FE64AA" w:rsidP="00F635EE">
            <w:pPr>
              <w:rPr>
                <w:lang w:val="de-DE"/>
              </w:rPr>
            </w:pPr>
          </w:p>
          <w:p w14:paraId="36A3EC17" w14:textId="77777777" w:rsidR="00FE64AA" w:rsidRDefault="00FE64AA" w:rsidP="00F635EE">
            <w:pPr>
              <w:rPr>
                <w:lang w:val="de-DE"/>
              </w:rPr>
            </w:pPr>
          </w:p>
          <w:p w14:paraId="49A50187" w14:textId="77777777" w:rsidR="00FE64AA" w:rsidRDefault="00FE64AA" w:rsidP="00F635EE">
            <w:pPr>
              <w:rPr>
                <w:lang w:val="de-DE"/>
              </w:rPr>
            </w:pPr>
          </w:p>
          <w:p w14:paraId="287B9288" w14:textId="77777777" w:rsidR="00FE64AA" w:rsidRDefault="00FE64AA" w:rsidP="00F635EE">
            <w:pPr>
              <w:rPr>
                <w:lang w:val="de-DE"/>
              </w:rPr>
            </w:pPr>
          </w:p>
          <w:p w14:paraId="27B13DAE" w14:textId="77777777" w:rsidR="00FE64AA" w:rsidRDefault="00FE64AA" w:rsidP="00F635EE">
            <w:pPr>
              <w:rPr>
                <w:lang w:val="de-DE"/>
              </w:rPr>
            </w:pPr>
          </w:p>
          <w:p w14:paraId="5598009F" w14:textId="77777777" w:rsidR="00FE64AA" w:rsidRDefault="00FE64AA" w:rsidP="00F635EE">
            <w:pPr>
              <w:rPr>
                <w:lang w:val="de-DE"/>
              </w:rPr>
            </w:pPr>
          </w:p>
          <w:p w14:paraId="435CA762" w14:textId="77777777" w:rsidR="00FE64AA" w:rsidRDefault="00FE64AA" w:rsidP="00F635EE">
            <w:pPr>
              <w:rPr>
                <w:lang w:val="de-DE"/>
              </w:rPr>
            </w:pPr>
          </w:p>
          <w:p w14:paraId="548E295A" w14:textId="77777777" w:rsidR="00FE64AA" w:rsidRDefault="00FE64AA" w:rsidP="00F635EE">
            <w:pPr>
              <w:rPr>
                <w:lang w:val="de-DE"/>
              </w:rPr>
            </w:pPr>
          </w:p>
          <w:p w14:paraId="6CD537DC" w14:textId="77777777" w:rsidR="00FE64AA" w:rsidRDefault="00FE64AA" w:rsidP="00F635EE">
            <w:pPr>
              <w:rPr>
                <w:lang w:val="de-DE"/>
              </w:rPr>
            </w:pPr>
          </w:p>
          <w:p w14:paraId="6786106C" w14:textId="77777777" w:rsidR="00FE64AA" w:rsidRDefault="00FE64AA" w:rsidP="00F635EE">
            <w:pPr>
              <w:rPr>
                <w:lang w:val="de-DE"/>
              </w:rPr>
            </w:pPr>
            <w:r w:rsidRPr="005424B3">
              <w:rPr>
                <w:lang w:val="de-DE"/>
              </w:rPr>
              <w:t xml:space="preserve">- </w:t>
            </w:r>
            <w:r w:rsidRPr="005424B3">
              <w:rPr>
                <w:lang w:val="nb-NO"/>
              </w:rPr>
              <w:t>HS theo dõi, ghi bài và t</w:t>
            </w:r>
            <w:r w:rsidRPr="005424B3">
              <w:rPr>
                <w:lang w:val="de-DE"/>
              </w:rPr>
              <w:t>rả lời</w:t>
            </w:r>
          </w:p>
          <w:p w14:paraId="79B63506" w14:textId="77777777" w:rsidR="00FE64AA" w:rsidRDefault="00FE64AA" w:rsidP="00F635EE">
            <w:pPr>
              <w:rPr>
                <w:lang w:val="de-DE"/>
              </w:rPr>
            </w:pPr>
          </w:p>
          <w:p w14:paraId="5E1D19D2" w14:textId="77777777" w:rsidR="00FE64AA" w:rsidRDefault="00FE64AA" w:rsidP="00F635EE">
            <w:pPr>
              <w:rPr>
                <w:lang w:val="de-DE"/>
              </w:rPr>
            </w:pPr>
          </w:p>
          <w:p w14:paraId="1D7463AF" w14:textId="77777777" w:rsidR="00FE64AA" w:rsidRDefault="00FE64AA" w:rsidP="00F635EE">
            <w:pPr>
              <w:rPr>
                <w:lang w:val="de-DE"/>
              </w:rPr>
            </w:pPr>
          </w:p>
          <w:p w14:paraId="1520F49D" w14:textId="77777777" w:rsidR="00FE64AA" w:rsidRDefault="00FE64AA" w:rsidP="00F635EE">
            <w:pPr>
              <w:rPr>
                <w:lang w:val="de-DE"/>
              </w:rPr>
            </w:pPr>
          </w:p>
          <w:p w14:paraId="2C54DBD1" w14:textId="77777777" w:rsidR="00FE64AA" w:rsidRDefault="00FE64AA" w:rsidP="00F635EE">
            <w:pPr>
              <w:rPr>
                <w:lang w:val="de-DE"/>
              </w:rPr>
            </w:pPr>
          </w:p>
          <w:p w14:paraId="4E819DEB" w14:textId="77777777" w:rsidR="00FE64AA" w:rsidRDefault="00FE64AA" w:rsidP="00F635EE">
            <w:pPr>
              <w:rPr>
                <w:lang w:val="de-DE"/>
              </w:rPr>
            </w:pPr>
          </w:p>
          <w:p w14:paraId="5D9414AA" w14:textId="77777777" w:rsidR="00FE64AA" w:rsidRDefault="00FE64AA" w:rsidP="00F635EE">
            <w:pPr>
              <w:rPr>
                <w:lang w:val="de-DE"/>
              </w:rPr>
            </w:pPr>
          </w:p>
          <w:p w14:paraId="187FD8E9" w14:textId="1D30F1BA" w:rsidR="00FE64AA" w:rsidRPr="005424B3" w:rsidRDefault="00FE64AA" w:rsidP="00F635EE">
            <w:pPr>
              <w:rPr>
                <w:lang w:val="nb-NO"/>
              </w:rPr>
            </w:pPr>
            <w:r w:rsidRPr="005424B3">
              <w:rPr>
                <w:lang w:val="de-DE"/>
              </w:rPr>
              <w:t xml:space="preserve">- </w:t>
            </w:r>
            <w:r w:rsidRPr="005424B3">
              <w:rPr>
                <w:lang w:val="nb-NO"/>
              </w:rPr>
              <w:t>HS theo dõi, ghi bài và t</w:t>
            </w:r>
            <w:r w:rsidRPr="005424B3">
              <w:rPr>
                <w:lang w:val="de-DE"/>
              </w:rPr>
              <w:t>rả lời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BB133F0" w14:textId="77777777" w:rsidR="00B021D7" w:rsidRPr="005424B3" w:rsidRDefault="00B021D7" w:rsidP="00F635EE">
            <w:pPr>
              <w:rPr>
                <w:lang w:val="nb-NO"/>
              </w:rPr>
            </w:pPr>
          </w:p>
          <w:p w14:paraId="58228176" w14:textId="62EB2A32" w:rsidR="00B021D7" w:rsidRPr="005424B3" w:rsidRDefault="00FE64AA" w:rsidP="00F635EE">
            <w:pPr>
              <w:jc w:val="center"/>
              <w:rPr>
                <w:lang w:val="pt-BR"/>
              </w:rPr>
            </w:pPr>
            <w:r>
              <w:rPr>
                <w:lang w:val="pt-BR"/>
              </w:rPr>
              <w:t>10</w:t>
            </w:r>
          </w:p>
          <w:p w14:paraId="0829A3C7" w14:textId="77777777" w:rsidR="00B021D7" w:rsidRDefault="00B021D7" w:rsidP="00F635EE">
            <w:pPr>
              <w:rPr>
                <w:lang w:val="pt-BR"/>
              </w:rPr>
            </w:pPr>
            <w:r w:rsidRPr="005424B3">
              <w:rPr>
                <w:lang w:val="pt-BR"/>
              </w:rPr>
              <w:t>phút</w:t>
            </w:r>
          </w:p>
          <w:p w14:paraId="407CB3B4" w14:textId="77777777" w:rsidR="00FE64AA" w:rsidRDefault="00FE64AA" w:rsidP="00F635EE">
            <w:pPr>
              <w:rPr>
                <w:lang w:val="pt-BR"/>
              </w:rPr>
            </w:pPr>
          </w:p>
          <w:p w14:paraId="0B06D2E4" w14:textId="77777777" w:rsidR="00FE64AA" w:rsidRDefault="00FE64AA" w:rsidP="00F635EE">
            <w:pPr>
              <w:rPr>
                <w:lang w:val="pt-BR"/>
              </w:rPr>
            </w:pPr>
          </w:p>
          <w:p w14:paraId="1FD527C8" w14:textId="77777777" w:rsidR="00FE64AA" w:rsidRDefault="00FE64AA" w:rsidP="00F635EE">
            <w:pPr>
              <w:rPr>
                <w:lang w:val="pt-BR"/>
              </w:rPr>
            </w:pPr>
          </w:p>
          <w:p w14:paraId="4F63EAEA" w14:textId="77777777" w:rsidR="00FE64AA" w:rsidRDefault="00FE64AA" w:rsidP="00F635EE">
            <w:pPr>
              <w:rPr>
                <w:lang w:val="pt-BR"/>
              </w:rPr>
            </w:pPr>
          </w:p>
          <w:p w14:paraId="4737E2E2" w14:textId="77777777" w:rsidR="00FE64AA" w:rsidRDefault="00FE64AA" w:rsidP="00F635EE">
            <w:pPr>
              <w:rPr>
                <w:lang w:val="pt-BR"/>
              </w:rPr>
            </w:pPr>
          </w:p>
          <w:p w14:paraId="4607C3B4" w14:textId="77777777" w:rsidR="00FE64AA" w:rsidRDefault="00FE64AA" w:rsidP="00F635EE">
            <w:pPr>
              <w:rPr>
                <w:lang w:val="pt-BR"/>
              </w:rPr>
            </w:pPr>
          </w:p>
          <w:p w14:paraId="32EBB4CC" w14:textId="77777777" w:rsidR="00FE64AA" w:rsidRDefault="00FE64AA" w:rsidP="00F635EE">
            <w:pPr>
              <w:rPr>
                <w:lang w:val="pt-BR"/>
              </w:rPr>
            </w:pPr>
          </w:p>
          <w:p w14:paraId="1783B8E0" w14:textId="77777777" w:rsidR="00FE64AA" w:rsidRDefault="00FE64AA" w:rsidP="00F635EE">
            <w:pPr>
              <w:rPr>
                <w:lang w:val="pt-BR"/>
              </w:rPr>
            </w:pPr>
          </w:p>
          <w:p w14:paraId="335816C8" w14:textId="77777777" w:rsidR="00FE64AA" w:rsidRDefault="00FE64AA" w:rsidP="00F635EE">
            <w:pPr>
              <w:rPr>
                <w:lang w:val="pt-BR"/>
              </w:rPr>
            </w:pPr>
          </w:p>
          <w:p w14:paraId="556ED357" w14:textId="77777777" w:rsidR="00FE64AA" w:rsidRDefault="00FE64AA" w:rsidP="00F635EE">
            <w:pPr>
              <w:rPr>
                <w:lang w:val="pt-BR"/>
              </w:rPr>
            </w:pPr>
          </w:p>
          <w:p w14:paraId="17AEA4E6" w14:textId="77777777" w:rsidR="00FE64AA" w:rsidRDefault="00FE64AA" w:rsidP="00F635EE">
            <w:pPr>
              <w:rPr>
                <w:lang w:val="pt-BR"/>
              </w:rPr>
            </w:pPr>
          </w:p>
          <w:p w14:paraId="2398289D" w14:textId="77777777" w:rsidR="00FE64AA" w:rsidRPr="005424B3" w:rsidRDefault="00FE64AA" w:rsidP="00FE64AA">
            <w:pPr>
              <w:jc w:val="center"/>
              <w:rPr>
                <w:lang w:val="pt-BR"/>
              </w:rPr>
            </w:pPr>
            <w:r>
              <w:rPr>
                <w:lang w:val="pt-BR"/>
              </w:rPr>
              <w:t>10</w:t>
            </w:r>
          </w:p>
          <w:p w14:paraId="21F8BB70" w14:textId="1F5AE4C1" w:rsidR="00FE64AA" w:rsidRDefault="00FE64AA" w:rsidP="00FE64AA">
            <w:pPr>
              <w:rPr>
                <w:lang w:val="pt-BR"/>
              </w:rPr>
            </w:pPr>
            <w:r w:rsidRPr="005424B3">
              <w:rPr>
                <w:lang w:val="pt-BR"/>
              </w:rPr>
              <w:t>phút</w:t>
            </w:r>
          </w:p>
          <w:p w14:paraId="5E3B6DC9" w14:textId="77777777" w:rsidR="00FE64AA" w:rsidRDefault="00FE64AA" w:rsidP="00F635EE">
            <w:pPr>
              <w:rPr>
                <w:lang w:val="pt-BR"/>
              </w:rPr>
            </w:pPr>
          </w:p>
          <w:p w14:paraId="28EF9768" w14:textId="77777777" w:rsidR="00FE64AA" w:rsidRDefault="00FE64AA" w:rsidP="00F635EE">
            <w:pPr>
              <w:rPr>
                <w:lang w:val="pt-BR"/>
              </w:rPr>
            </w:pPr>
          </w:p>
          <w:p w14:paraId="0A902D07" w14:textId="77777777" w:rsidR="00FE64AA" w:rsidRDefault="00FE64AA" w:rsidP="00F635EE">
            <w:pPr>
              <w:rPr>
                <w:lang w:val="pt-BR"/>
              </w:rPr>
            </w:pPr>
          </w:p>
          <w:p w14:paraId="581C1A84" w14:textId="77777777" w:rsidR="00FE64AA" w:rsidRDefault="00FE64AA" w:rsidP="00F635EE">
            <w:pPr>
              <w:rPr>
                <w:lang w:val="pt-BR"/>
              </w:rPr>
            </w:pPr>
          </w:p>
          <w:p w14:paraId="493223E7" w14:textId="77777777" w:rsidR="00FE64AA" w:rsidRDefault="00FE64AA" w:rsidP="00F635EE">
            <w:pPr>
              <w:rPr>
                <w:lang w:val="pt-BR"/>
              </w:rPr>
            </w:pPr>
          </w:p>
          <w:p w14:paraId="7D069228" w14:textId="77777777" w:rsidR="00FE64AA" w:rsidRDefault="00FE64AA" w:rsidP="00F635EE">
            <w:pPr>
              <w:rPr>
                <w:lang w:val="pt-BR"/>
              </w:rPr>
            </w:pPr>
          </w:p>
          <w:p w14:paraId="002204C4" w14:textId="77777777" w:rsidR="00FE64AA" w:rsidRDefault="00FE64AA" w:rsidP="00F635EE">
            <w:pPr>
              <w:rPr>
                <w:lang w:val="pt-BR"/>
              </w:rPr>
            </w:pPr>
          </w:p>
          <w:p w14:paraId="341D8CD3" w14:textId="77777777" w:rsidR="00FE64AA" w:rsidRDefault="00FE64AA" w:rsidP="00F635EE">
            <w:pPr>
              <w:rPr>
                <w:lang w:val="pt-BR"/>
              </w:rPr>
            </w:pPr>
          </w:p>
          <w:p w14:paraId="6CB04847" w14:textId="77777777" w:rsidR="00FE64AA" w:rsidRDefault="00FE64AA" w:rsidP="00F635EE">
            <w:pPr>
              <w:rPr>
                <w:lang w:val="pt-BR"/>
              </w:rPr>
            </w:pPr>
          </w:p>
          <w:p w14:paraId="25FC64DF" w14:textId="77777777" w:rsidR="00FE64AA" w:rsidRPr="005424B3" w:rsidRDefault="00FE64AA" w:rsidP="00FE64AA">
            <w:pPr>
              <w:jc w:val="center"/>
              <w:rPr>
                <w:lang w:val="pt-BR"/>
              </w:rPr>
            </w:pPr>
            <w:r>
              <w:rPr>
                <w:lang w:val="pt-BR"/>
              </w:rPr>
              <w:t>10</w:t>
            </w:r>
          </w:p>
          <w:p w14:paraId="41D1BAE9" w14:textId="5EB68BE3" w:rsidR="00FE64AA" w:rsidRDefault="00FE64AA" w:rsidP="00FE64AA">
            <w:pPr>
              <w:rPr>
                <w:lang w:val="pt-BR"/>
              </w:rPr>
            </w:pPr>
            <w:r w:rsidRPr="005424B3">
              <w:rPr>
                <w:lang w:val="pt-BR"/>
              </w:rPr>
              <w:t>phút</w:t>
            </w:r>
          </w:p>
          <w:p w14:paraId="3ECD6EB3" w14:textId="77777777" w:rsidR="00FE64AA" w:rsidRPr="005424B3" w:rsidRDefault="00FE64AA" w:rsidP="00F635EE">
            <w:pPr>
              <w:rPr>
                <w:lang w:val="nb-NO"/>
              </w:rPr>
            </w:pPr>
          </w:p>
        </w:tc>
      </w:tr>
      <w:tr w:rsidR="00B021D7" w:rsidRPr="005424B3" w14:paraId="5911C395"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653CABDD" w14:textId="77777777" w:rsidR="00B021D7" w:rsidRPr="005424B3" w:rsidRDefault="00B021D7" w:rsidP="00F635EE">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39A3877" w14:textId="77777777" w:rsidR="00B021D7" w:rsidRPr="005424B3" w:rsidRDefault="00B021D7" w:rsidP="00F635EE">
            <w:pPr>
              <w:rPr>
                <w:b/>
                <w:bCs/>
                <w:u w:val="single"/>
                <w:lang w:val="nb-NO"/>
              </w:rPr>
            </w:pPr>
            <w:r w:rsidRPr="005424B3">
              <w:rPr>
                <w:b/>
                <w:bCs/>
                <w:u w:val="single"/>
                <w:lang w:val="nb-NO"/>
              </w:rPr>
              <w:t>Củng cố kiến thức và kết thúc bài</w:t>
            </w:r>
          </w:p>
          <w:p w14:paraId="1D3A9BA1" w14:textId="77777777" w:rsidR="006821AB" w:rsidRPr="005424B3" w:rsidRDefault="006821AB" w:rsidP="006821AB">
            <w:pPr>
              <w:ind w:firstLine="720"/>
              <w:rPr>
                <w:lang w:val="pt-BR"/>
              </w:rPr>
            </w:pPr>
            <w:r w:rsidRPr="005424B3">
              <w:rPr>
                <w:lang w:val="pt-BR"/>
              </w:rPr>
              <w:t>- Giá trị pH của môi trường axit, bazơ, trung tính?</w:t>
            </w:r>
          </w:p>
          <w:p w14:paraId="6C711FD1" w14:textId="77777777" w:rsidR="006821AB" w:rsidRPr="005424B3" w:rsidRDefault="006821AB" w:rsidP="006821AB">
            <w:pPr>
              <w:ind w:firstLine="720"/>
              <w:rPr>
                <w:lang w:val="pt-BR"/>
              </w:rPr>
            </w:pPr>
            <w:r w:rsidRPr="005424B3">
              <w:rPr>
                <w:lang w:val="pt-BR"/>
              </w:rPr>
              <w:t>- Cách tính pH</w:t>
            </w:r>
          </w:p>
          <w:p w14:paraId="2E751EC0" w14:textId="4ADE74D5" w:rsidR="00B021D7" w:rsidRPr="005424B3" w:rsidRDefault="006821AB" w:rsidP="006821AB">
            <w:pPr>
              <w:rPr>
                <w:lang w:val="vi-VN"/>
              </w:rPr>
            </w:pPr>
            <w:r w:rsidRPr="005424B3">
              <w:rPr>
                <w:lang w:val="pt-BR"/>
              </w:rPr>
              <w:t>- Làm bài tập</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E296658" w14:textId="77777777" w:rsidR="00B021D7" w:rsidRPr="005424B3" w:rsidRDefault="00B021D7" w:rsidP="00F635EE">
            <w:pPr>
              <w:rPr>
                <w:lang w:val="nb-NO"/>
              </w:rPr>
            </w:pPr>
          </w:p>
          <w:p w14:paraId="75481974" w14:textId="2107BFCC" w:rsidR="00B021D7" w:rsidRPr="005424B3" w:rsidRDefault="00B021D7" w:rsidP="006821AB">
            <w:pPr>
              <w:rPr>
                <w:lang w:val="vi-VN"/>
              </w:rPr>
            </w:pPr>
            <w:r w:rsidRPr="005424B3">
              <w:rPr>
                <w:lang w:val="de-DE"/>
              </w:rPr>
              <w:t xml:space="preserve">Giảng viên trình bày tóm tắt nội dung bằng lời. </w:t>
            </w:r>
            <w:r w:rsidRPr="005424B3">
              <w:rPr>
                <w:lang w:val="nb-NO"/>
              </w:rPr>
              <w:t>GV hướng dẫn bài tập</w:t>
            </w:r>
            <w:r w:rsidR="006821AB" w:rsidRPr="005424B3">
              <w:rPr>
                <w:lang w:val="nb-NO"/>
              </w:rPr>
              <w:t xml:space="preserve"> </w:t>
            </w:r>
            <w:r w:rsidRPr="005424B3">
              <w:rPr>
                <w:lang w:val="nb-NO"/>
              </w:rPr>
              <w:t>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A056F06" w14:textId="77777777" w:rsidR="00B021D7" w:rsidRPr="005424B3" w:rsidRDefault="00B021D7" w:rsidP="00F635EE">
            <w:pPr>
              <w:rPr>
                <w:lang w:val="nb-NO"/>
              </w:rPr>
            </w:pPr>
          </w:p>
          <w:p w14:paraId="6D812AFE" w14:textId="77777777" w:rsidR="00B021D7" w:rsidRPr="005424B3" w:rsidRDefault="00B021D7" w:rsidP="00F635EE">
            <w:pPr>
              <w:rPr>
                <w:lang w:val="nb-NO"/>
              </w:rPr>
            </w:pPr>
            <w:r w:rsidRPr="005424B3">
              <w:rPr>
                <w:lang w:val="de-DE"/>
              </w:rPr>
              <w:t xml:space="preserve">Học sinh lắng nghe và ghi chép những nội dung cần thiết. </w:t>
            </w:r>
            <w:r w:rsidRPr="005424B3">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F5B4F1B" w14:textId="77777777" w:rsidR="00B021D7" w:rsidRPr="005424B3" w:rsidRDefault="00B021D7" w:rsidP="00F635EE">
            <w:pPr>
              <w:jc w:val="center"/>
              <w:rPr>
                <w:lang w:val="nb-NO"/>
              </w:rPr>
            </w:pPr>
          </w:p>
          <w:p w14:paraId="3CF689D0" w14:textId="1C216B3E" w:rsidR="00B021D7" w:rsidRPr="005424B3" w:rsidRDefault="00B021D7" w:rsidP="00F635EE">
            <w:pPr>
              <w:jc w:val="center"/>
              <w:rPr>
                <w:lang w:val="nb-NO"/>
              </w:rPr>
            </w:pPr>
            <w:r w:rsidRPr="005424B3">
              <w:rPr>
                <w:lang w:val="pt-BR"/>
              </w:rPr>
              <w:t xml:space="preserve"> </w:t>
            </w:r>
            <w:r w:rsidR="00FE64AA">
              <w:rPr>
                <w:lang w:val="pt-BR"/>
              </w:rPr>
              <w:t xml:space="preserve">40 </w:t>
            </w:r>
            <w:r w:rsidRPr="005424B3">
              <w:rPr>
                <w:lang w:val="pt-BR"/>
              </w:rPr>
              <w:t>phút</w:t>
            </w:r>
          </w:p>
        </w:tc>
      </w:tr>
      <w:tr w:rsidR="00B021D7" w:rsidRPr="005424B3" w14:paraId="5747A15D"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19890EDC" w14:textId="77777777" w:rsidR="00B021D7" w:rsidRPr="005424B3" w:rsidRDefault="00B021D7" w:rsidP="00F635EE">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A0BDEB2" w14:textId="77777777" w:rsidR="00B021D7" w:rsidRPr="005424B3" w:rsidRDefault="00B021D7" w:rsidP="00F635EE">
            <w:pPr>
              <w:rPr>
                <w:b/>
                <w:bCs/>
                <w:u w:val="single"/>
                <w:lang w:val="pt-BR"/>
              </w:rPr>
            </w:pPr>
            <w:r w:rsidRPr="005424B3">
              <w:rPr>
                <w:b/>
                <w:bCs/>
                <w:u w:val="single"/>
                <w:lang w:val="pt-BR"/>
              </w:rPr>
              <w:t>Hướng dẫn tự học</w:t>
            </w:r>
          </w:p>
          <w:p w14:paraId="746B2528" w14:textId="77777777" w:rsidR="00B021D7" w:rsidRPr="005424B3" w:rsidRDefault="00B021D7" w:rsidP="00F635EE">
            <w:pPr>
              <w:rPr>
                <w:b/>
                <w:bCs/>
                <w:u w:val="single"/>
                <w:lang w:val="pt-BR"/>
              </w:rPr>
            </w:pPr>
          </w:p>
          <w:p w14:paraId="4D7D6F35" w14:textId="6A9EFBCF" w:rsidR="00B021D7" w:rsidRPr="005424B3" w:rsidRDefault="006821AB" w:rsidP="00F635EE">
            <w:pPr>
              <w:rPr>
                <w:bCs/>
                <w:u w:val="single"/>
                <w:lang w:val="nb-NO"/>
              </w:rPr>
            </w:pPr>
            <w:r w:rsidRPr="005424B3">
              <w:rPr>
                <w:lang w:val="nb-NO"/>
              </w:rPr>
              <w:t>GV hướng dẫn bài tập trong giáo trình 1-5</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02031DF" w14:textId="77777777" w:rsidR="00B021D7" w:rsidRPr="005424B3" w:rsidRDefault="00B021D7" w:rsidP="00F635EE">
            <w:pPr>
              <w:rPr>
                <w:lang w:val="pt-BR"/>
              </w:rPr>
            </w:pPr>
          </w:p>
          <w:p w14:paraId="4E262E3F" w14:textId="77777777" w:rsidR="00B021D7" w:rsidRPr="005424B3" w:rsidRDefault="00B021D7" w:rsidP="00F635EE">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9C918DB" w14:textId="77777777" w:rsidR="00B021D7" w:rsidRPr="005424B3" w:rsidRDefault="00B021D7" w:rsidP="00F635EE">
            <w:pPr>
              <w:rPr>
                <w:lang w:val="de-DE"/>
              </w:rPr>
            </w:pPr>
          </w:p>
          <w:p w14:paraId="22CB479A" w14:textId="77777777" w:rsidR="00B021D7" w:rsidRPr="005424B3" w:rsidRDefault="00B021D7" w:rsidP="00F635EE">
            <w:pPr>
              <w:rPr>
                <w:lang w:val="pt-BR"/>
              </w:rPr>
            </w:pPr>
            <w:r w:rsidRPr="005424B3">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B86A1B4" w14:textId="77777777" w:rsidR="00B021D7" w:rsidRPr="005424B3" w:rsidRDefault="00B021D7" w:rsidP="00F635EE">
            <w:pPr>
              <w:jc w:val="center"/>
              <w:rPr>
                <w:lang w:val="pt-BR"/>
              </w:rPr>
            </w:pPr>
          </w:p>
          <w:p w14:paraId="26F67087" w14:textId="491BF2F4" w:rsidR="00B021D7" w:rsidRPr="005424B3" w:rsidRDefault="00FE64AA" w:rsidP="00F635EE">
            <w:pPr>
              <w:jc w:val="center"/>
              <w:rPr>
                <w:lang w:val="pt-BR"/>
              </w:rPr>
            </w:pPr>
            <w:r>
              <w:rPr>
                <w:lang w:val="pt-BR"/>
              </w:rPr>
              <w:t xml:space="preserve">10 </w:t>
            </w:r>
            <w:r w:rsidR="00B021D7" w:rsidRPr="005424B3">
              <w:rPr>
                <w:lang w:val="pt-BR"/>
              </w:rPr>
              <w:t>phút</w:t>
            </w:r>
          </w:p>
        </w:tc>
      </w:tr>
    </w:tbl>
    <w:p w14:paraId="72066112" w14:textId="77777777" w:rsidR="00B021D7" w:rsidRPr="005424B3" w:rsidRDefault="00B021D7" w:rsidP="00B021D7">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B021D7" w:rsidRPr="005424B3" w14:paraId="63E6C49B" w14:textId="77777777" w:rsidTr="00F635EE">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9C6EC24" w14:textId="77777777" w:rsidR="00B021D7" w:rsidRPr="005424B3" w:rsidRDefault="00B021D7" w:rsidP="00F635EE">
            <w:pPr>
              <w:rPr>
                <w:u w:val="single"/>
                <w:lang w:val="pt-BR"/>
              </w:rPr>
            </w:pPr>
          </w:p>
          <w:p w14:paraId="5F5E23FA" w14:textId="77777777" w:rsidR="00B021D7" w:rsidRPr="005424B3" w:rsidRDefault="00B021D7" w:rsidP="00F635EE">
            <w:pPr>
              <w:rPr>
                <w:u w:val="single"/>
                <w:lang w:val="pt-BR"/>
              </w:rPr>
            </w:pPr>
          </w:p>
          <w:p w14:paraId="3997143F" w14:textId="77777777" w:rsidR="00B021D7" w:rsidRPr="005424B3" w:rsidRDefault="00B021D7" w:rsidP="00F635EE">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73F09A56" w14:textId="35FB238A" w:rsidR="00B021D7" w:rsidRPr="005424B3" w:rsidRDefault="00B021D7" w:rsidP="00F635EE">
            <w:pPr>
              <w:jc w:val="both"/>
            </w:pPr>
            <w:r w:rsidRPr="005424B3">
              <w:t xml:space="preserve">1. </w:t>
            </w:r>
            <w:r w:rsidR="006821AB" w:rsidRPr="005424B3">
              <w:rPr>
                <w:i/>
                <w:iCs/>
              </w:rPr>
              <w:t>Giáo trình hóa học 2</w:t>
            </w:r>
            <w:r w:rsidRPr="005424B3">
              <w:rPr>
                <w:i/>
                <w:iCs/>
              </w:rPr>
              <w:t xml:space="preserve">, </w:t>
            </w:r>
            <w:r w:rsidRPr="005424B3">
              <w:t>Trường CĐ lý tự trọng Tp. HCM, năm 2018.</w:t>
            </w:r>
          </w:p>
          <w:p w14:paraId="705DD332" w14:textId="73A08726" w:rsidR="00B021D7" w:rsidRPr="005424B3" w:rsidRDefault="00B021D7" w:rsidP="00F635EE">
            <w:pPr>
              <w:jc w:val="both"/>
            </w:pPr>
            <w:r w:rsidRPr="005424B3">
              <w:t xml:space="preserve">2. </w:t>
            </w:r>
            <w:r w:rsidRPr="005424B3">
              <w:rPr>
                <w:lang w:val="vi-VN"/>
              </w:rPr>
              <w:t>Nguyễn Xuân Trường</w:t>
            </w:r>
            <w:r w:rsidRPr="005424B3">
              <w:t xml:space="preserve">, </w:t>
            </w:r>
            <w:r w:rsidR="006821AB" w:rsidRPr="005424B3">
              <w:rPr>
                <w:i/>
                <w:iCs/>
              </w:rPr>
              <w:t>Hóa học 11</w:t>
            </w:r>
            <w:r w:rsidRPr="005424B3">
              <w:rPr>
                <w:i/>
                <w:iCs/>
              </w:rPr>
              <w:t xml:space="preserve">, </w:t>
            </w:r>
            <w:r w:rsidRPr="005424B3">
              <w:rPr>
                <w:lang w:val="vi-VN"/>
              </w:rPr>
              <w:t>NXB Giáo dục Việt Nam</w:t>
            </w:r>
            <w:r w:rsidRPr="005424B3">
              <w:t>, năm 2015.</w:t>
            </w:r>
          </w:p>
          <w:p w14:paraId="5A7C0C0A" w14:textId="1940D512" w:rsidR="00B021D7" w:rsidRPr="005424B3" w:rsidRDefault="00B021D7" w:rsidP="00F635EE">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006821AB" w:rsidRPr="005424B3">
              <w:t>11</w:t>
            </w:r>
            <w:r w:rsidRPr="005424B3">
              <w:t xml:space="preserve">, </w:t>
            </w:r>
            <w:r w:rsidRPr="005424B3">
              <w:rPr>
                <w:lang w:val="vi-VN"/>
              </w:rPr>
              <w:t>NXB Giáo dục Việt Nam</w:t>
            </w:r>
            <w:r w:rsidRPr="005424B3">
              <w:t>, năm 2015.</w:t>
            </w:r>
          </w:p>
        </w:tc>
      </w:tr>
      <w:tr w:rsidR="00B021D7" w:rsidRPr="005424B3" w14:paraId="7CFC6A0F" w14:textId="77777777" w:rsidTr="00F63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27115A82" w14:textId="77777777" w:rsidR="00B021D7" w:rsidRPr="005424B3" w:rsidRDefault="00B021D7" w:rsidP="00F635EE">
            <w:pPr>
              <w:rPr>
                <w:lang w:val="pt-BR"/>
              </w:rPr>
            </w:pPr>
          </w:p>
          <w:p w14:paraId="5FC9EBCA" w14:textId="77777777" w:rsidR="00B021D7" w:rsidRDefault="00B021D7" w:rsidP="00F635EE">
            <w:pPr>
              <w:jc w:val="center"/>
              <w:rPr>
                <w:b/>
                <w:bCs/>
                <w:lang w:val="pt-BR"/>
              </w:rPr>
            </w:pPr>
            <w:r w:rsidRPr="005424B3">
              <w:rPr>
                <w:b/>
                <w:bCs/>
                <w:lang w:val="pt-BR"/>
              </w:rPr>
              <w:t>Trưởng tổ môn</w:t>
            </w:r>
          </w:p>
          <w:p w14:paraId="1E237429" w14:textId="77777777" w:rsidR="002C34E1" w:rsidRDefault="002C34E1" w:rsidP="00F635EE">
            <w:pPr>
              <w:jc w:val="center"/>
              <w:rPr>
                <w:b/>
                <w:bCs/>
                <w:lang w:val="pt-BR"/>
              </w:rPr>
            </w:pPr>
          </w:p>
          <w:p w14:paraId="512BF8C6" w14:textId="77777777" w:rsidR="002C34E1" w:rsidRDefault="002C34E1" w:rsidP="00F635EE">
            <w:pPr>
              <w:jc w:val="center"/>
              <w:rPr>
                <w:b/>
                <w:bCs/>
                <w:lang w:val="pt-BR"/>
              </w:rPr>
            </w:pPr>
          </w:p>
          <w:p w14:paraId="1EF3A065" w14:textId="77777777" w:rsidR="002C34E1" w:rsidRDefault="002C34E1" w:rsidP="00F635EE">
            <w:pPr>
              <w:jc w:val="center"/>
              <w:rPr>
                <w:b/>
                <w:bCs/>
                <w:lang w:val="pt-BR"/>
              </w:rPr>
            </w:pPr>
          </w:p>
          <w:p w14:paraId="035CFBB7" w14:textId="77777777" w:rsidR="002C34E1" w:rsidRPr="005424B3" w:rsidRDefault="002C34E1" w:rsidP="00F635EE">
            <w:pPr>
              <w:jc w:val="center"/>
              <w:rPr>
                <w:b/>
                <w:bCs/>
                <w:lang w:val="pt-BR"/>
              </w:rPr>
            </w:pPr>
          </w:p>
          <w:p w14:paraId="606797EC" w14:textId="77777777" w:rsidR="00B021D7" w:rsidRPr="005424B3" w:rsidRDefault="00B021D7" w:rsidP="00F635EE">
            <w:pPr>
              <w:jc w:val="center"/>
              <w:rPr>
                <w:b/>
                <w:bCs/>
                <w:lang w:val="pt-BR"/>
              </w:rPr>
            </w:pPr>
            <w:r w:rsidRPr="005424B3">
              <w:rPr>
                <w:b/>
                <w:bCs/>
                <w:lang w:val="vi-VN"/>
              </w:rPr>
              <w:t xml:space="preserve">   </w:t>
            </w:r>
            <w:r w:rsidRPr="005424B3">
              <w:rPr>
                <w:b/>
                <w:bCs/>
                <w:lang w:val="pt-BR"/>
              </w:rPr>
              <w:t>Nguyễn Thị Huyền Nga</w:t>
            </w:r>
          </w:p>
          <w:p w14:paraId="013C1606" w14:textId="77777777" w:rsidR="00B021D7" w:rsidRPr="005424B3" w:rsidRDefault="00B021D7" w:rsidP="00F635EE">
            <w:pPr>
              <w:rPr>
                <w:b/>
                <w:bCs/>
                <w:lang w:val="vi-VN"/>
              </w:rPr>
            </w:pPr>
          </w:p>
          <w:p w14:paraId="79259D1F" w14:textId="77777777" w:rsidR="00B021D7" w:rsidRPr="005424B3" w:rsidRDefault="00B021D7" w:rsidP="00F635EE">
            <w:pPr>
              <w:rPr>
                <w:b/>
                <w:bCs/>
                <w:lang w:val="vi-VN"/>
              </w:rPr>
            </w:pPr>
          </w:p>
        </w:tc>
        <w:tc>
          <w:tcPr>
            <w:tcW w:w="6205" w:type="dxa"/>
            <w:shd w:val="clear" w:color="auto" w:fill="auto"/>
          </w:tcPr>
          <w:p w14:paraId="3309B044" w14:textId="77777777" w:rsidR="00B021D7" w:rsidRPr="005424B3" w:rsidRDefault="00B021D7" w:rsidP="00F635EE">
            <w:pPr>
              <w:rPr>
                <w:lang w:val="pt-BR"/>
              </w:rPr>
            </w:pPr>
          </w:p>
          <w:p w14:paraId="15BBE544" w14:textId="77777777" w:rsidR="00B021D7" w:rsidRPr="005424B3" w:rsidRDefault="00B021D7" w:rsidP="00F635EE">
            <w:pPr>
              <w:ind w:left="1420"/>
              <w:rPr>
                <w:i/>
                <w:lang w:val="pt-BR"/>
              </w:rPr>
            </w:pPr>
            <w:r w:rsidRPr="005424B3">
              <w:rPr>
                <w:i/>
                <w:lang w:val="pt-BR"/>
              </w:rPr>
              <w:t xml:space="preserve">Tp. Hồ Chí Minh, ngày      tháng      năm 20 </w:t>
            </w:r>
          </w:p>
          <w:p w14:paraId="64571CE5" w14:textId="77777777" w:rsidR="00B021D7" w:rsidRPr="005424B3" w:rsidRDefault="00B021D7" w:rsidP="00F635EE">
            <w:pPr>
              <w:jc w:val="center"/>
              <w:rPr>
                <w:lang w:val="pt-BR"/>
              </w:rPr>
            </w:pPr>
            <w:r w:rsidRPr="005424B3">
              <w:rPr>
                <w:b/>
                <w:lang w:val="pt-BR"/>
              </w:rPr>
              <w:t>Giảng viên</w:t>
            </w:r>
          </w:p>
        </w:tc>
      </w:tr>
    </w:tbl>
    <w:p w14:paraId="5D84B5D3" w14:textId="4C68C255" w:rsidR="00B021D7" w:rsidRPr="005424B3" w:rsidRDefault="00B021D7" w:rsidP="00093475"/>
    <w:p w14:paraId="69F423D3" w14:textId="77777777" w:rsidR="00B021D7" w:rsidRPr="005424B3" w:rsidRDefault="00B021D7">
      <w:r w:rsidRPr="005424B3">
        <w:br w:type="page"/>
      </w:r>
    </w:p>
    <w:tbl>
      <w:tblPr>
        <w:tblW w:w="10632" w:type="dxa"/>
        <w:tblInd w:w="108" w:type="dxa"/>
        <w:tblLook w:val="01E0" w:firstRow="1" w:lastRow="1" w:firstColumn="1" w:lastColumn="1" w:noHBand="0" w:noVBand="0"/>
      </w:tblPr>
      <w:tblGrid>
        <w:gridCol w:w="4500"/>
        <w:gridCol w:w="6132"/>
      </w:tblGrid>
      <w:tr w:rsidR="00B021D7" w:rsidRPr="005424B3" w14:paraId="3B81919A" w14:textId="77777777" w:rsidTr="00B01FB6">
        <w:tc>
          <w:tcPr>
            <w:tcW w:w="4500" w:type="dxa"/>
            <w:shd w:val="clear" w:color="auto" w:fill="auto"/>
          </w:tcPr>
          <w:p w14:paraId="560F3389" w14:textId="1DACFD94" w:rsidR="00B021D7" w:rsidRPr="005424B3" w:rsidRDefault="00B021D7" w:rsidP="00F635EE">
            <w:pPr>
              <w:rPr>
                <w:lang w:val="pt-BR"/>
              </w:rPr>
            </w:pPr>
            <w:r w:rsidRPr="005424B3">
              <w:lastRenderedPageBreak/>
              <w:br w:type="page"/>
            </w:r>
            <w:r w:rsidRPr="005424B3">
              <w:rPr>
                <w:lang w:val="pt-BR"/>
              </w:rPr>
              <w:t>Giáo án số:  0</w:t>
            </w:r>
            <w:r w:rsidR="00AF0971">
              <w:rPr>
                <w:lang w:val="pt-BR"/>
              </w:rPr>
              <w:t>8</w:t>
            </w:r>
          </w:p>
        </w:tc>
        <w:tc>
          <w:tcPr>
            <w:tcW w:w="6132" w:type="dxa"/>
            <w:shd w:val="clear" w:color="auto" w:fill="auto"/>
          </w:tcPr>
          <w:p w14:paraId="2038FF77" w14:textId="213157BA" w:rsidR="00B021D7" w:rsidRPr="005424B3" w:rsidRDefault="00B021D7" w:rsidP="00F635EE">
            <w:r w:rsidRPr="005424B3">
              <w:t xml:space="preserve">Thời gian thực hiện: </w:t>
            </w:r>
            <w:r w:rsidR="002C34E1">
              <w:t xml:space="preserve">2 </w:t>
            </w:r>
            <w:r w:rsidRPr="005424B3">
              <w:t>tiết</w:t>
            </w:r>
          </w:p>
          <w:p w14:paraId="4425F0FA" w14:textId="77777777" w:rsidR="00B01FB6" w:rsidRPr="005424B3" w:rsidRDefault="00B021D7" w:rsidP="00F635EE">
            <w:r w:rsidRPr="005424B3">
              <w:t xml:space="preserve">Tên chương: </w:t>
            </w:r>
            <w:r w:rsidR="00B01FB6" w:rsidRPr="005424B3">
              <w:rPr>
                <w:b/>
                <w:bCs/>
              </w:rPr>
              <w:t xml:space="preserve">CHƯƠNG VII: </w:t>
            </w:r>
            <w:r w:rsidR="00B01FB6" w:rsidRPr="005424B3">
              <w:rPr>
                <w:b/>
              </w:rPr>
              <w:t>SỰ ĐIỆN LI</w:t>
            </w:r>
            <w:r w:rsidR="00B01FB6" w:rsidRPr="005424B3">
              <w:t xml:space="preserve"> </w:t>
            </w:r>
          </w:p>
          <w:p w14:paraId="20868403" w14:textId="7E9A8CA5" w:rsidR="00B021D7" w:rsidRPr="005424B3" w:rsidRDefault="00B021D7" w:rsidP="00F635EE">
            <w:r w:rsidRPr="005424B3">
              <w:t xml:space="preserve">Thực hiện ngày                  tháng                 năm 20 </w:t>
            </w:r>
          </w:p>
          <w:p w14:paraId="6383347D" w14:textId="77777777" w:rsidR="00B021D7" w:rsidRPr="005424B3" w:rsidRDefault="00B021D7" w:rsidP="00F635EE">
            <w:r w:rsidRPr="005424B3">
              <w:t xml:space="preserve"> </w:t>
            </w:r>
          </w:p>
        </w:tc>
      </w:tr>
    </w:tbl>
    <w:p w14:paraId="74BB93E3" w14:textId="51A805FF" w:rsidR="00B021D7" w:rsidRPr="00AF0971" w:rsidRDefault="00B021D7" w:rsidP="00B01FB6">
      <w:pPr>
        <w:rPr>
          <w:b/>
          <w:lang w:val="pt-BR"/>
        </w:rPr>
      </w:pPr>
      <w:r w:rsidRPr="005424B3">
        <w:rPr>
          <w:lang w:val="it-IT"/>
        </w:rPr>
        <w:t xml:space="preserve">Tên bài: </w:t>
      </w:r>
      <w:r w:rsidRPr="005424B3">
        <w:rPr>
          <w:lang w:val="it-IT"/>
        </w:rPr>
        <w:tab/>
      </w:r>
      <w:r w:rsidRPr="005424B3">
        <w:rPr>
          <w:lang w:val="it-IT"/>
        </w:rPr>
        <w:tab/>
      </w:r>
      <w:r w:rsidR="00AF0971">
        <w:rPr>
          <w:b/>
          <w:i/>
        </w:rPr>
        <w:t>Bài 25</w:t>
      </w:r>
      <w:r w:rsidRPr="005424B3">
        <w:rPr>
          <w:b/>
          <w:i/>
        </w:rPr>
        <w:t xml:space="preserve">:  </w:t>
      </w:r>
      <w:r w:rsidR="00B01FB6" w:rsidRPr="005424B3">
        <w:rPr>
          <w:b/>
          <w:lang w:val="pt-BR"/>
        </w:rPr>
        <w:t xml:space="preserve">PHẢN ỨNG TRAO ĐỔI ION </w:t>
      </w:r>
      <w:r w:rsidR="00AF0971">
        <w:rPr>
          <w:b/>
          <w:lang w:val="pt-BR"/>
        </w:rPr>
        <w:t>-</w:t>
      </w:r>
      <w:r w:rsidR="00B01FB6" w:rsidRPr="005424B3">
        <w:rPr>
          <w:b/>
          <w:lang w:val="pt-BR"/>
        </w:rPr>
        <w:t xml:space="preserve">TRONG DUNG DỊCH </w:t>
      </w:r>
      <w:r w:rsidR="00B01FB6" w:rsidRPr="005424B3">
        <w:rPr>
          <w:b/>
          <w:lang w:val="it-IT"/>
        </w:rPr>
        <w:t>CÁC CHẤT ĐIỆN LI</w:t>
      </w:r>
    </w:p>
    <w:p w14:paraId="5B256E97" w14:textId="77777777" w:rsidR="00B021D7" w:rsidRPr="005424B3" w:rsidRDefault="00B021D7" w:rsidP="00B021D7">
      <w:pPr>
        <w:rPr>
          <w:b/>
          <w:u w:val="single"/>
          <w:lang w:val="it-IT"/>
        </w:rPr>
      </w:pPr>
      <w:r w:rsidRPr="005424B3">
        <w:rPr>
          <w:b/>
          <w:u w:val="single"/>
          <w:lang w:val="it-IT"/>
        </w:rPr>
        <w:t xml:space="preserve">Mục tiêu của bài: </w:t>
      </w:r>
    </w:p>
    <w:p w14:paraId="46106BC0" w14:textId="77777777" w:rsidR="00B021D7" w:rsidRPr="005424B3" w:rsidRDefault="00B021D7" w:rsidP="00B021D7">
      <w:pPr>
        <w:rPr>
          <w:b/>
          <w:lang w:val="it-IT"/>
        </w:rPr>
      </w:pPr>
      <w:r w:rsidRPr="005424B3">
        <w:rPr>
          <w:lang w:val="it-IT"/>
        </w:rPr>
        <w:t xml:space="preserve">Sau khi học xong bài này người học có khả năng: </w:t>
      </w:r>
    </w:p>
    <w:p w14:paraId="13162CCE" w14:textId="77777777" w:rsidR="00B01FB6" w:rsidRPr="005424B3" w:rsidRDefault="00B01FB6" w:rsidP="00B01FB6">
      <w:pPr>
        <w:spacing w:before="20"/>
        <w:jc w:val="both"/>
      </w:pPr>
      <w:r w:rsidRPr="005424B3">
        <w:rPr>
          <w:b/>
        </w:rPr>
        <w:t>1.</w:t>
      </w:r>
      <w:r w:rsidRPr="005424B3">
        <w:rPr>
          <w:b/>
          <w:u w:val="single"/>
        </w:rPr>
        <w:t>Kiến thức</w:t>
      </w:r>
      <w:r w:rsidRPr="005424B3">
        <w:rPr>
          <w:b/>
        </w:rPr>
        <w:t xml:space="preserve">: </w:t>
      </w:r>
      <w:r w:rsidRPr="005424B3">
        <w:t>HS</w:t>
      </w:r>
      <w:r w:rsidRPr="005424B3">
        <w:rPr>
          <w:b/>
        </w:rPr>
        <w:t xml:space="preserve"> </w:t>
      </w:r>
      <w:r w:rsidRPr="005424B3">
        <w:t>hiểu được:</w:t>
      </w:r>
    </w:p>
    <w:p w14:paraId="54C1A89C" w14:textId="77777777" w:rsidR="00B01FB6" w:rsidRPr="005424B3" w:rsidRDefault="00B01FB6" w:rsidP="00B01FB6">
      <w:pPr>
        <w:spacing w:before="20"/>
        <w:ind w:firstLine="420"/>
        <w:jc w:val="both"/>
      </w:pPr>
      <w:r w:rsidRPr="005424B3">
        <w:t>- Bản chất của phản ứng xảy ra trong dung dịch các chất điện li là phản ứng giữa các ion.</w:t>
      </w:r>
    </w:p>
    <w:p w14:paraId="246E5758" w14:textId="77777777" w:rsidR="00B01FB6" w:rsidRPr="005424B3" w:rsidRDefault="00B01FB6" w:rsidP="00B01FB6">
      <w:pPr>
        <w:spacing w:before="20"/>
        <w:ind w:firstLine="420"/>
        <w:jc w:val="both"/>
      </w:pPr>
      <w:r w:rsidRPr="005424B3">
        <w:t xml:space="preserve">- Để xảy ra phản ứng trao đổi ion trong dd các chất điện li phải có ít nhất một trong các điều kiện: </w:t>
      </w:r>
    </w:p>
    <w:p w14:paraId="3819894F" w14:textId="77777777" w:rsidR="00B01FB6" w:rsidRPr="005424B3" w:rsidRDefault="00B01FB6" w:rsidP="00B01FB6">
      <w:pPr>
        <w:spacing w:before="20"/>
        <w:ind w:firstLine="480"/>
        <w:jc w:val="both"/>
      </w:pPr>
      <w:r w:rsidRPr="005424B3">
        <w:t xml:space="preserve"> + Tạo thành chất kết tủa.</w:t>
      </w:r>
    </w:p>
    <w:p w14:paraId="46B57A55" w14:textId="77777777" w:rsidR="00B01FB6" w:rsidRPr="005424B3" w:rsidRDefault="00B01FB6" w:rsidP="00B01FB6">
      <w:pPr>
        <w:pStyle w:val="Footer"/>
        <w:spacing w:before="20"/>
        <w:ind w:firstLine="420"/>
        <w:jc w:val="both"/>
      </w:pPr>
      <w:r w:rsidRPr="005424B3">
        <w:t xml:space="preserve">  + Tạo thành chất điện li yếu.</w:t>
      </w:r>
    </w:p>
    <w:p w14:paraId="3B22F887" w14:textId="77777777" w:rsidR="00B01FB6" w:rsidRPr="005424B3" w:rsidRDefault="00B01FB6" w:rsidP="00B01FB6">
      <w:pPr>
        <w:spacing w:before="20" w:after="20" w:line="223" w:lineRule="auto"/>
        <w:ind w:firstLine="420"/>
      </w:pPr>
      <w:r w:rsidRPr="005424B3">
        <w:t xml:space="preserve">  + Tạo thành chất khí</w:t>
      </w:r>
    </w:p>
    <w:p w14:paraId="47A5313A" w14:textId="77777777" w:rsidR="00B01FB6" w:rsidRPr="005424B3" w:rsidRDefault="00B01FB6" w:rsidP="00B01FB6">
      <w:pPr>
        <w:rPr>
          <w:b/>
        </w:rPr>
      </w:pPr>
      <w:r w:rsidRPr="005424B3">
        <w:rPr>
          <w:b/>
        </w:rPr>
        <w:t>2.</w:t>
      </w:r>
      <w:r w:rsidRPr="005424B3">
        <w:rPr>
          <w:b/>
          <w:u w:val="single"/>
        </w:rPr>
        <w:t>Kĩ năng</w:t>
      </w:r>
      <w:r w:rsidRPr="005424B3">
        <w:rPr>
          <w:b/>
        </w:rPr>
        <w:t xml:space="preserve">: </w:t>
      </w:r>
    </w:p>
    <w:p w14:paraId="6B39A1FA" w14:textId="77777777" w:rsidR="00B01FB6" w:rsidRPr="005424B3" w:rsidRDefault="00B01FB6" w:rsidP="00B01FB6">
      <w:pPr>
        <w:spacing w:before="20"/>
        <w:ind w:firstLine="420"/>
        <w:jc w:val="both"/>
      </w:pPr>
      <w:r w:rsidRPr="005424B3">
        <w:t>- Dự đoán kết quả phản ứng trao đổi ion trong dung dịch các chất điện li.</w:t>
      </w:r>
    </w:p>
    <w:p w14:paraId="1D07D7C7" w14:textId="77777777" w:rsidR="00B01FB6" w:rsidRPr="005424B3" w:rsidRDefault="00B01FB6" w:rsidP="00B01FB6">
      <w:pPr>
        <w:spacing w:before="20"/>
        <w:ind w:firstLine="420"/>
        <w:jc w:val="both"/>
      </w:pPr>
      <w:r w:rsidRPr="005424B3">
        <w:t>- Viết được phương trình ion đầy đủ và rút gọn.</w:t>
      </w:r>
    </w:p>
    <w:p w14:paraId="50EDAC9B" w14:textId="6375D267" w:rsidR="00B01FB6" w:rsidRPr="005424B3" w:rsidRDefault="00B01FB6" w:rsidP="00B01FB6">
      <w:pPr>
        <w:spacing w:before="20"/>
        <w:ind w:firstLine="420"/>
        <w:jc w:val="both"/>
        <w:rPr>
          <w:lang w:val="it-IT"/>
        </w:rPr>
      </w:pPr>
      <w:r w:rsidRPr="005424B3">
        <w:rPr>
          <w:lang w:val="it-IT"/>
        </w:rPr>
        <w:t>- Tính khối lượng hoặc thể tích khí sau phản ứng.</w:t>
      </w:r>
    </w:p>
    <w:p w14:paraId="2B899347" w14:textId="77777777" w:rsidR="00B01FB6" w:rsidRPr="005424B3" w:rsidRDefault="00B01FB6" w:rsidP="00B01FB6">
      <w:r w:rsidRPr="005424B3">
        <w:rPr>
          <w:b/>
        </w:rPr>
        <w:t>3.</w:t>
      </w:r>
      <w:r w:rsidRPr="005424B3">
        <w:rPr>
          <w:b/>
          <w:u w:val="single"/>
        </w:rPr>
        <w:t>Thái độ</w:t>
      </w:r>
      <w:r w:rsidRPr="005424B3">
        <w:rPr>
          <w:b/>
        </w:rPr>
        <w:t xml:space="preserve">: </w:t>
      </w:r>
      <w:r w:rsidRPr="005424B3">
        <w:t>Kích thích sự hứng thú với bộ môn, phát huy khả năng tư duy của học sinh</w:t>
      </w:r>
    </w:p>
    <w:p w14:paraId="5AE34789" w14:textId="77777777" w:rsidR="00B021D7" w:rsidRPr="005424B3" w:rsidRDefault="00B021D7" w:rsidP="00B021D7">
      <w:pPr>
        <w:rPr>
          <w:b/>
          <w:lang w:val="it-IT"/>
        </w:rPr>
      </w:pPr>
      <w:r w:rsidRPr="005424B3">
        <w:rPr>
          <w:b/>
          <w:lang w:val="it-IT"/>
        </w:rPr>
        <w:t>Đồ dùng và phương tiện dạy học:</w:t>
      </w:r>
    </w:p>
    <w:p w14:paraId="5C3C2BDC" w14:textId="77777777" w:rsidR="00B021D7" w:rsidRPr="005424B3" w:rsidRDefault="00B021D7" w:rsidP="00B021D7">
      <w:pPr>
        <w:rPr>
          <w:lang w:val="it-IT"/>
        </w:rPr>
      </w:pPr>
      <w:r w:rsidRPr="005424B3">
        <w:rPr>
          <w:lang w:val="it-IT"/>
        </w:rPr>
        <w:t>Máy chiếu, màn ảnh, máy tính, bảng, phấn.</w:t>
      </w:r>
    </w:p>
    <w:p w14:paraId="0B6B6FA4" w14:textId="77777777" w:rsidR="00B021D7" w:rsidRPr="005424B3" w:rsidRDefault="00B021D7" w:rsidP="00B021D7">
      <w:pPr>
        <w:rPr>
          <w:lang w:val="it-IT"/>
        </w:rPr>
      </w:pPr>
      <w:r w:rsidRPr="005424B3">
        <w:rPr>
          <w:b/>
          <w:lang w:val="it-IT"/>
        </w:rPr>
        <w:t xml:space="preserve">I. Ổn định lớp học:                                                 </w:t>
      </w:r>
      <w:r w:rsidRPr="005424B3">
        <w:rPr>
          <w:lang w:val="it-IT"/>
        </w:rPr>
        <w:t>Thời gian:  05 phút.</w:t>
      </w:r>
    </w:p>
    <w:p w14:paraId="33A69C74" w14:textId="77777777" w:rsidR="00B021D7" w:rsidRPr="005424B3" w:rsidRDefault="00B021D7" w:rsidP="00B021D7">
      <w:pPr>
        <w:rPr>
          <w:lang w:val="it-IT"/>
        </w:rPr>
      </w:pPr>
      <w:r w:rsidRPr="005424B3">
        <w:rPr>
          <w:lang w:val="it-IT"/>
        </w:rPr>
        <w:t>Số học sinh vắng:…………Tên:……………………………………………………..................................</w:t>
      </w:r>
    </w:p>
    <w:p w14:paraId="19CCD89F" w14:textId="77777777" w:rsidR="00B021D7" w:rsidRPr="005424B3" w:rsidRDefault="00B021D7" w:rsidP="00B021D7">
      <w:pPr>
        <w:rPr>
          <w:lang w:val="it-IT"/>
        </w:rPr>
      </w:pPr>
      <w:r w:rsidRPr="005424B3">
        <w:rPr>
          <w:lang w:val="it-IT"/>
        </w:rPr>
        <w:t>......................................................................................................................................................................</w:t>
      </w:r>
    </w:p>
    <w:p w14:paraId="629F145E" w14:textId="77777777" w:rsidR="00B021D7" w:rsidRPr="005424B3" w:rsidRDefault="00B021D7" w:rsidP="00B021D7">
      <w:pPr>
        <w:rPr>
          <w:b/>
          <w:lang w:val="sv-SE"/>
        </w:rPr>
      </w:pPr>
      <w:r w:rsidRPr="005424B3">
        <w:rPr>
          <w:b/>
          <w:lang w:val="sv-SE"/>
        </w:rPr>
        <w:t>II. Thực hiện bài học:</w:t>
      </w:r>
    </w:p>
    <w:p w14:paraId="0BDD345E" w14:textId="77777777" w:rsidR="00B021D7" w:rsidRPr="005424B3" w:rsidRDefault="00B021D7" w:rsidP="00B021D7">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B021D7" w:rsidRPr="005424B3" w14:paraId="484830C2" w14:textId="77777777" w:rsidTr="00F635EE">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2EA1F0" w14:textId="77777777" w:rsidR="00B021D7" w:rsidRPr="005424B3" w:rsidRDefault="00B021D7" w:rsidP="00F635EE">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0738F8" w14:textId="77777777" w:rsidR="00B021D7" w:rsidRPr="005424B3" w:rsidRDefault="00B021D7" w:rsidP="00F635EE">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788F" w14:textId="77777777" w:rsidR="00B021D7" w:rsidRPr="005424B3" w:rsidRDefault="00B021D7" w:rsidP="00F635EE">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1AC018" w14:textId="77777777" w:rsidR="00B021D7" w:rsidRPr="005424B3" w:rsidRDefault="00B021D7" w:rsidP="00F635EE">
            <w:pPr>
              <w:jc w:val="center"/>
              <w:rPr>
                <w:lang w:val="de-DE"/>
              </w:rPr>
            </w:pPr>
            <w:r w:rsidRPr="005424B3">
              <w:rPr>
                <w:lang w:val="de-DE"/>
              </w:rPr>
              <w:t>Thời gian</w:t>
            </w:r>
          </w:p>
        </w:tc>
      </w:tr>
      <w:tr w:rsidR="00B021D7" w:rsidRPr="005424B3" w14:paraId="124D2482" w14:textId="77777777" w:rsidTr="00F635EE">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836CBA" w14:textId="77777777" w:rsidR="00B021D7" w:rsidRPr="005424B3" w:rsidRDefault="00B021D7" w:rsidP="00F635EE">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EEE4C7" w14:textId="77777777" w:rsidR="00B021D7" w:rsidRPr="005424B3" w:rsidRDefault="00B021D7" w:rsidP="00F635EE">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37CB6B87"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11E8ED97"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EF81A3" w14:textId="77777777" w:rsidR="00B021D7" w:rsidRPr="005424B3" w:rsidRDefault="00B021D7" w:rsidP="00F635EE">
            <w:pPr>
              <w:jc w:val="center"/>
              <w:rPr>
                <w:lang w:val="de-DE"/>
              </w:rPr>
            </w:pPr>
          </w:p>
        </w:tc>
      </w:tr>
      <w:tr w:rsidR="00B021D7" w:rsidRPr="005424B3" w14:paraId="39353AB2"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347E3DFC" w14:textId="77777777" w:rsidR="00B021D7" w:rsidRPr="005424B3" w:rsidRDefault="00B021D7" w:rsidP="00F635EE">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A1CAD35" w14:textId="77777777" w:rsidR="00B021D7" w:rsidRPr="005424B3" w:rsidRDefault="00B021D7" w:rsidP="00F635EE">
            <w:pPr>
              <w:rPr>
                <w:lang w:val="de-DE"/>
              </w:rPr>
            </w:pPr>
            <w:r w:rsidRPr="005424B3">
              <w:rPr>
                <w:b/>
                <w:bCs/>
                <w:u w:val="single"/>
                <w:lang w:val="de-DE"/>
              </w:rPr>
              <w:t>Dẫn nhập</w:t>
            </w:r>
          </w:p>
          <w:p w14:paraId="692DC117" w14:textId="7589D54E" w:rsidR="00B021D7" w:rsidRPr="005424B3" w:rsidRDefault="009F3749" w:rsidP="00F635EE">
            <w:pPr>
              <w:jc w:val="both"/>
              <w:rPr>
                <w:lang w:val="de-DE"/>
              </w:rPr>
            </w:pPr>
            <w:r w:rsidRPr="005424B3">
              <w:t xml:space="preserve">phản ứng muối + muối </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72A2F68" w14:textId="77777777" w:rsidR="00B021D7" w:rsidRPr="005424B3" w:rsidRDefault="00B021D7" w:rsidP="00F635EE">
            <w:pPr>
              <w:rPr>
                <w:lang w:val="de-DE"/>
              </w:rPr>
            </w:pPr>
            <w:r w:rsidRPr="005424B3">
              <w:rPr>
                <w:lang w:val="de-DE"/>
              </w:rPr>
              <w:t>- GV trình bày bằng lời.</w:t>
            </w:r>
          </w:p>
          <w:p w14:paraId="68696E8A" w14:textId="77777777" w:rsidR="00B021D7" w:rsidRPr="005424B3" w:rsidRDefault="00B021D7" w:rsidP="00F635EE">
            <w:r w:rsidRPr="005424B3">
              <w:t xml:space="preserve">- GV </w:t>
            </w:r>
            <w:r w:rsidRPr="005424B3">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D04749D" w14:textId="11AD4429" w:rsidR="00B021D7" w:rsidRPr="005424B3" w:rsidRDefault="00B021D7" w:rsidP="00F635EE">
            <w:pPr>
              <w:rPr>
                <w:lang w:val="de-DE"/>
              </w:rPr>
            </w:pPr>
            <w:r w:rsidRPr="005424B3">
              <w:rPr>
                <w:lang w:val="de-DE"/>
              </w:rPr>
              <w:t xml:space="preserve">- </w:t>
            </w:r>
            <w:r w:rsidRPr="005424B3">
              <w:rPr>
                <w:lang w:val="nb-NO"/>
              </w:rPr>
              <w:t>HS theo dõi, ghi bài và t</w:t>
            </w:r>
            <w:r w:rsidRPr="005424B3">
              <w:rPr>
                <w:lang w:val="de-DE"/>
              </w:rPr>
              <w:t>rả lời các câu hỏi.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EFA9B5A" w14:textId="77777777" w:rsidR="00B021D7" w:rsidRPr="005424B3" w:rsidRDefault="00B021D7" w:rsidP="00F635EE">
            <w:pPr>
              <w:rPr>
                <w:lang w:val="de-DE"/>
              </w:rPr>
            </w:pPr>
          </w:p>
          <w:p w14:paraId="4F26B053" w14:textId="35FADB8F" w:rsidR="00B021D7" w:rsidRPr="005424B3" w:rsidRDefault="00AF0971" w:rsidP="00F635EE">
            <w:pPr>
              <w:jc w:val="center"/>
              <w:rPr>
                <w:lang w:val="pt-BR"/>
              </w:rPr>
            </w:pPr>
            <w:r>
              <w:rPr>
                <w:lang w:val="pt-BR"/>
              </w:rPr>
              <w:t>5</w:t>
            </w:r>
          </w:p>
          <w:p w14:paraId="1A4737D2" w14:textId="77777777" w:rsidR="00B021D7" w:rsidRPr="005424B3" w:rsidRDefault="00B021D7" w:rsidP="00F635EE">
            <w:pPr>
              <w:jc w:val="center"/>
              <w:rPr>
                <w:lang w:val="de-DE"/>
              </w:rPr>
            </w:pPr>
            <w:r w:rsidRPr="005424B3">
              <w:rPr>
                <w:lang w:val="pt-BR"/>
              </w:rPr>
              <w:t>phút</w:t>
            </w:r>
            <w:r w:rsidRPr="005424B3">
              <w:rPr>
                <w:lang w:val="de-DE"/>
              </w:rPr>
              <w:t xml:space="preserve"> </w:t>
            </w:r>
          </w:p>
        </w:tc>
      </w:tr>
      <w:tr w:rsidR="00B021D7" w:rsidRPr="005424B3" w14:paraId="4FE518D6" w14:textId="77777777" w:rsidTr="00F635EE">
        <w:trPr>
          <w:trHeight w:val="1323"/>
        </w:trPr>
        <w:tc>
          <w:tcPr>
            <w:tcW w:w="540" w:type="dxa"/>
            <w:tcBorders>
              <w:top w:val="single" w:sz="4" w:space="0" w:color="auto"/>
              <w:left w:val="single" w:sz="4" w:space="0" w:color="auto"/>
              <w:right w:val="single" w:sz="4" w:space="0" w:color="auto"/>
            </w:tcBorders>
            <w:shd w:val="clear" w:color="auto" w:fill="auto"/>
          </w:tcPr>
          <w:p w14:paraId="4A199C79" w14:textId="77777777" w:rsidR="00B021D7" w:rsidRPr="005424B3" w:rsidRDefault="00B021D7" w:rsidP="00F635EE">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394B7AE" w14:textId="77777777" w:rsidR="00B021D7" w:rsidRPr="005424B3" w:rsidRDefault="00B021D7" w:rsidP="00F635EE">
            <w:pPr>
              <w:rPr>
                <w:b/>
                <w:bCs/>
                <w:u w:val="single"/>
                <w:lang w:val="nb-NO"/>
              </w:rPr>
            </w:pPr>
            <w:r w:rsidRPr="005424B3">
              <w:rPr>
                <w:b/>
                <w:bCs/>
                <w:u w:val="single"/>
                <w:lang w:val="nb-NO"/>
              </w:rPr>
              <w:t>Giảng bài mới</w:t>
            </w:r>
          </w:p>
          <w:p w14:paraId="64A55CA3" w14:textId="3F16B5BA" w:rsidR="009F3749" w:rsidRPr="005424B3" w:rsidRDefault="009F3749" w:rsidP="009F3749">
            <w:pPr>
              <w:tabs>
                <w:tab w:val="left" w:pos="1980"/>
                <w:tab w:val="left" w:pos="2880"/>
              </w:tabs>
              <w:rPr>
                <w:b/>
                <w:bCs/>
                <w:lang w:val="de-DE"/>
              </w:rPr>
            </w:pPr>
            <w:r w:rsidRPr="005424B3">
              <w:rPr>
                <w:b/>
                <w:bCs/>
              </w:rPr>
              <w:t xml:space="preserve">1. </w:t>
            </w:r>
            <w:r w:rsidRPr="005424B3">
              <w:rPr>
                <w:b/>
                <w:bCs/>
                <w:u w:val="single"/>
              </w:rPr>
              <w:t>Điều kiện xảy ra phản ứng trao đổi ion trong dung dịch các chất điện li</w:t>
            </w:r>
            <w:r w:rsidRPr="005424B3">
              <w:rPr>
                <w:b/>
                <w:bCs/>
              </w:rPr>
              <w:t>:</w:t>
            </w:r>
          </w:p>
          <w:p w14:paraId="36DFB7DA" w14:textId="65466919" w:rsidR="009F3749" w:rsidRPr="005424B3" w:rsidRDefault="009F3749" w:rsidP="009F3749">
            <w:pPr>
              <w:tabs>
                <w:tab w:val="left" w:pos="1980"/>
                <w:tab w:val="left" w:pos="2880"/>
              </w:tabs>
              <w:rPr>
                <w:b/>
                <w:bCs/>
                <w:lang w:val="de-DE"/>
              </w:rPr>
            </w:pPr>
            <w:r w:rsidRPr="005424B3">
              <w:rPr>
                <w:b/>
                <w:bCs/>
                <w:lang w:val="de-DE"/>
              </w:rPr>
              <w:t>1</w:t>
            </w:r>
            <w:r w:rsidRPr="005424B3">
              <w:rPr>
                <w:b/>
                <w:bCs/>
                <w:u w:val="single"/>
                <w:lang w:val="de-DE"/>
              </w:rPr>
              <w:t>.1 phản ứng tạo thành chất kết tủa</w:t>
            </w:r>
            <w:r w:rsidRPr="005424B3">
              <w:rPr>
                <w:b/>
                <w:bCs/>
                <w:lang w:val="de-DE"/>
              </w:rPr>
              <w:t xml:space="preserve">: </w:t>
            </w:r>
          </w:p>
          <w:p w14:paraId="4EF5F6BF" w14:textId="77777777" w:rsidR="009F3749" w:rsidRPr="005424B3" w:rsidRDefault="009F3749" w:rsidP="009F3749">
            <w:pPr>
              <w:tabs>
                <w:tab w:val="center" w:pos="4320"/>
                <w:tab w:val="right" w:pos="8640"/>
              </w:tabs>
              <w:rPr>
                <w:lang w:val="de-DE"/>
              </w:rPr>
            </w:pPr>
            <w:r w:rsidRPr="005424B3">
              <w:rPr>
                <w:lang w:val="de-DE"/>
              </w:rPr>
              <w:t>Na</w:t>
            </w:r>
            <w:r w:rsidRPr="005424B3">
              <w:rPr>
                <w:vertAlign w:val="subscript"/>
                <w:lang w:val="de-DE"/>
              </w:rPr>
              <w:t>2</w:t>
            </w:r>
            <w:r w:rsidRPr="005424B3">
              <w:rPr>
                <w:lang w:val="de-DE"/>
              </w:rPr>
              <w:t>SO</w:t>
            </w:r>
            <w:r w:rsidRPr="005424B3">
              <w:rPr>
                <w:vertAlign w:val="subscript"/>
                <w:lang w:val="de-DE"/>
              </w:rPr>
              <w:t>4</w:t>
            </w:r>
            <w:r w:rsidRPr="005424B3">
              <w:rPr>
                <w:lang w:val="de-DE"/>
              </w:rPr>
              <w:t>+BaCl</w:t>
            </w:r>
            <w:r w:rsidRPr="005424B3">
              <w:rPr>
                <w:vertAlign w:val="subscript"/>
                <w:lang w:val="de-DE"/>
              </w:rPr>
              <w:t>2</w:t>
            </w:r>
            <w:r w:rsidRPr="005424B3">
              <w:sym w:font="Wingdings 3" w:char="F09A"/>
            </w:r>
            <w:r w:rsidRPr="005424B3">
              <w:rPr>
                <w:lang w:val="de-DE"/>
              </w:rPr>
              <w:t>BaSO</w:t>
            </w:r>
            <w:r w:rsidRPr="005424B3">
              <w:rPr>
                <w:vertAlign w:val="subscript"/>
                <w:lang w:val="de-DE"/>
              </w:rPr>
              <w:t>4</w:t>
            </w:r>
            <w:r w:rsidRPr="005424B3">
              <w:sym w:font="Wingdings 3" w:char="F024"/>
            </w:r>
            <w:r w:rsidRPr="005424B3">
              <w:rPr>
                <w:lang w:val="de-DE"/>
              </w:rPr>
              <w:t>+2NaCl</w:t>
            </w:r>
          </w:p>
          <w:p w14:paraId="2D69D18A" w14:textId="4257A192" w:rsidR="009F3749" w:rsidRPr="005424B3" w:rsidRDefault="009F3749" w:rsidP="009F3749">
            <w:pPr>
              <w:tabs>
                <w:tab w:val="left" w:pos="1980"/>
                <w:tab w:val="left" w:pos="2880"/>
              </w:tabs>
              <w:rPr>
                <w:lang w:val="pl-PL"/>
              </w:rPr>
            </w:pPr>
            <w:r w:rsidRPr="005424B3">
              <w:rPr>
                <w:lang w:val="pl-PL"/>
              </w:rPr>
              <w:t>2Na</w:t>
            </w:r>
            <w:r w:rsidRPr="005424B3">
              <w:rPr>
                <w:vertAlign w:val="superscript"/>
                <w:lang w:val="pl-PL"/>
              </w:rPr>
              <w:t>+</w:t>
            </w:r>
            <w:r w:rsidRPr="005424B3">
              <w:rPr>
                <w:lang w:val="pl-PL"/>
              </w:rPr>
              <w:t xml:space="preserve"> + </w:t>
            </w:r>
            <w:r w:rsidR="008B7B59">
              <w:rPr>
                <w:position w:val="-12"/>
                <w:lang w:val="pt-BR"/>
              </w:rPr>
              <w:pict w14:anchorId="74831ABB">
                <v:shape id="_x0000_i1075" type="#_x0000_t75" style="width:25.1pt;height:19.25pt">
                  <v:imagedata r:id="rId37" o:title=""/>
                </v:shape>
              </w:pict>
            </w:r>
            <w:r w:rsidRPr="005424B3">
              <w:rPr>
                <w:lang w:val="pl-PL"/>
              </w:rPr>
              <w:t xml:space="preserve"> + Ba</w:t>
            </w:r>
            <w:r w:rsidRPr="005424B3">
              <w:rPr>
                <w:vertAlign w:val="superscript"/>
                <w:lang w:val="pl-PL"/>
              </w:rPr>
              <w:t>2+</w:t>
            </w:r>
            <w:r w:rsidRPr="005424B3">
              <w:rPr>
                <w:lang w:val="pl-PL"/>
              </w:rPr>
              <w:t>+ 2Cl</w:t>
            </w:r>
            <w:r w:rsidRPr="005424B3">
              <w:rPr>
                <w:vertAlign w:val="superscript"/>
                <w:lang w:val="pl-PL"/>
              </w:rPr>
              <w:t>-</w:t>
            </w:r>
            <w:r w:rsidRPr="005424B3">
              <w:rPr>
                <w:lang w:val="pl-PL"/>
              </w:rPr>
              <w:t xml:space="preserve"> </w:t>
            </w:r>
            <w:r w:rsidRPr="005424B3">
              <w:sym w:font="Wingdings 3" w:char="F022"/>
            </w:r>
            <w:r w:rsidRPr="005424B3">
              <w:rPr>
                <w:lang w:val="pl-PL"/>
              </w:rPr>
              <w:t>BaSO</w:t>
            </w:r>
            <w:r w:rsidRPr="005424B3">
              <w:rPr>
                <w:vertAlign w:val="subscript"/>
                <w:lang w:val="pl-PL"/>
              </w:rPr>
              <w:t>4</w:t>
            </w:r>
            <w:r w:rsidRPr="005424B3">
              <w:sym w:font="Wingdings 3" w:char="F024"/>
            </w:r>
            <w:r w:rsidRPr="005424B3">
              <w:rPr>
                <w:lang w:val="pl-PL"/>
              </w:rPr>
              <w:t>+ 2Na</w:t>
            </w:r>
            <w:r w:rsidRPr="005424B3">
              <w:rPr>
                <w:vertAlign w:val="superscript"/>
                <w:lang w:val="pl-PL"/>
              </w:rPr>
              <w:t xml:space="preserve">+ </w:t>
            </w:r>
            <w:r w:rsidRPr="005424B3">
              <w:rPr>
                <w:lang w:val="pl-PL"/>
              </w:rPr>
              <w:t xml:space="preserve"> + 2Cl</w:t>
            </w:r>
            <w:r w:rsidRPr="005424B3">
              <w:rPr>
                <w:vertAlign w:val="superscript"/>
                <w:lang w:val="pl-PL"/>
              </w:rPr>
              <w:t>-</w:t>
            </w:r>
            <w:r w:rsidRPr="005424B3">
              <w:rPr>
                <w:lang w:val="pl-PL"/>
              </w:rPr>
              <w:t xml:space="preserve"> </w:t>
            </w:r>
            <w:r w:rsidRPr="005424B3">
              <w:rPr>
                <w:b/>
                <w:i/>
                <w:lang w:val="pl-PL"/>
              </w:rPr>
              <w:t xml:space="preserve"> </w:t>
            </w:r>
            <w:r w:rsidRPr="005424B3">
              <w:rPr>
                <w:b/>
                <w:lang w:val="pl-PL"/>
              </w:rPr>
              <w:t>Phương trình ion rút gọn:</w:t>
            </w:r>
          </w:p>
          <w:p w14:paraId="4F987738" w14:textId="77777777" w:rsidR="009F3749" w:rsidRPr="005424B3" w:rsidRDefault="009F3749" w:rsidP="009F3749">
            <w:pPr>
              <w:tabs>
                <w:tab w:val="left" w:pos="1980"/>
                <w:tab w:val="left" w:pos="2880"/>
              </w:tabs>
              <w:rPr>
                <w:lang w:val="pl-PL"/>
              </w:rPr>
            </w:pPr>
            <w:r w:rsidRPr="005424B3">
              <w:rPr>
                <w:lang w:val="pl-PL"/>
              </w:rPr>
              <w:t xml:space="preserve">    Ba</w:t>
            </w:r>
            <w:r w:rsidRPr="005424B3">
              <w:rPr>
                <w:vertAlign w:val="superscript"/>
                <w:lang w:val="pl-PL"/>
              </w:rPr>
              <w:t>2+</w:t>
            </w:r>
            <w:r w:rsidRPr="005424B3">
              <w:rPr>
                <w:lang w:val="pl-PL"/>
              </w:rPr>
              <w:t xml:space="preserve"> + SO</w:t>
            </w:r>
            <w:r w:rsidRPr="005424B3">
              <w:rPr>
                <w:vertAlign w:val="subscript"/>
                <w:lang w:val="pl-PL"/>
              </w:rPr>
              <w:t>4</w:t>
            </w:r>
            <w:r w:rsidRPr="005424B3">
              <w:rPr>
                <w:vertAlign w:val="superscript"/>
                <w:lang w:val="pl-PL"/>
              </w:rPr>
              <w:t>2-</w:t>
            </w:r>
            <w:r w:rsidRPr="005424B3">
              <w:rPr>
                <w:lang w:val="pl-PL"/>
              </w:rPr>
              <w:t xml:space="preserve"> </w:t>
            </w:r>
            <w:r w:rsidRPr="005424B3">
              <w:rPr>
                <w:lang w:val="pt-BR"/>
              </w:rPr>
              <w:sym w:font="Wingdings" w:char="F0E0"/>
            </w:r>
            <w:r w:rsidRPr="005424B3">
              <w:rPr>
                <w:lang w:val="pl-PL"/>
              </w:rPr>
              <w:t xml:space="preserve"> BaSO</w:t>
            </w:r>
            <w:r w:rsidRPr="005424B3">
              <w:rPr>
                <w:vertAlign w:val="subscript"/>
                <w:lang w:val="pl-PL"/>
              </w:rPr>
              <w:t>4</w:t>
            </w:r>
            <w:r w:rsidRPr="005424B3">
              <w:rPr>
                <w:lang w:val="pl-PL"/>
              </w:rPr>
              <w:t xml:space="preserve"> ↓</w:t>
            </w:r>
          </w:p>
          <w:p w14:paraId="27228240" w14:textId="72DCFC12" w:rsidR="009F3749" w:rsidRPr="005424B3" w:rsidRDefault="009F3749" w:rsidP="009F3749">
            <w:pPr>
              <w:tabs>
                <w:tab w:val="left" w:pos="1980"/>
                <w:tab w:val="left" w:pos="2880"/>
              </w:tabs>
              <w:rPr>
                <w:lang w:val="pl-PL"/>
              </w:rPr>
            </w:pPr>
            <w:r w:rsidRPr="005424B3">
              <w:rPr>
                <w:b/>
                <w:lang w:val="pl-PL"/>
              </w:rPr>
              <w:t>Bản chất:</w:t>
            </w:r>
            <w:r w:rsidRPr="005424B3">
              <w:rPr>
                <w:lang w:val="pl-PL"/>
              </w:rPr>
              <w:t xml:space="preserve">Ba </w:t>
            </w:r>
            <w:r w:rsidRPr="005424B3">
              <w:rPr>
                <w:vertAlign w:val="superscript"/>
                <w:lang w:val="pl-PL"/>
              </w:rPr>
              <w:t>2+</w:t>
            </w:r>
            <w:r w:rsidRPr="005424B3">
              <w:rPr>
                <w:lang w:val="pl-PL"/>
              </w:rPr>
              <w:t xml:space="preserve"> và SO</w:t>
            </w:r>
            <w:r w:rsidRPr="005424B3">
              <w:rPr>
                <w:vertAlign w:val="subscript"/>
                <w:lang w:val="pl-PL"/>
              </w:rPr>
              <w:t>4</w:t>
            </w:r>
            <w:r w:rsidRPr="005424B3">
              <w:rPr>
                <w:lang w:val="pl-PL"/>
              </w:rPr>
              <w:t xml:space="preserve"> </w:t>
            </w:r>
            <w:r w:rsidRPr="005424B3">
              <w:rPr>
                <w:vertAlign w:val="superscript"/>
                <w:lang w:val="pl-PL"/>
              </w:rPr>
              <w:t>2-</w:t>
            </w:r>
            <w:r w:rsidRPr="005424B3">
              <w:rPr>
                <w:lang w:val="pl-PL"/>
              </w:rPr>
              <w:t xml:space="preserve"> tạo tủa BaSO</w:t>
            </w:r>
            <w:r w:rsidRPr="005424B3">
              <w:rPr>
                <w:vertAlign w:val="subscript"/>
                <w:lang w:val="pl-PL"/>
              </w:rPr>
              <w:t>4</w:t>
            </w:r>
            <w:r w:rsidRPr="005424B3">
              <w:rPr>
                <w:lang w:val="pl-PL"/>
              </w:rPr>
              <w:t>.</w:t>
            </w:r>
          </w:p>
          <w:p w14:paraId="7ABCBAF2" w14:textId="401EDEE2" w:rsidR="009F3749" w:rsidRPr="005424B3" w:rsidRDefault="009F3749" w:rsidP="009F3749">
            <w:pPr>
              <w:tabs>
                <w:tab w:val="left" w:pos="1980"/>
                <w:tab w:val="left" w:pos="2880"/>
              </w:tabs>
              <w:rPr>
                <w:b/>
                <w:lang w:val="pl-PL"/>
              </w:rPr>
            </w:pPr>
            <w:r w:rsidRPr="005424B3">
              <w:rPr>
                <w:b/>
                <w:lang w:val="pl-PL"/>
              </w:rPr>
              <w:t>1.2.</w:t>
            </w:r>
            <w:r w:rsidRPr="005424B3">
              <w:rPr>
                <w:lang w:val="pl-PL"/>
              </w:rPr>
              <w:t xml:space="preserve"> </w:t>
            </w:r>
            <w:r w:rsidRPr="005424B3">
              <w:rPr>
                <w:b/>
                <w:u w:val="single"/>
                <w:lang w:val="pl-PL"/>
              </w:rPr>
              <w:t>Phản ứng tạo chất điện li yếu</w:t>
            </w:r>
            <w:r w:rsidRPr="005424B3">
              <w:rPr>
                <w:b/>
                <w:lang w:val="pl-PL"/>
              </w:rPr>
              <w:t>:</w:t>
            </w:r>
          </w:p>
          <w:p w14:paraId="355CBE4A" w14:textId="71A90FD5" w:rsidR="009F3749" w:rsidRPr="005424B3" w:rsidRDefault="009F3749" w:rsidP="009F3749">
            <w:pPr>
              <w:tabs>
                <w:tab w:val="left" w:pos="9360"/>
              </w:tabs>
              <w:rPr>
                <w:b/>
              </w:rPr>
            </w:pPr>
            <w:r w:rsidRPr="005424B3">
              <w:rPr>
                <w:b/>
                <w:lang w:val="pt-BR"/>
              </w:rPr>
              <w:t>1.2.1.</w:t>
            </w:r>
            <w:r w:rsidRPr="005424B3">
              <w:rPr>
                <w:b/>
                <w:u w:val="single"/>
                <w:lang w:val="pt-BR"/>
              </w:rPr>
              <w:t>Phản ứng tạo thành nư</w:t>
            </w:r>
            <w:r w:rsidRPr="005424B3">
              <w:rPr>
                <w:b/>
                <w:u w:val="single"/>
              </w:rPr>
              <w:t>ớc:</w:t>
            </w:r>
          </w:p>
          <w:p w14:paraId="2079A399" w14:textId="77777777" w:rsidR="009F3749" w:rsidRPr="005424B3" w:rsidRDefault="009F3749" w:rsidP="009F3749">
            <w:pPr>
              <w:tabs>
                <w:tab w:val="left" w:pos="9360"/>
              </w:tabs>
              <w:jc w:val="both"/>
              <w:rPr>
                <w:lang w:val="pt-BR"/>
              </w:rPr>
            </w:pPr>
            <w:r w:rsidRPr="005424B3">
              <w:rPr>
                <w:lang w:val="pt-BR"/>
              </w:rPr>
              <w:t xml:space="preserve">NaOH + HCl </w:t>
            </w:r>
            <w:r w:rsidRPr="005424B3">
              <w:t>→</w:t>
            </w:r>
            <w:r w:rsidRPr="005424B3">
              <w:rPr>
                <w:lang w:val="pt-BR"/>
              </w:rPr>
              <w:t xml:space="preserve"> H</w:t>
            </w:r>
            <w:r w:rsidRPr="005424B3">
              <w:rPr>
                <w:vertAlign w:val="subscript"/>
                <w:lang w:val="pt-BR"/>
              </w:rPr>
              <w:t>2</w:t>
            </w:r>
            <w:r w:rsidRPr="005424B3">
              <w:rPr>
                <w:lang w:val="pt-BR"/>
              </w:rPr>
              <w:t xml:space="preserve">O + NaCl </w:t>
            </w:r>
          </w:p>
          <w:p w14:paraId="2F89F1E6" w14:textId="77777777" w:rsidR="009F3749" w:rsidRPr="005424B3" w:rsidRDefault="009F3749" w:rsidP="009F3749">
            <w:pPr>
              <w:tabs>
                <w:tab w:val="left" w:pos="9360"/>
              </w:tabs>
              <w:jc w:val="both"/>
              <w:rPr>
                <w:lang w:val="pt-BR"/>
              </w:rPr>
            </w:pPr>
            <w:r w:rsidRPr="005424B3">
              <w:rPr>
                <w:lang w:val="pt-BR"/>
              </w:rPr>
              <w:t>Na</w:t>
            </w:r>
            <w:r w:rsidRPr="005424B3">
              <w:rPr>
                <w:vertAlign w:val="superscript"/>
                <w:lang w:val="pt-BR"/>
              </w:rPr>
              <w:t>+</w:t>
            </w:r>
            <w:r w:rsidRPr="005424B3">
              <w:rPr>
                <w:lang w:val="pt-BR"/>
              </w:rPr>
              <w:t xml:space="preserve"> + OH</w:t>
            </w:r>
            <w:r w:rsidRPr="005424B3">
              <w:rPr>
                <w:vertAlign w:val="superscript"/>
                <w:lang w:val="pt-BR"/>
              </w:rPr>
              <w:t>-</w:t>
            </w:r>
            <w:r w:rsidRPr="005424B3">
              <w:rPr>
                <w:lang w:val="pt-BR"/>
              </w:rPr>
              <w:t xml:space="preserve"> + H</w:t>
            </w:r>
            <w:r w:rsidRPr="005424B3">
              <w:rPr>
                <w:vertAlign w:val="superscript"/>
                <w:lang w:val="pt-BR"/>
              </w:rPr>
              <w:t>+</w:t>
            </w:r>
            <w:r w:rsidRPr="005424B3">
              <w:rPr>
                <w:lang w:val="pt-BR"/>
              </w:rPr>
              <w:t xml:space="preserve"> + Cl</w:t>
            </w:r>
            <w:r w:rsidRPr="005424B3">
              <w:rPr>
                <w:vertAlign w:val="superscript"/>
                <w:lang w:val="pt-BR"/>
              </w:rPr>
              <w:t>-</w:t>
            </w:r>
            <w:r w:rsidRPr="005424B3">
              <w:rPr>
                <w:lang w:val="pt-BR"/>
              </w:rPr>
              <w:t xml:space="preserve"> </w:t>
            </w:r>
            <w:r w:rsidRPr="005424B3">
              <w:t>→</w:t>
            </w:r>
            <w:r w:rsidRPr="005424B3">
              <w:rPr>
                <w:lang w:val="pt-BR"/>
              </w:rPr>
              <w:t xml:space="preserve"> H</w:t>
            </w:r>
            <w:r w:rsidRPr="005424B3">
              <w:rPr>
                <w:vertAlign w:val="subscript"/>
                <w:lang w:val="pt-BR"/>
              </w:rPr>
              <w:t>2</w:t>
            </w:r>
            <w:r w:rsidRPr="005424B3">
              <w:rPr>
                <w:lang w:val="pt-BR"/>
              </w:rPr>
              <w:t>O + Na</w:t>
            </w:r>
            <w:r w:rsidRPr="005424B3">
              <w:rPr>
                <w:vertAlign w:val="superscript"/>
                <w:lang w:val="pt-BR"/>
              </w:rPr>
              <w:t>+</w:t>
            </w:r>
            <w:r w:rsidRPr="005424B3">
              <w:rPr>
                <w:lang w:val="pt-BR"/>
              </w:rPr>
              <w:t xml:space="preserve"> + Cl</w:t>
            </w:r>
            <w:r w:rsidRPr="005424B3">
              <w:rPr>
                <w:vertAlign w:val="superscript"/>
                <w:lang w:val="pt-BR"/>
              </w:rPr>
              <w:t>-</w:t>
            </w:r>
            <w:r w:rsidRPr="005424B3">
              <w:rPr>
                <w:lang w:val="pt-BR"/>
              </w:rPr>
              <w:t xml:space="preserve"> </w:t>
            </w:r>
          </w:p>
          <w:p w14:paraId="5A11E30A" w14:textId="77777777" w:rsidR="009F3749" w:rsidRPr="005424B3" w:rsidRDefault="009F3749" w:rsidP="009F3749">
            <w:pPr>
              <w:tabs>
                <w:tab w:val="left" w:pos="9360"/>
              </w:tabs>
              <w:jc w:val="both"/>
              <w:rPr>
                <w:lang w:val="pt-BR"/>
              </w:rPr>
            </w:pPr>
            <w:r w:rsidRPr="005424B3">
              <w:rPr>
                <w:lang w:val="pt-BR"/>
              </w:rPr>
              <w:t xml:space="preserve">Phương trình ion rút gọn: </w:t>
            </w:r>
          </w:p>
          <w:p w14:paraId="7B3FD257" w14:textId="77777777" w:rsidR="009F3749" w:rsidRPr="005424B3" w:rsidRDefault="009F3749" w:rsidP="009F3749">
            <w:pPr>
              <w:tabs>
                <w:tab w:val="left" w:pos="9360"/>
              </w:tabs>
              <w:jc w:val="both"/>
              <w:rPr>
                <w:lang w:val="pt-BR"/>
              </w:rPr>
            </w:pPr>
            <w:r w:rsidRPr="005424B3">
              <w:rPr>
                <w:lang w:val="pt-BR"/>
              </w:rPr>
              <w:t>H</w:t>
            </w:r>
            <w:r w:rsidRPr="005424B3">
              <w:rPr>
                <w:vertAlign w:val="superscript"/>
                <w:lang w:val="pt-BR"/>
              </w:rPr>
              <w:t>+</w:t>
            </w:r>
            <w:r w:rsidRPr="005424B3">
              <w:rPr>
                <w:lang w:val="pt-BR"/>
              </w:rPr>
              <w:t xml:space="preserve"> +OH</w:t>
            </w:r>
            <w:r w:rsidRPr="005424B3">
              <w:rPr>
                <w:vertAlign w:val="superscript"/>
                <w:lang w:val="pt-BR"/>
              </w:rPr>
              <w:t>-</w:t>
            </w:r>
            <w:r w:rsidRPr="005424B3">
              <w:rPr>
                <w:lang w:val="pt-BR"/>
              </w:rPr>
              <w:t xml:space="preserve"> </w:t>
            </w:r>
            <w:r w:rsidRPr="005424B3">
              <w:t>→</w:t>
            </w:r>
            <w:r w:rsidRPr="005424B3">
              <w:rPr>
                <w:lang w:val="pt-BR"/>
              </w:rPr>
              <w:t xml:space="preserve"> H</w:t>
            </w:r>
            <w:r w:rsidRPr="005424B3">
              <w:rPr>
                <w:vertAlign w:val="subscript"/>
                <w:lang w:val="pt-BR"/>
              </w:rPr>
              <w:t>2</w:t>
            </w:r>
            <w:r w:rsidRPr="005424B3">
              <w:rPr>
                <w:lang w:val="pt-BR"/>
              </w:rPr>
              <w:t>O</w:t>
            </w:r>
          </w:p>
          <w:p w14:paraId="50362E35" w14:textId="0AA421E5" w:rsidR="009F3749" w:rsidRPr="005424B3" w:rsidRDefault="009F3749" w:rsidP="009F3749">
            <w:pPr>
              <w:tabs>
                <w:tab w:val="left" w:pos="1980"/>
                <w:tab w:val="left" w:pos="2880"/>
              </w:tabs>
              <w:rPr>
                <w:lang w:val="pt-BR"/>
              </w:rPr>
            </w:pPr>
            <w:r w:rsidRPr="005424B3">
              <w:rPr>
                <w:b/>
                <w:lang w:val="pl-PL"/>
              </w:rPr>
              <w:t>Bản chất:</w:t>
            </w:r>
            <w:r w:rsidRPr="005424B3">
              <w:rPr>
                <w:lang w:val="pt-BR"/>
              </w:rPr>
              <w:t xml:space="preserve"> H</w:t>
            </w:r>
            <w:r w:rsidRPr="005424B3">
              <w:rPr>
                <w:vertAlign w:val="superscript"/>
                <w:lang w:val="pt-BR"/>
              </w:rPr>
              <w:t>+</w:t>
            </w:r>
            <w:r w:rsidRPr="005424B3">
              <w:rPr>
                <w:lang w:val="pt-BR"/>
              </w:rPr>
              <w:t xml:space="preserve"> +OH</w:t>
            </w:r>
            <w:r w:rsidRPr="005424B3">
              <w:rPr>
                <w:vertAlign w:val="superscript"/>
                <w:lang w:val="pt-BR"/>
              </w:rPr>
              <w:t>-</w:t>
            </w:r>
            <w:r w:rsidRPr="005424B3">
              <w:rPr>
                <w:lang w:val="pt-BR"/>
              </w:rPr>
              <w:t xml:space="preserve"> </w:t>
            </w:r>
            <w:r w:rsidRPr="005424B3">
              <w:t>→</w:t>
            </w:r>
            <w:r w:rsidRPr="005424B3">
              <w:rPr>
                <w:lang w:val="pt-BR"/>
              </w:rPr>
              <w:t xml:space="preserve"> H</w:t>
            </w:r>
            <w:r w:rsidRPr="005424B3">
              <w:rPr>
                <w:vertAlign w:val="subscript"/>
                <w:lang w:val="pt-BR"/>
              </w:rPr>
              <w:t>2</w:t>
            </w:r>
            <w:r w:rsidRPr="005424B3">
              <w:rPr>
                <w:lang w:val="pt-BR"/>
              </w:rPr>
              <w:t>O chất điện li rất yếu</w:t>
            </w:r>
          </w:p>
          <w:p w14:paraId="1A8FF70A" w14:textId="1B1699EB" w:rsidR="009F3749" w:rsidRPr="005424B3" w:rsidRDefault="009F3749" w:rsidP="009F3749">
            <w:pPr>
              <w:tabs>
                <w:tab w:val="left" w:pos="9360"/>
              </w:tabs>
              <w:jc w:val="both"/>
              <w:rPr>
                <w:b/>
              </w:rPr>
            </w:pPr>
            <w:r w:rsidRPr="005424B3">
              <w:rPr>
                <w:b/>
                <w:iCs/>
              </w:rPr>
              <w:t xml:space="preserve">1.2.2. </w:t>
            </w:r>
            <w:r w:rsidRPr="005424B3">
              <w:rPr>
                <w:b/>
                <w:iCs/>
                <w:u w:val="single"/>
              </w:rPr>
              <w:t>Phản ứng tạo thành axít yếu</w:t>
            </w:r>
            <w:r w:rsidRPr="005424B3">
              <w:rPr>
                <w:b/>
                <w:iCs/>
              </w:rPr>
              <w:t>:</w:t>
            </w:r>
            <w:r w:rsidRPr="005424B3">
              <w:rPr>
                <w:b/>
              </w:rPr>
              <w:t xml:space="preserve"> </w:t>
            </w:r>
          </w:p>
          <w:p w14:paraId="4A310C3D" w14:textId="77777777" w:rsidR="009F3749" w:rsidRPr="005424B3" w:rsidRDefault="009F3749" w:rsidP="009F3749">
            <w:pPr>
              <w:tabs>
                <w:tab w:val="left" w:pos="9360"/>
              </w:tabs>
              <w:jc w:val="both"/>
            </w:pPr>
            <w:r w:rsidRPr="005424B3">
              <w:t>HCl + CH</w:t>
            </w:r>
            <w:r w:rsidRPr="005424B3">
              <w:rPr>
                <w:vertAlign w:val="subscript"/>
              </w:rPr>
              <w:t>3</w:t>
            </w:r>
            <w:r w:rsidRPr="005424B3">
              <w:t>COONa → CH</w:t>
            </w:r>
            <w:r w:rsidRPr="005424B3">
              <w:rPr>
                <w:vertAlign w:val="subscript"/>
              </w:rPr>
              <w:t>3</w:t>
            </w:r>
            <w:r w:rsidRPr="005424B3">
              <w:t>COOH+ NaCl</w:t>
            </w:r>
          </w:p>
          <w:p w14:paraId="212AB784" w14:textId="4D1B888A" w:rsidR="009F3749" w:rsidRPr="005424B3" w:rsidRDefault="009F3749" w:rsidP="009F3749">
            <w:pPr>
              <w:tabs>
                <w:tab w:val="left" w:pos="9360"/>
              </w:tabs>
              <w:jc w:val="both"/>
            </w:pPr>
            <w:r w:rsidRPr="005424B3">
              <w:t>H</w:t>
            </w:r>
            <w:r w:rsidRPr="005424B3">
              <w:rPr>
                <w:vertAlign w:val="superscript"/>
              </w:rPr>
              <w:t>+</w:t>
            </w:r>
            <w:r w:rsidRPr="005424B3">
              <w:t>+Cl</w:t>
            </w:r>
            <w:r w:rsidRPr="005424B3">
              <w:rPr>
                <w:vertAlign w:val="superscript"/>
              </w:rPr>
              <w:t>-</w:t>
            </w:r>
            <w:r w:rsidRPr="005424B3">
              <w:t>+CH</w:t>
            </w:r>
            <w:r w:rsidRPr="005424B3">
              <w:rPr>
                <w:vertAlign w:val="subscript"/>
              </w:rPr>
              <w:t>3</w:t>
            </w:r>
            <w:r w:rsidRPr="005424B3">
              <w:t>COO</w:t>
            </w:r>
            <w:r w:rsidRPr="005424B3">
              <w:rPr>
                <w:vertAlign w:val="superscript"/>
              </w:rPr>
              <w:t>-</w:t>
            </w:r>
            <w:r w:rsidRPr="005424B3">
              <w:t>+Na</w:t>
            </w:r>
            <w:r w:rsidRPr="005424B3">
              <w:rPr>
                <w:vertAlign w:val="superscript"/>
              </w:rPr>
              <w:t>+</w:t>
            </w:r>
            <w:r w:rsidRPr="005424B3">
              <w:t>→ CH</w:t>
            </w:r>
            <w:r w:rsidRPr="005424B3">
              <w:rPr>
                <w:vertAlign w:val="subscript"/>
              </w:rPr>
              <w:t>3</w:t>
            </w:r>
            <w:r w:rsidRPr="005424B3">
              <w:t>COOH+Na</w:t>
            </w:r>
            <w:r w:rsidRPr="005424B3">
              <w:rPr>
                <w:vertAlign w:val="superscript"/>
              </w:rPr>
              <w:t>+</w:t>
            </w:r>
            <w:r w:rsidRPr="005424B3">
              <w:t>+Cl</w:t>
            </w:r>
            <w:r w:rsidRPr="005424B3">
              <w:rPr>
                <w:vertAlign w:val="superscript"/>
              </w:rPr>
              <w:t>-</w:t>
            </w:r>
          </w:p>
          <w:p w14:paraId="7ECF1898" w14:textId="77777777" w:rsidR="009F3749" w:rsidRPr="005424B3" w:rsidRDefault="009F3749" w:rsidP="009F3749">
            <w:pPr>
              <w:tabs>
                <w:tab w:val="left" w:pos="9360"/>
              </w:tabs>
              <w:jc w:val="both"/>
            </w:pPr>
            <w:r w:rsidRPr="005424B3">
              <w:lastRenderedPageBreak/>
              <w:t>- Phương trình ion thu gọn:</w:t>
            </w:r>
          </w:p>
          <w:p w14:paraId="69EF70A8" w14:textId="77777777" w:rsidR="009F3749" w:rsidRPr="005424B3" w:rsidRDefault="009F3749" w:rsidP="009F3749">
            <w:pPr>
              <w:tabs>
                <w:tab w:val="left" w:pos="1980"/>
                <w:tab w:val="left" w:pos="2880"/>
              </w:tabs>
              <w:rPr>
                <w:lang w:val="pt-BR"/>
              </w:rPr>
            </w:pPr>
            <w:r w:rsidRPr="005424B3">
              <w:t>H</w:t>
            </w:r>
            <w:r w:rsidRPr="005424B3">
              <w:rPr>
                <w:vertAlign w:val="superscript"/>
              </w:rPr>
              <w:t>+</w:t>
            </w:r>
            <w:r w:rsidRPr="005424B3">
              <w:t xml:space="preserve"> + CH</w:t>
            </w:r>
            <w:r w:rsidRPr="005424B3">
              <w:rPr>
                <w:vertAlign w:val="subscript"/>
              </w:rPr>
              <w:t>3</w:t>
            </w:r>
            <w:r w:rsidRPr="005424B3">
              <w:t>COO</w:t>
            </w:r>
            <w:r w:rsidRPr="005424B3">
              <w:rPr>
                <w:vertAlign w:val="superscript"/>
              </w:rPr>
              <w:t>-</w:t>
            </w:r>
            <w:r w:rsidRPr="005424B3">
              <w:t xml:space="preserve"> → CH</w:t>
            </w:r>
            <w:r w:rsidRPr="005424B3">
              <w:rPr>
                <w:vertAlign w:val="subscript"/>
              </w:rPr>
              <w:t>3</w:t>
            </w:r>
            <w:r w:rsidRPr="005424B3">
              <w:t>COOH.</w:t>
            </w:r>
          </w:p>
          <w:p w14:paraId="27E25B5E" w14:textId="64B994A9" w:rsidR="009F3749" w:rsidRPr="005424B3" w:rsidRDefault="009F3749" w:rsidP="009F3749">
            <w:pPr>
              <w:tabs>
                <w:tab w:val="left" w:pos="9360"/>
              </w:tabs>
              <w:jc w:val="both"/>
              <w:rPr>
                <w:b/>
                <w:u w:val="single"/>
                <w:lang w:val="pt-BR"/>
              </w:rPr>
            </w:pPr>
            <w:r w:rsidRPr="005424B3">
              <w:rPr>
                <w:b/>
                <w:lang w:val="pt-BR"/>
              </w:rPr>
              <w:t xml:space="preserve">1.2.3. </w:t>
            </w:r>
            <w:r w:rsidRPr="005424B3">
              <w:rPr>
                <w:b/>
                <w:u w:val="single"/>
                <w:lang w:val="pt-BR"/>
              </w:rPr>
              <w:t>Phản ứng tạo thành chất khí</w:t>
            </w:r>
            <w:r w:rsidRPr="005424B3">
              <w:rPr>
                <w:b/>
                <w:lang w:val="pt-BR"/>
              </w:rPr>
              <w:t xml:space="preserve">: </w:t>
            </w:r>
          </w:p>
          <w:p w14:paraId="1A3752C2" w14:textId="77777777" w:rsidR="009F3749" w:rsidRPr="005424B3" w:rsidRDefault="009F3749" w:rsidP="009F3749">
            <w:pPr>
              <w:tabs>
                <w:tab w:val="left" w:pos="9360"/>
              </w:tabs>
              <w:jc w:val="both"/>
              <w:rPr>
                <w:lang w:val="pl-PL"/>
              </w:rPr>
            </w:pPr>
            <w:r w:rsidRPr="005424B3">
              <w:rPr>
                <w:lang w:val="pl-PL"/>
              </w:rPr>
              <w:t>2HCl + Na</w:t>
            </w:r>
            <w:r w:rsidRPr="005424B3">
              <w:rPr>
                <w:vertAlign w:val="subscript"/>
                <w:lang w:val="pl-PL"/>
              </w:rPr>
              <w:t>2</w:t>
            </w:r>
            <w:r w:rsidRPr="005424B3">
              <w:rPr>
                <w:lang w:val="pl-PL"/>
              </w:rPr>
              <w:t>CO</w:t>
            </w:r>
            <w:r w:rsidRPr="005424B3">
              <w:rPr>
                <w:vertAlign w:val="subscript"/>
                <w:lang w:val="pl-PL"/>
              </w:rPr>
              <w:t>3</w:t>
            </w:r>
            <w:r w:rsidRPr="005424B3">
              <w:rPr>
                <w:lang w:val="pl-PL"/>
              </w:rPr>
              <w:t xml:space="preserve"> </w:t>
            </w:r>
            <w:r w:rsidRPr="005424B3">
              <w:t>→</w:t>
            </w:r>
            <w:r w:rsidRPr="005424B3">
              <w:rPr>
                <w:lang w:val="pl-PL"/>
              </w:rPr>
              <w:t xml:space="preserve"> 2NaCl+CO</w:t>
            </w:r>
            <w:r w:rsidRPr="005424B3">
              <w:rPr>
                <w:vertAlign w:val="subscript"/>
                <w:lang w:val="pl-PL"/>
              </w:rPr>
              <w:t>2</w:t>
            </w:r>
            <w:r w:rsidRPr="005424B3">
              <w:sym w:font="Wingdings 3" w:char="F023"/>
            </w:r>
            <w:r w:rsidRPr="005424B3">
              <w:rPr>
                <w:lang w:val="pl-PL"/>
              </w:rPr>
              <w:t xml:space="preserve"> + H</w:t>
            </w:r>
            <w:r w:rsidRPr="005424B3">
              <w:rPr>
                <w:vertAlign w:val="subscript"/>
                <w:lang w:val="pl-PL"/>
              </w:rPr>
              <w:t>2</w:t>
            </w:r>
            <w:r w:rsidRPr="005424B3">
              <w:rPr>
                <w:lang w:val="pl-PL"/>
              </w:rPr>
              <w:t>O</w:t>
            </w:r>
          </w:p>
          <w:p w14:paraId="482DAE75" w14:textId="77777777" w:rsidR="009F3749" w:rsidRPr="005424B3" w:rsidRDefault="009F3749" w:rsidP="009F3749">
            <w:pPr>
              <w:tabs>
                <w:tab w:val="left" w:pos="9360"/>
              </w:tabs>
              <w:jc w:val="both"/>
              <w:rPr>
                <w:lang w:val="pl-PL"/>
              </w:rPr>
            </w:pPr>
            <w:r w:rsidRPr="005424B3">
              <w:rPr>
                <w:lang w:val="pl-PL"/>
              </w:rPr>
              <w:t>2H</w:t>
            </w:r>
            <w:r w:rsidRPr="005424B3">
              <w:rPr>
                <w:vertAlign w:val="superscript"/>
                <w:lang w:val="pl-PL"/>
              </w:rPr>
              <w:t>+</w:t>
            </w:r>
            <w:r w:rsidRPr="005424B3">
              <w:rPr>
                <w:lang w:val="pl-PL"/>
              </w:rPr>
              <w:t xml:space="preserve"> +2Cl</w:t>
            </w:r>
            <w:r w:rsidRPr="005424B3">
              <w:rPr>
                <w:vertAlign w:val="superscript"/>
                <w:lang w:val="pl-PL"/>
              </w:rPr>
              <w:t xml:space="preserve">- </w:t>
            </w:r>
            <w:r w:rsidRPr="005424B3">
              <w:rPr>
                <w:lang w:val="pl-PL"/>
              </w:rPr>
              <w:t>+2Na</w:t>
            </w:r>
            <w:r w:rsidRPr="005424B3">
              <w:rPr>
                <w:vertAlign w:val="superscript"/>
                <w:lang w:val="pl-PL"/>
              </w:rPr>
              <w:t>+</w:t>
            </w:r>
            <w:r w:rsidRPr="005424B3">
              <w:rPr>
                <w:lang w:val="pl-PL"/>
              </w:rPr>
              <w:t xml:space="preserve"> +CO</w:t>
            </w:r>
            <w:r w:rsidRPr="005424B3">
              <w:rPr>
                <w:vertAlign w:val="subscript"/>
                <w:lang w:val="pl-PL"/>
              </w:rPr>
              <w:t>3</w:t>
            </w:r>
            <w:r w:rsidRPr="005424B3">
              <w:rPr>
                <w:vertAlign w:val="superscript"/>
                <w:lang w:val="pl-PL"/>
              </w:rPr>
              <w:t>2-</w:t>
            </w:r>
            <w:r w:rsidRPr="005424B3">
              <w:t>→</w:t>
            </w:r>
            <w:r w:rsidRPr="005424B3">
              <w:rPr>
                <w:lang w:val="pl-PL"/>
              </w:rPr>
              <w:t>2Na</w:t>
            </w:r>
            <w:r w:rsidRPr="005424B3">
              <w:rPr>
                <w:vertAlign w:val="superscript"/>
                <w:lang w:val="pl-PL"/>
              </w:rPr>
              <w:t>+</w:t>
            </w:r>
            <w:r w:rsidRPr="005424B3">
              <w:rPr>
                <w:lang w:val="pl-PL"/>
              </w:rPr>
              <w:t xml:space="preserve"> +2Cl</w:t>
            </w:r>
            <w:r w:rsidRPr="005424B3">
              <w:rPr>
                <w:vertAlign w:val="superscript"/>
                <w:lang w:val="pl-PL"/>
              </w:rPr>
              <w:t>-</w:t>
            </w:r>
            <w:r w:rsidRPr="005424B3">
              <w:rPr>
                <w:lang w:val="pl-PL"/>
              </w:rPr>
              <w:t xml:space="preserve"> +CO</w:t>
            </w:r>
            <w:r w:rsidRPr="005424B3">
              <w:rPr>
                <w:vertAlign w:val="subscript"/>
                <w:lang w:val="pl-PL"/>
              </w:rPr>
              <w:t>2</w:t>
            </w:r>
            <w:r w:rsidRPr="005424B3">
              <w:sym w:font="Wingdings 3" w:char="F023"/>
            </w:r>
            <w:r w:rsidRPr="005424B3">
              <w:rPr>
                <w:lang w:val="pl-PL"/>
              </w:rPr>
              <w:t>+ H</w:t>
            </w:r>
            <w:r w:rsidRPr="005424B3">
              <w:rPr>
                <w:vertAlign w:val="subscript"/>
                <w:lang w:val="pl-PL"/>
              </w:rPr>
              <w:t>2</w:t>
            </w:r>
            <w:r w:rsidRPr="005424B3">
              <w:rPr>
                <w:lang w:val="pl-PL"/>
              </w:rPr>
              <w:t xml:space="preserve">O </w:t>
            </w:r>
          </w:p>
          <w:p w14:paraId="1B8AA3A9" w14:textId="77777777" w:rsidR="009F3749" w:rsidRPr="005424B3" w:rsidRDefault="009F3749" w:rsidP="009F3749">
            <w:pPr>
              <w:tabs>
                <w:tab w:val="left" w:pos="9360"/>
              </w:tabs>
              <w:jc w:val="both"/>
              <w:rPr>
                <w:lang w:val="pl-PL"/>
              </w:rPr>
            </w:pPr>
            <w:r w:rsidRPr="005424B3">
              <w:rPr>
                <w:lang w:val="pl-PL"/>
              </w:rPr>
              <w:t>- Phương trình ion thu gọn:</w:t>
            </w:r>
          </w:p>
          <w:p w14:paraId="30B5461D" w14:textId="77777777" w:rsidR="009F3749" w:rsidRPr="005424B3" w:rsidRDefault="009F3749" w:rsidP="009F3749">
            <w:pPr>
              <w:tabs>
                <w:tab w:val="left" w:pos="9360"/>
              </w:tabs>
              <w:jc w:val="both"/>
              <w:rPr>
                <w:lang w:val="pl-PL"/>
              </w:rPr>
            </w:pPr>
            <w:r w:rsidRPr="005424B3">
              <w:rPr>
                <w:lang w:val="pl-PL"/>
              </w:rPr>
              <w:t>2H</w:t>
            </w:r>
            <w:r w:rsidRPr="005424B3">
              <w:rPr>
                <w:vertAlign w:val="superscript"/>
                <w:lang w:val="pl-PL"/>
              </w:rPr>
              <w:t>+</w:t>
            </w:r>
            <w:r w:rsidRPr="005424B3">
              <w:rPr>
                <w:lang w:val="pl-PL"/>
              </w:rPr>
              <w:t>+CO</w:t>
            </w:r>
            <w:r w:rsidRPr="005424B3">
              <w:rPr>
                <w:vertAlign w:val="subscript"/>
                <w:lang w:val="pl-PL"/>
              </w:rPr>
              <w:t>3</w:t>
            </w:r>
            <w:r w:rsidRPr="005424B3">
              <w:rPr>
                <w:vertAlign w:val="superscript"/>
                <w:lang w:val="pl-PL"/>
              </w:rPr>
              <w:t>2-</w:t>
            </w:r>
            <w:r w:rsidRPr="005424B3">
              <w:t>→</w:t>
            </w:r>
            <w:r w:rsidRPr="005424B3">
              <w:rPr>
                <w:lang w:val="pl-PL"/>
              </w:rPr>
              <w:t>CO</w:t>
            </w:r>
            <w:r w:rsidRPr="005424B3">
              <w:rPr>
                <w:vertAlign w:val="subscript"/>
                <w:lang w:val="pl-PL"/>
              </w:rPr>
              <w:t>2</w:t>
            </w:r>
            <w:r w:rsidRPr="005424B3">
              <w:sym w:font="Wingdings 3" w:char="F023"/>
            </w:r>
            <w:r w:rsidRPr="005424B3">
              <w:rPr>
                <w:lang w:val="pl-PL"/>
              </w:rPr>
              <w:t>+ H</w:t>
            </w:r>
            <w:r w:rsidRPr="005424B3">
              <w:rPr>
                <w:vertAlign w:val="subscript"/>
                <w:lang w:val="pl-PL"/>
              </w:rPr>
              <w:t>2</w:t>
            </w:r>
            <w:r w:rsidRPr="005424B3">
              <w:rPr>
                <w:lang w:val="pl-PL"/>
              </w:rPr>
              <w:t>O.</w:t>
            </w:r>
          </w:p>
          <w:p w14:paraId="32A0CEDC" w14:textId="77777777" w:rsidR="009F3749" w:rsidRPr="005424B3" w:rsidRDefault="009F3749" w:rsidP="009F3749">
            <w:pPr>
              <w:tabs>
                <w:tab w:val="left" w:pos="1980"/>
                <w:tab w:val="left" w:pos="2880"/>
              </w:tabs>
              <w:rPr>
                <w:b/>
              </w:rPr>
            </w:pPr>
            <w:r w:rsidRPr="005424B3">
              <w:rPr>
                <w:b/>
                <w:lang w:val="pl-PL"/>
              </w:rPr>
              <w:t xml:space="preserve">II. </w:t>
            </w:r>
            <w:r w:rsidRPr="005424B3">
              <w:rPr>
                <w:b/>
                <w:u w:val="single"/>
                <w:lang w:val="pl-PL"/>
              </w:rPr>
              <w:t>K</w:t>
            </w:r>
            <w:r w:rsidRPr="005424B3">
              <w:rPr>
                <w:b/>
                <w:u w:val="single"/>
              </w:rPr>
              <w:t>ẾT LUẬN</w:t>
            </w:r>
            <w:r w:rsidRPr="005424B3">
              <w:rPr>
                <w:b/>
              </w:rPr>
              <w:t>:</w:t>
            </w:r>
          </w:p>
          <w:p w14:paraId="5E2C96FA" w14:textId="77777777" w:rsidR="009F3749" w:rsidRPr="005424B3" w:rsidRDefault="009F3749" w:rsidP="009F3749">
            <w:pPr>
              <w:tabs>
                <w:tab w:val="left" w:pos="9360"/>
              </w:tabs>
              <w:jc w:val="both"/>
              <w:rPr>
                <w:lang w:val="pl-PL"/>
              </w:rPr>
            </w:pPr>
            <w:r w:rsidRPr="005424B3">
              <w:rPr>
                <w:lang w:val="pl-PL"/>
              </w:rPr>
              <w:t>- Phản ứng xảy ra trong dd các chất điện li là phản ứng giữa các ion</w:t>
            </w:r>
          </w:p>
          <w:p w14:paraId="6FA8D27A" w14:textId="77777777" w:rsidR="009F3749" w:rsidRPr="005424B3" w:rsidRDefault="009F3749" w:rsidP="009F3749">
            <w:pPr>
              <w:tabs>
                <w:tab w:val="left" w:pos="9360"/>
              </w:tabs>
              <w:jc w:val="both"/>
              <w:rPr>
                <w:lang w:val="pl-PL"/>
              </w:rPr>
            </w:pPr>
            <w:r w:rsidRPr="005424B3">
              <w:rPr>
                <w:lang w:val="pl-PL"/>
              </w:rPr>
              <w:t>- Để phản ứng trao đổi ion trong dung dịch các chất điện li xảy ra khi các ion kết hợp được với nhau tạo thành ít nhất một trong các chất sau:</w:t>
            </w:r>
          </w:p>
          <w:p w14:paraId="3A9F9479" w14:textId="77777777" w:rsidR="009F3749" w:rsidRPr="005424B3" w:rsidRDefault="009F3749" w:rsidP="009F3749">
            <w:pPr>
              <w:tabs>
                <w:tab w:val="left" w:pos="9360"/>
              </w:tabs>
              <w:jc w:val="both"/>
              <w:rPr>
                <w:lang w:val="pl-PL"/>
              </w:rPr>
            </w:pPr>
            <w:r w:rsidRPr="005424B3">
              <w:rPr>
                <w:lang w:val="pl-PL"/>
              </w:rPr>
              <w:t>+ Chất kết tủa</w:t>
            </w:r>
          </w:p>
          <w:p w14:paraId="170FAD11" w14:textId="77777777" w:rsidR="009F3749" w:rsidRPr="005424B3" w:rsidRDefault="009F3749" w:rsidP="009F3749">
            <w:pPr>
              <w:tabs>
                <w:tab w:val="left" w:pos="9360"/>
              </w:tabs>
              <w:jc w:val="both"/>
              <w:rPr>
                <w:lang w:val="pl-PL"/>
              </w:rPr>
            </w:pPr>
            <w:r w:rsidRPr="005424B3">
              <w:rPr>
                <w:lang w:val="pl-PL"/>
              </w:rPr>
              <w:t>+ Chất điện li yếu</w:t>
            </w:r>
          </w:p>
          <w:p w14:paraId="0B57735E" w14:textId="5CD9750E" w:rsidR="009F3749" w:rsidRPr="005424B3" w:rsidRDefault="009F3749" w:rsidP="009F3749">
            <w:pPr>
              <w:jc w:val="both"/>
              <w:rPr>
                <w:lang w:val="pl-PL"/>
              </w:rPr>
            </w:pPr>
            <w:r w:rsidRPr="005424B3">
              <w:rPr>
                <w:lang w:val="pl-PL"/>
              </w:rPr>
              <w:t>+ Chất khí</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3FB18AE" w14:textId="77777777" w:rsidR="00C507AE" w:rsidRPr="005424B3" w:rsidRDefault="00C507AE" w:rsidP="009F3749"/>
          <w:p w14:paraId="12EE9CF6" w14:textId="77777777" w:rsidR="00C507AE" w:rsidRPr="005424B3" w:rsidRDefault="00C507AE" w:rsidP="009F3749"/>
          <w:p w14:paraId="5F1BFE5D" w14:textId="77777777" w:rsidR="009F3749" w:rsidRPr="005424B3" w:rsidRDefault="009F3749" w:rsidP="009F3749">
            <w:r w:rsidRPr="005424B3">
              <w:t>- GV hướng dẫn HS viết phương trình ion rút gọn của phản ứng.</w:t>
            </w:r>
          </w:p>
          <w:p w14:paraId="684CF512" w14:textId="77777777" w:rsidR="00C507AE" w:rsidRPr="005424B3" w:rsidRDefault="00C507AE" w:rsidP="009F3749"/>
          <w:p w14:paraId="4FFA1A43" w14:textId="77777777" w:rsidR="009F3749" w:rsidRPr="005424B3" w:rsidRDefault="009F3749" w:rsidP="009F3749">
            <w:r w:rsidRPr="005424B3">
              <w:t>Bản chất của phản ứng ?</w:t>
            </w:r>
          </w:p>
          <w:p w14:paraId="6B62AFB1" w14:textId="77777777" w:rsidR="00C507AE" w:rsidRPr="005424B3" w:rsidRDefault="00C507AE" w:rsidP="009F3749">
            <w:pPr>
              <w:tabs>
                <w:tab w:val="left" w:pos="9360"/>
              </w:tabs>
            </w:pPr>
          </w:p>
          <w:p w14:paraId="48CE6C6F" w14:textId="6E9018AB" w:rsidR="009F3749" w:rsidRPr="005424B3" w:rsidRDefault="009F3749" w:rsidP="009F3749">
            <w:pPr>
              <w:tabs>
                <w:tab w:val="left" w:pos="9360"/>
              </w:tabs>
            </w:pPr>
            <w:r w:rsidRPr="005424B3">
              <w:t xml:space="preserve">- </w:t>
            </w:r>
            <w:r w:rsidR="00C507AE" w:rsidRPr="005424B3">
              <w:t>Gv kết luận</w:t>
            </w:r>
          </w:p>
          <w:p w14:paraId="7D55C6C6" w14:textId="77777777" w:rsidR="00B021D7" w:rsidRPr="005424B3" w:rsidRDefault="00B021D7" w:rsidP="00F635EE">
            <w:pPr>
              <w:rPr>
                <w:lang w:val="nb-NO"/>
              </w:rPr>
            </w:pPr>
          </w:p>
          <w:p w14:paraId="6CDF7C90" w14:textId="77777777" w:rsidR="00C507AE" w:rsidRPr="005424B3" w:rsidRDefault="00C507AE" w:rsidP="00F635EE">
            <w:pPr>
              <w:rPr>
                <w:lang w:val="nb-NO"/>
              </w:rPr>
            </w:pPr>
          </w:p>
          <w:p w14:paraId="54BA9460" w14:textId="77777777" w:rsidR="00C507AE" w:rsidRPr="005424B3" w:rsidRDefault="00C507AE" w:rsidP="00F635EE">
            <w:pPr>
              <w:rPr>
                <w:lang w:val="nb-NO"/>
              </w:rPr>
            </w:pPr>
          </w:p>
          <w:p w14:paraId="14DB0EA7" w14:textId="77777777" w:rsidR="00C507AE" w:rsidRPr="005424B3" w:rsidRDefault="00C507AE" w:rsidP="00F635EE">
            <w:pPr>
              <w:rPr>
                <w:lang w:val="nb-NO"/>
              </w:rPr>
            </w:pPr>
          </w:p>
          <w:p w14:paraId="20012739" w14:textId="77777777" w:rsidR="00C507AE" w:rsidRPr="005424B3" w:rsidRDefault="00C507AE" w:rsidP="00C507AE">
            <w:pPr>
              <w:tabs>
                <w:tab w:val="left" w:pos="9360"/>
              </w:tabs>
              <w:jc w:val="both"/>
              <w:rPr>
                <w:lang w:val="pl-PL"/>
              </w:rPr>
            </w:pPr>
            <w:r w:rsidRPr="005424B3">
              <w:rPr>
                <w:lang w:val="pl-PL"/>
              </w:rPr>
              <w:t>GV: Yêu cầu học sinh nêu các kết luân về:</w:t>
            </w:r>
          </w:p>
          <w:p w14:paraId="674A7CE3" w14:textId="77777777" w:rsidR="00C507AE" w:rsidRPr="005424B3" w:rsidRDefault="00C507AE" w:rsidP="00C507AE">
            <w:pPr>
              <w:tabs>
                <w:tab w:val="left" w:pos="9360"/>
              </w:tabs>
              <w:jc w:val="both"/>
              <w:rPr>
                <w:lang w:val="pl-PL"/>
              </w:rPr>
            </w:pPr>
            <w:r w:rsidRPr="005424B3">
              <w:rPr>
                <w:lang w:val="pl-PL"/>
              </w:rPr>
              <w:t>+ Bản chất phản ứng xảy ra trong dd các chất điện li?</w:t>
            </w:r>
          </w:p>
          <w:p w14:paraId="2FA5FFBC" w14:textId="77777777" w:rsidR="00C507AE" w:rsidRPr="005424B3" w:rsidRDefault="00C507AE" w:rsidP="00C507AE">
            <w:r w:rsidRPr="005424B3">
              <w:rPr>
                <w:lang w:val="pl-PL"/>
              </w:rPr>
              <w:lastRenderedPageBreak/>
              <w:t>+ Để phản ứng trao đổi ion trong dung dịch các chất điện li xảy ra thì cần có những điều kiện nào?</w:t>
            </w:r>
          </w:p>
          <w:p w14:paraId="32CDE619" w14:textId="77777777" w:rsidR="00C507AE" w:rsidRPr="005424B3" w:rsidRDefault="00C507AE" w:rsidP="00F635EE">
            <w:pPr>
              <w:rPr>
                <w:lang w:val="nb-NO"/>
              </w:rPr>
            </w:pPr>
          </w:p>
          <w:p w14:paraId="5EB7976F" w14:textId="77777777" w:rsidR="00C507AE" w:rsidRPr="005424B3" w:rsidRDefault="00C507AE" w:rsidP="00F635EE">
            <w:pPr>
              <w:rPr>
                <w:lang w:val="nb-NO"/>
              </w:rPr>
            </w:pPr>
          </w:p>
          <w:p w14:paraId="443960C1" w14:textId="77777777" w:rsidR="00C507AE" w:rsidRPr="005424B3" w:rsidRDefault="00C507AE" w:rsidP="00F635EE">
            <w:pPr>
              <w:rPr>
                <w:lang w:val="nb-NO"/>
              </w:rPr>
            </w:pPr>
          </w:p>
          <w:p w14:paraId="6841A760" w14:textId="77777777" w:rsidR="00C507AE" w:rsidRPr="005424B3" w:rsidRDefault="00C507AE" w:rsidP="00F635EE">
            <w:pPr>
              <w:rPr>
                <w:lang w:val="nb-NO"/>
              </w:rPr>
            </w:pPr>
          </w:p>
          <w:p w14:paraId="39BEF0DB" w14:textId="77777777" w:rsidR="00C507AE" w:rsidRPr="005424B3" w:rsidRDefault="00C507AE" w:rsidP="00F635EE">
            <w:pPr>
              <w:rPr>
                <w:lang w:val="nb-NO"/>
              </w:rPr>
            </w:pPr>
          </w:p>
          <w:p w14:paraId="6D2AD95F" w14:textId="77777777" w:rsidR="00C507AE" w:rsidRPr="005424B3" w:rsidRDefault="00C507AE" w:rsidP="00F635EE">
            <w:pPr>
              <w:rPr>
                <w:lang w:val="nb-NO"/>
              </w:rPr>
            </w:pPr>
          </w:p>
          <w:p w14:paraId="1FE20D38" w14:textId="77777777" w:rsidR="00C507AE" w:rsidRPr="005424B3" w:rsidRDefault="00C507AE" w:rsidP="00F635EE">
            <w:pPr>
              <w:rPr>
                <w:lang w:val="nb-NO"/>
              </w:rPr>
            </w:pPr>
          </w:p>
          <w:p w14:paraId="3E21F2FD" w14:textId="77777777" w:rsidR="00C507AE" w:rsidRPr="005424B3" w:rsidRDefault="00C507AE" w:rsidP="00F635EE">
            <w:pPr>
              <w:rPr>
                <w:lang w:val="nb-NO"/>
              </w:rPr>
            </w:pPr>
          </w:p>
          <w:p w14:paraId="37739EFD" w14:textId="77777777" w:rsidR="00C507AE" w:rsidRPr="005424B3" w:rsidRDefault="00C507AE" w:rsidP="00F635EE">
            <w:pPr>
              <w:rPr>
                <w:lang w:val="nb-NO"/>
              </w:rPr>
            </w:pPr>
          </w:p>
          <w:p w14:paraId="34F198DE" w14:textId="77777777" w:rsidR="00C507AE" w:rsidRPr="005424B3" w:rsidRDefault="00C507AE" w:rsidP="009374F8">
            <w:pPr>
              <w:tabs>
                <w:tab w:val="left" w:pos="9360"/>
              </w:tabs>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7790684" w14:textId="77777777" w:rsidR="009F3749" w:rsidRPr="005424B3" w:rsidRDefault="009F3749" w:rsidP="009F3749">
            <w:pPr>
              <w:rPr>
                <w:lang w:val="de-DE"/>
              </w:rPr>
            </w:pPr>
            <w:r w:rsidRPr="005424B3">
              <w:rPr>
                <w:lang w:val="de-DE"/>
              </w:rPr>
              <w:lastRenderedPageBreak/>
              <w:t xml:space="preserve">- </w:t>
            </w:r>
            <w:r w:rsidRPr="005424B3">
              <w:rPr>
                <w:lang w:val="nb-NO"/>
              </w:rPr>
              <w:t>HS theo dõi, ghi bài và t</w:t>
            </w:r>
            <w:r w:rsidRPr="005424B3">
              <w:rPr>
                <w:lang w:val="de-DE"/>
              </w:rPr>
              <w:t>rả lời các câu hỏi.</w:t>
            </w:r>
          </w:p>
          <w:p w14:paraId="67134AD4" w14:textId="73FAF2FB" w:rsidR="009F3749" w:rsidRPr="005424B3" w:rsidRDefault="009F3749" w:rsidP="009F3749">
            <w:r w:rsidRPr="005424B3">
              <w:t>HS viết phương trình ion rút gọn của phản ứng.</w:t>
            </w:r>
          </w:p>
          <w:p w14:paraId="7D4880DD" w14:textId="77777777" w:rsidR="00C507AE" w:rsidRPr="005424B3" w:rsidRDefault="00C507AE" w:rsidP="009F3749"/>
          <w:p w14:paraId="61849DE3" w14:textId="77777777" w:rsidR="00C507AE" w:rsidRPr="005424B3" w:rsidRDefault="00C507AE" w:rsidP="009F3749"/>
          <w:p w14:paraId="37A9F431" w14:textId="77777777" w:rsidR="00C507AE" w:rsidRPr="005424B3" w:rsidRDefault="00C507AE" w:rsidP="009F3749"/>
          <w:p w14:paraId="0E09D6C4" w14:textId="77777777" w:rsidR="00C507AE" w:rsidRPr="005424B3" w:rsidRDefault="00C507AE" w:rsidP="009F3749"/>
          <w:p w14:paraId="2DC39300" w14:textId="77777777" w:rsidR="00C507AE" w:rsidRPr="005424B3" w:rsidRDefault="00C507AE" w:rsidP="00C507AE">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42EB3AD8" w14:textId="77777777" w:rsidR="00C507AE" w:rsidRPr="005424B3" w:rsidRDefault="00C507AE" w:rsidP="00C507AE">
            <w:r w:rsidRPr="005424B3">
              <w:t>HS viết phương trình ion rút gọn của phản ứng.</w:t>
            </w:r>
          </w:p>
          <w:p w14:paraId="45F166D8" w14:textId="77777777" w:rsidR="00C507AE" w:rsidRPr="005424B3" w:rsidRDefault="00C507AE" w:rsidP="00C507AE"/>
          <w:p w14:paraId="5903591D" w14:textId="77777777" w:rsidR="00C507AE" w:rsidRPr="005424B3" w:rsidRDefault="00C507AE" w:rsidP="00C507AE"/>
          <w:p w14:paraId="707E95E8" w14:textId="77777777" w:rsidR="00C507AE" w:rsidRPr="005424B3" w:rsidRDefault="00C507AE" w:rsidP="00C507AE"/>
          <w:p w14:paraId="4349E675" w14:textId="77777777" w:rsidR="00C507AE" w:rsidRPr="005424B3" w:rsidRDefault="00C507AE" w:rsidP="00C507AE"/>
          <w:p w14:paraId="765DA7CF" w14:textId="77777777" w:rsidR="00C507AE" w:rsidRPr="005424B3" w:rsidRDefault="00C507AE" w:rsidP="00C507AE">
            <w:pPr>
              <w:rPr>
                <w:lang w:val="de-DE"/>
              </w:rPr>
            </w:pPr>
            <w:r w:rsidRPr="005424B3">
              <w:rPr>
                <w:lang w:val="de-DE"/>
              </w:rPr>
              <w:t xml:space="preserve">- </w:t>
            </w:r>
            <w:r w:rsidRPr="005424B3">
              <w:rPr>
                <w:lang w:val="nb-NO"/>
              </w:rPr>
              <w:t xml:space="preserve">HS theo dõi, ghi </w:t>
            </w:r>
            <w:r w:rsidRPr="005424B3">
              <w:rPr>
                <w:lang w:val="nb-NO"/>
              </w:rPr>
              <w:lastRenderedPageBreak/>
              <w:t>bài và t</w:t>
            </w:r>
            <w:r w:rsidRPr="005424B3">
              <w:rPr>
                <w:lang w:val="de-DE"/>
              </w:rPr>
              <w:t>rả lời các câu hỏi.</w:t>
            </w:r>
          </w:p>
          <w:p w14:paraId="051AF60B" w14:textId="01FBA9A9" w:rsidR="00C507AE" w:rsidRPr="005424B3" w:rsidRDefault="00C507AE" w:rsidP="00C507AE">
            <w:r w:rsidRPr="005424B3">
              <w:t>thảo luận nhóm</w:t>
            </w:r>
          </w:p>
          <w:p w14:paraId="2A80E450" w14:textId="574CABA3" w:rsidR="00C507AE" w:rsidRPr="005424B3" w:rsidRDefault="00C507AE" w:rsidP="009F3749"/>
          <w:p w14:paraId="33824D92" w14:textId="77777777" w:rsidR="00B021D7" w:rsidRPr="005424B3" w:rsidRDefault="00B021D7" w:rsidP="00F635EE">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8E6BA79" w14:textId="77777777" w:rsidR="00B021D7" w:rsidRPr="005424B3" w:rsidRDefault="00B021D7" w:rsidP="00F635EE">
            <w:pPr>
              <w:rPr>
                <w:lang w:val="nb-NO"/>
              </w:rPr>
            </w:pPr>
          </w:p>
          <w:p w14:paraId="368C8508" w14:textId="692AD601" w:rsidR="00B021D7" w:rsidRPr="005424B3" w:rsidRDefault="00AF0971" w:rsidP="00F635EE">
            <w:pPr>
              <w:jc w:val="center"/>
              <w:rPr>
                <w:lang w:val="pt-BR"/>
              </w:rPr>
            </w:pPr>
            <w:r>
              <w:rPr>
                <w:lang w:val="pt-BR"/>
              </w:rPr>
              <w:t>20</w:t>
            </w:r>
          </w:p>
          <w:p w14:paraId="7791A557" w14:textId="77777777" w:rsidR="00B021D7" w:rsidRDefault="00B021D7" w:rsidP="00F635EE">
            <w:pPr>
              <w:rPr>
                <w:lang w:val="pt-BR"/>
              </w:rPr>
            </w:pPr>
            <w:r w:rsidRPr="005424B3">
              <w:rPr>
                <w:lang w:val="pt-BR"/>
              </w:rPr>
              <w:t>phút</w:t>
            </w:r>
          </w:p>
          <w:p w14:paraId="2980E109" w14:textId="77777777" w:rsidR="00AF0971" w:rsidRDefault="00AF0971" w:rsidP="00F635EE">
            <w:pPr>
              <w:rPr>
                <w:lang w:val="pt-BR"/>
              </w:rPr>
            </w:pPr>
          </w:p>
          <w:p w14:paraId="5045D56F" w14:textId="77777777" w:rsidR="00AF0971" w:rsidRDefault="00AF0971" w:rsidP="00F635EE">
            <w:pPr>
              <w:rPr>
                <w:lang w:val="pt-BR"/>
              </w:rPr>
            </w:pPr>
          </w:p>
          <w:p w14:paraId="2219E1E3" w14:textId="77777777" w:rsidR="00AF0971" w:rsidRDefault="00AF0971" w:rsidP="00F635EE">
            <w:pPr>
              <w:rPr>
                <w:lang w:val="pt-BR"/>
              </w:rPr>
            </w:pPr>
          </w:p>
          <w:p w14:paraId="55FB7DC8" w14:textId="77777777" w:rsidR="00AF0971" w:rsidRDefault="00AF0971" w:rsidP="00F635EE">
            <w:pPr>
              <w:rPr>
                <w:lang w:val="pt-BR"/>
              </w:rPr>
            </w:pPr>
          </w:p>
          <w:p w14:paraId="2C1543F7" w14:textId="77777777" w:rsidR="00AF0971" w:rsidRDefault="00AF0971" w:rsidP="00F635EE">
            <w:pPr>
              <w:rPr>
                <w:lang w:val="pt-BR"/>
              </w:rPr>
            </w:pPr>
          </w:p>
          <w:p w14:paraId="46DD1A32" w14:textId="77777777" w:rsidR="00AF0971" w:rsidRDefault="00AF0971" w:rsidP="00F635EE">
            <w:pPr>
              <w:rPr>
                <w:lang w:val="pt-BR"/>
              </w:rPr>
            </w:pPr>
          </w:p>
          <w:p w14:paraId="2B42C43C" w14:textId="77777777" w:rsidR="00AF0971" w:rsidRDefault="00AF0971" w:rsidP="00F635EE">
            <w:pPr>
              <w:rPr>
                <w:lang w:val="pt-BR"/>
              </w:rPr>
            </w:pPr>
          </w:p>
          <w:p w14:paraId="3B6F03FE" w14:textId="77777777" w:rsidR="00AF0971" w:rsidRDefault="00AF0971" w:rsidP="00F635EE">
            <w:pPr>
              <w:rPr>
                <w:lang w:val="pt-BR"/>
              </w:rPr>
            </w:pPr>
          </w:p>
          <w:p w14:paraId="188A0B69" w14:textId="77777777" w:rsidR="00AF0971" w:rsidRPr="005424B3" w:rsidRDefault="00AF0971" w:rsidP="00AF0971">
            <w:pPr>
              <w:jc w:val="center"/>
              <w:rPr>
                <w:lang w:val="pt-BR"/>
              </w:rPr>
            </w:pPr>
            <w:r>
              <w:rPr>
                <w:lang w:val="pt-BR"/>
              </w:rPr>
              <w:t>20</w:t>
            </w:r>
          </w:p>
          <w:p w14:paraId="02E488A0" w14:textId="77777777" w:rsidR="00AF0971" w:rsidRDefault="00AF0971" w:rsidP="00AF0971">
            <w:pPr>
              <w:rPr>
                <w:lang w:val="pt-BR"/>
              </w:rPr>
            </w:pPr>
            <w:r w:rsidRPr="005424B3">
              <w:rPr>
                <w:lang w:val="pt-BR"/>
              </w:rPr>
              <w:t>phút</w:t>
            </w:r>
          </w:p>
          <w:p w14:paraId="145A0E8F" w14:textId="77777777" w:rsidR="00AF0971" w:rsidRDefault="00AF0971" w:rsidP="00F635EE">
            <w:pPr>
              <w:rPr>
                <w:lang w:val="nb-NO"/>
              </w:rPr>
            </w:pPr>
          </w:p>
          <w:p w14:paraId="5DED52C6" w14:textId="77777777" w:rsidR="00AF0971" w:rsidRDefault="00AF0971" w:rsidP="00F635EE">
            <w:pPr>
              <w:rPr>
                <w:lang w:val="nb-NO"/>
              </w:rPr>
            </w:pPr>
          </w:p>
          <w:p w14:paraId="748D6A11" w14:textId="77777777" w:rsidR="00AF0971" w:rsidRDefault="00AF0971" w:rsidP="00F635EE">
            <w:pPr>
              <w:rPr>
                <w:lang w:val="nb-NO"/>
              </w:rPr>
            </w:pPr>
          </w:p>
          <w:p w14:paraId="702AFCD8" w14:textId="77777777" w:rsidR="00AF0971" w:rsidRDefault="00AF0971" w:rsidP="00F635EE">
            <w:pPr>
              <w:rPr>
                <w:lang w:val="nb-NO"/>
              </w:rPr>
            </w:pPr>
          </w:p>
          <w:p w14:paraId="3C32CF3F" w14:textId="77777777" w:rsidR="00AF0971" w:rsidRDefault="00AF0971" w:rsidP="00F635EE">
            <w:pPr>
              <w:rPr>
                <w:lang w:val="nb-NO"/>
              </w:rPr>
            </w:pPr>
          </w:p>
          <w:p w14:paraId="04458992" w14:textId="77777777" w:rsidR="00AF0971" w:rsidRDefault="00AF0971" w:rsidP="00F635EE">
            <w:pPr>
              <w:rPr>
                <w:lang w:val="nb-NO"/>
              </w:rPr>
            </w:pPr>
          </w:p>
          <w:p w14:paraId="7ABB45CE" w14:textId="77777777" w:rsidR="00AF0971" w:rsidRDefault="00AF0971" w:rsidP="00F635EE">
            <w:pPr>
              <w:rPr>
                <w:lang w:val="nb-NO"/>
              </w:rPr>
            </w:pPr>
          </w:p>
          <w:p w14:paraId="7D71F0A2" w14:textId="77777777" w:rsidR="00AF0971" w:rsidRDefault="00AF0971" w:rsidP="00F635EE">
            <w:pPr>
              <w:rPr>
                <w:lang w:val="nb-NO"/>
              </w:rPr>
            </w:pPr>
          </w:p>
          <w:p w14:paraId="17298059" w14:textId="77777777" w:rsidR="00AF0971" w:rsidRDefault="00AF0971" w:rsidP="00F635EE">
            <w:pPr>
              <w:rPr>
                <w:lang w:val="nb-NO"/>
              </w:rPr>
            </w:pPr>
          </w:p>
          <w:p w14:paraId="2E2D95CC" w14:textId="77777777" w:rsidR="00AF0971" w:rsidRDefault="00AF0971" w:rsidP="00F635EE">
            <w:pPr>
              <w:rPr>
                <w:lang w:val="nb-NO"/>
              </w:rPr>
            </w:pPr>
          </w:p>
          <w:p w14:paraId="25D8872E" w14:textId="77777777" w:rsidR="00AF0971" w:rsidRPr="005424B3" w:rsidRDefault="00AF0971" w:rsidP="00AF0971">
            <w:pPr>
              <w:jc w:val="center"/>
              <w:rPr>
                <w:lang w:val="pt-BR"/>
              </w:rPr>
            </w:pPr>
            <w:r>
              <w:rPr>
                <w:lang w:val="pt-BR"/>
              </w:rPr>
              <w:t>20</w:t>
            </w:r>
          </w:p>
          <w:p w14:paraId="7EC6C1E7" w14:textId="77777777" w:rsidR="00AF0971" w:rsidRDefault="00AF0971" w:rsidP="00AF0971">
            <w:pPr>
              <w:rPr>
                <w:lang w:val="pt-BR"/>
              </w:rPr>
            </w:pPr>
            <w:r w:rsidRPr="005424B3">
              <w:rPr>
                <w:lang w:val="pt-BR"/>
              </w:rPr>
              <w:t>phút</w:t>
            </w:r>
          </w:p>
          <w:p w14:paraId="2A09C516" w14:textId="77777777" w:rsidR="00AF0971" w:rsidRDefault="00AF0971" w:rsidP="00F635EE">
            <w:pPr>
              <w:rPr>
                <w:lang w:val="nb-NO"/>
              </w:rPr>
            </w:pPr>
          </w:p>
          <w:p w14:paraId="53DAB4BB" w14:textId="77777777" w:rsidR="00AF0971" w:rsidRDefault="00AF0971" w:rsidP="00F635EE">
            <w:pPr>
              <w:rPr>
                <w:lang w:val="nb-NO"/>
              </w:rPr>
            </w:pPr>
          </w:p>
          <w:p w14:paraId="08545EAD" w14:textId="77777777" w:rsidR="00AF0971" w:rsidRDefault="00AF0971" w:rsidP="00F635EE">
            <w:pPr>
              <w:rPr>
                <w:lang w:val="nb-NO"/>
              </w:rPr>
            </w:pPr>
          </w:p>
          <w:p w14:paraId="27C0C62D" w14:textId="77777777" w:rsidR="00AF0971" w:rsidRDefault="00AF0971" w:rsidP="00F635EE">
            <w:pPr>
              <w:rPr>
                <w:lang w:val="nb-NO"/>
              </w:rPr>
            </w:pPr>
          </w:p>
          <w:p w14:paraId="297F7016" w14:textId="77777777" w:rsidR="00AF0971" w:rsidRDefault="00AF0971" w:rsidP="00F635EE">
            <w:pPr>
              <w:rPr>
                <w:lang w:val="nb-NO"/>
              </w:rPr>
            </w:pPr>
          </w:p>
          <w:p w14:paraId="18FBB743" w14:textId="77777777" w:rsidR="00AF0971" w:rsidRPr="005424B3" w:rsidRDefault="00AF0971" w:rsidP="00AF0971">
            <w:pPr>
              <w:jc w:val="center"/>
              <w:rPr>
                <w:lang w:val="pt-BR"/>
              </w:rPr>
            </w:pPr>
            <w:r>
              <w:rPr>
                <w:lang w:val="pt-BR"/>
              </w:rPr>
              <w:t>20</w:t>
            </w:r>
          </w:p>
          <w:p w14:paraId="0BB252D2" w14:textId="77777777" w:rsidR="00AF0971" w:rsidRDefault="00AF0971" w:rsidP="00AF0971">
            <w:pPr>
              <w:rPr>
                <w:lang w:val="pt-BR"/>
              </w:rPr>
            </w:pPr>
            <w:r w:rsidRPr="005424B3">
              <w:rPr>
                <w:lang w:val="pt-BR"/>
              </w:rPr>
              <w:t>phút</w:t>
            </w:r>
          </w:p>
          <w:p w14:paraId="47D84BEA" w14:textId="77777777" w:rsidR="00AF0971" w:rsidRPr="005424B3" w:rsidRDefault="00AF0971" w:rsidP="00F635EE">
            <w:pPr>
              <w:rPr>
                <w:lang w:val="nb-NO"/>
              </w:rPr>
            </w:pPr>
          </w:p>
        </w:tc>
      </w:tr>
      <w:tr w:rsidR="00B021D7" w:rsidRPr="005424B3" w14:paraId="5C0B93CD"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22F6B8DD" w14:textId="77777777" w:rsidR="00B021D7" w:rsidRPr="005424B3" w:rsidRDefault="00B021D7" w:rsidP="00F635EE">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E1EB812" w14:textId="77777777" w:rsidR="00B021D7" w:rsidRPr="005424B3" w:rsidRDefault="00B021D7" w:rsidP="00F635EE">
            <w:pPr>
              <w:rPr>
                <w:b/>
                <w:bCs/>
                <w:u w:val="single"/>
                <w:lang w:val="nb-NO"/>
              </w:rPr>
            </w:pPr>
            <w:r w:rsidRPr="005424B3">
              <w:rPr>
                <w:b/>
                <w:bCs/>
                <w:u w:val="single"/>
                <w:lang w:val="nb-NO"/>
              </w:rPr>
              <w:t>Củng cố kiến thức và kết thúc bài</w:t>
            </w:r>
          </w:p>
          <w:p w14:paraId="4BC66066" w14:textId="77777777" w:rsidR="00C507AE" w:rsidRPr="005424B3" w:rsidRDefault="00C507AE" w:rsidP="00C507AE">
            <w:pPr>
              <w:rPr>
                <w:lang w:val="pt-BR"/>
              </w:rPr>
            </w:pPr>
            <w:r w:rsidRPr="005424B3">
              <w:rPr>
                <w:lang w:val="pt-BR"/>
              </w:rPr>
              <w:t>Viết phương trình phân tử, pt ion đầy đủ và ion rút gọn của pư: dd Fe(NO</w:t>
            </w:r>
            <w:r w:rsidRPr="005424B3">
              <w:rPr>
                <w:vertAlign w:val="subscript"/>
                <w:lang w:val="pt-BR"/>
              </w:rPr>
              <w:t>3</w:t>
            </w:r>
            <w:r w:rsidRPr="005424B3">
              <w:rPr>
                <w:lang w:val="pt-BR"/>
              </w:rPr>
              <w:t>)</w:t>
            </w:r>
            <w:r w:rsidRPr="005424B3">
              <w:rPr>
                <w:vertAlign w:val="subscript"/>
                <w:lang w:val="pt-BR"/>
              </w:rPr>
              <w:t>3</w:t>
            </w:r>
            <w:r w:rsidRPr="005424B3">
              <w:rPr>
                <w:lang w:val="pt-BR"/>
              </w:rPr>
              <w:t xml:space="preserve"> và dd KOH; dd K</w:t>
            </w:r>
            <w:r w:rsidRPr="005424B3">
              <w:rPr>
                <w:vertAlign w:val="subscript"/>
                <w:lang w:val="pt-BR"/>
              </w:rPr>
              <w:t>2</w:t>
            </w:r>
            <w:r w:rsidRPr="005424B3">
              <w:rPr>
                <w:lang w:val="pt-BR"/>
              </w:rPr>
              <w:t>SO</w:t>
            </w:r>
            <w:r w:rsidRPr="005424B3">
              <w:rPr>
                <w:vertAlign w:val="subscript"/>
                <w:lang w:val="pt-BR"/>
              </w:rPr>
              <w:t>4</w:t>
            </w:r>
            <w:r w:rsidRPr="005424B3">
              <w:rPr>
                <w:lang w:val="pt-BR"/>
              </w:rPr>
              <w:t xml:space="preserve"> và dd BaCl</w:t>
            </w:r>
            <w:r w:rsidRPr="005424B3">
              <w:rPr>
                <w:vertAlign w:val="subscript"/>
                <w:lang w:val="pt-BR"/>
              </w:rPr>
              <w:t>2</w:t>
            </w:r>
            <w:r w:rsidRPr="005424B3">
              <w:rPr>
                <w:lang w:val="pt-BR"/>
              </w:rPr>
              <w:t>; dd Zn(OH)</w:t>
            </w:r>
            <w:r w:rsidRPr="005424B3">
              <w:rPr>
                <w:vertAlign w:val="subscript"/>
                <w:lang w:val="pt-BR"/>
              </w:rPr>
              <w:t>2</w:t>
            </w:r>
            <w:r w:rsidRPr="005424B3">
              <w:rPr>
                <w:lang w:val="pt-BR"/>
              </w:rPr>
              <w:t xml:space="preserve"> và dd H</w:t>
            </w:r>
            <w:r w:rsidRPr="005424B3">
              <w:rPr>
                <w:vertAlign w:val="subscript"/>
                <w:lang w:val="pt-BR"/>
              </w:rPr>
              <w:t>2</w:t>
            </w:r>
            <w:r w:rsidRPr="005424B3">
              <w:rPr>
                <w:lang w:val="pt-BR"/>
              </w:rPr>
              <w:t>SO</w:t>
            </w:r>
            <w:r w:rsidRPr="005424B3">
              <w:rPr>
                <w:vertAlign w:val="subscript"/>
                <w:lang w:val="pt-BR"/>
              </w:rPr>
              <w:t>4</w:t>
            </w:r>
            <w:r w:rsidRPr="005424B3">
              <w:rPr>
                <w:lang w:val="pt-BR"/>
              </w:rPr>
              <w:t>; dd HNO</w:t>
            </w:r>
            <w:r w:rsidRPr="005424B3">
              <w:rPr>
                <w:vertAlign w:val="subscript"/>
                <w:lang w:val="pt-BR"/>
              </w:rPr>
              <w:t>3</w:t>
            </w:r>
            <w:r w:rsidRPr="005424B3">
              <w:rPr>
                <w:lang w:val="pt-BR"/>
              </w:rPr>
              <w:t xml:space="preserve"> và dd Ba(OH)</w:t>
            </w:r>
            <w:r w:rsidRPr="005424B3">
              <w:rPr>
                <w:vertAlign w:val="subscript"/>
                <w:lang w:val="pt-BR"/>
              </w:rPr>
              <w:t>2</w:t>
            </w:r>
            <w:r w:rsidRPr="005424B3">
              <w:rPr>
                <w:lang w:val="pt-BR"/>
              </w:rPr>
              <w:t xml:space="preserve"> </w:t>
            </w:r>
          </w:p>
          <w:p w14:paraId="2B8876D0" w14:textId="77777777" w:rsidR="00B021D7" w:rsidRPr="005424B3" w:rsidRDefault="00B021D7" w:rsidP="00F635EE">
            <w:pPr>
              <w:rPr>
                <w:lang w:val="vi-VN"/>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D42CF2C" w14:textId="77777777" w:rsidR="00B021D7" w:rsidRPr="005424B3" w:rsidRDefault="00B021D7" w:rsidP="00F635EE">
            <w:pPr>
              <w:rPr>
                <w:lang w:val="nb-NO"/>
              </w:rPr>
            </w:pPr>
          </w:p>
          <w:p w14:paraId="77129B01" w14:textId="3E88FE0C" w:rsidR="00B021D7" w:rsidRPr="005424B3" w:rsidRDefault="00B021D7" w:rsidP="009F3749">
            <w:pPr>
              <w:rPr>
                <w:lang w:val="vi-VN"/>
              </w:rPr>
            </w:pPr>
            <w:r w:rsidRPr="005424B3">
              <w:rPr>
                <w:lang w:val="de-DE"/>
              </w:rPr>
              <w:t xml:space="preserve">Giảng viên trình bày tóm tắt nội dung bằng lời. </w:t>
            </w:r>
            <w:r w:rsidRPr="005424B3">
              <w:rPr>
                <w:lang w:val="nb-NO"/>
              </w:rPr>
              <w:t>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FD17545" w14:textId="77777777" w:rsidR="00B021D7" w:rsidRPr="005424B3" w:rsidRDefault="00B021D7" w:rsidP="00F635EE">
            <w:pPr>
              <w:rPr>
                <w:lang w:val="nb-NO"/>
              </w:rPr>
            </w:pPr>
          </w:p>
          <w:p w14:paraId="418C8DF1" w14:textId="77777777" w:rsidR="00B021D7" w:rsidRPr="005424B3" w:rsidRDefault="00B021D7" w:rsidP="00F635EE">
            <w:pPr>
              <w:rPr>
                <w:lang w:val="nb-NO"/>
              </w:rPr>
            </w:pPr>
            <w:r w:rsidRPr="005424B3">
              <w:rPr>
                <w:lang w:val="de-DE"/>
              </w:rPr>
              <w:t xml:space="preserve">Học sinh lắng nghe và ghi chép những nội dung cần thiết. </w:t>
            </w:r>
            <w:r w:rsidRPr="005424B3">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82E2108" w14:textId="531FEEB9" w:rsidR="00B021D7" w:rsidRPr="005424B3" w:rsidRDefault="00AF0971" w:rsidP="00F635EE">
            <w:pPr>
              <w:jc w:val="center"/>
              <w:rPr>
                <w:lang w:val="nb-NO"/>
              </w:rPr>
            </w:pPr>
            <w:r>
              <w:rPr>
                <w:lang w:val="nb-NO"/>
              </w:rPr>
              <w:t>40</w:t>
            </w:r>
          </w:p>
          <w:p w14:paraId="2CB5F883" w14:textId="77777777" w:rsidR="00B021D7" w:rsidRPr="005424B3" w:rsidRDefault="00B021D7" w:rsidP="00F635EE">
            <w:pPr>
              <w:jc w:val="center"/>
              <w:rPr>
                <w:lang w:val="nb-NO"/>
              </w:rPr>
            </w:pPr>
            <w:r w:rsidRPr="005424B3">
              <w:rPr>
                <w:lang w:val="pt-BR"/>
              </w:rPr>
              <w:t xml:space="preserve"> phút</w:t>
            </w:r>
          </w:p>
        </w:tc>
      </w:tr>
      <w:tr w:rsidR="00B021D7" w:rsidRPr="005424B3" w14:paraId="61C0EFC2"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433213FC" w14:textId="77777777" w:rsidR="00B021D7" w:rsidRPr="005424B3" w:rsidRDefault="00B021D7" w:rsidP="00F635EE">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33595B1" w14:textId="77777777" w:rsidR="00B021D7" w:rsidRPr="005424B3" w:rsidRDefault="00B021D7" w:rsidP="00F635EE">
            <w:pPr>
              <w:rPr>
                <w:b/>
                <w:bCs/>
                <w:u w:val="single"/>
                <w:lang w:val="pt-BR"/>
              </w:rPr>
            </w:pPr>
            <w:r w:rsidRPr="005424B3">
              <w:rPr>
                <w:b/>
                <w:bCs/>
                <w:u w:val="single"/>
                <w:lang w:val="pt-BR"/>
              </w:rPr>
              <w:t>Hướng dẫn tự học</w:t>
            </w:r>
          </w:p>
          <w:p w14:paraId="69BC9DC3" w14:textId="77777777" w:rsidR="00B021D7" w:rsidRPr="005424B3" w:rsidRDefault="00B021D7" w:rsidP="00F635EE">
            <w:pPr>
              <w:rPr>
                <w:b/>
                <w:bCs/>
                <w:u w:val="single"/>
                <w:lang w:val="pt-BR"/>
              </w:rPr>
            </w:pPr>
          </w:p>
          <w:p w14:paraId="03FD226D" w14:textId="379B9FC4" w:rsidR="00B021D7" w:rsidRPr="005424B3" w:rsidRDefault="00C507AE" w:rsidP="00F635EE">
            <w:pPr>
              <w:rPr>
                <w:bCs/>
                <w:u w:val="single"/>
                <w:lang w:val="nb-NO"/>
              </w:rPr>
            </w:pPr>
            <w:r w:rsidRPr="005424B3">
              <w:rPr>
                <w:lang w:val="pt-BR"/>
              </w:rPr>
              <w:t>giải bài tập và chuẩn bị bài học tiếp theo.</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11E683F" w14:textId="77777777" w:rsidR="00B021D7" w:rsidRPr="005424B3" w:rsidRDefault="00B021D7" w:rsidP="00F635EE">
            <w:pPr>
              <w:rPr>
                <w:lang w:val="pt-BR"/>
              </w:rPr>
            </w:pPr>
          </w:p>
          <w:p w14:paraId="2691F8A7" w14:textId="77777777" w:rsidR="00B021D7" w:rsidRPr="005424B3" w:rsidRDefault="00B021D7" w:rsidP="00F635EE">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8FCE83F" w14:textId="77777777" w:rsidR="00B021D7" w:rsidRPr="005424B3" w:rsidRDefault="00B021D7" w:rsidP="00F635EE">
            <w:pPr>
              <w:rPr>
                <w:lang w:val="de-DE"/>
              </w:rPr>
            </w:pPr>
          </w:p>
          <w:p w14:paraId="2966A0F7" w14:textId="77777777" w:rsidR="00B021D7" w:rsidRPr="005424B3" w:rsidRDefault="00B021D7" w:rsidP="00F635EE">
            <w:pPr>
              <w:rPr>
                <w:lang w:val="pt-BR"/>
              </w:rPr>
            </w:pPr>
            <w:r w:rsidRPr="005424B3">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139E2AB" w14:textId="77777777" w:rsidR="00B021D7" w:rsidRPr="005424B3" w:rsidRDefault="00B021D7" w:rsidP="00F635EE">
            <w:pPr>
              <w:jc w:val="center"/>
              <w:rPr>
                <w:lang w:val="pt-BR"/>
              </w:rPr>
            </w:pPr>
          </w:p>
          <w:p w14:paraId="04B9AA25" w14:textId="0B15FE09" w:rsidR="00B021D7" w:rsidRPr="005424B3" w:rsidRDefault="00AF0971" w:rsidP="00F635EE">
            <w:pPr>
              <w:jc w:val="center"/>
              <w:rPr>
                <w:lang w:val="pt-BR"/>
              </w:rPr>
            </w:pPr>
            <w:r>
              <w:rPr>
                <w:lang w:val="pt-BR"/>
              </w:rPr>
              <w:t xml:space="preserve">5 </w:t>
            </w:r>
            <w:r w:rsidR="00B021D7" w:rsidRPr="005424B3">
              <w:rPr>
                <w:lang w:val="pt-BR"/>
              </w:rPr>
              <w:t>phút</w:t>
            </w:r>
          </w:p>
        </w:tc>
      </w:tr>
    </w:tbl>
    <w:p w14:paraId="41BAC6A9" w14:textId="77777777" w:rsidR="00B021D7" w:rsidRPr="005424B3" w:rsidRDefault="00B021D7" w:rsidP="00B021D7">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B021D7" w:rsidRPr="005424B3" w14:paraId="3CCC1084" w14:textId="77777777" w:rsidTr="00F635EE">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5640B6D" w14:textId="77777777" w:rsidR="00B021D7" w:rsidRPr="005424B3" w:rsidRDefault="00B021D7" w:rsidP="00F635EE">
            <w:pPr>
              <w:rPr>
                <w:u w:val="single"/>
                <w:lang w:val="pt-BR"/>
              </w:rPr>
            </w:pPr>
          </w:p>
          <w:p w14:paraId="5A1719C1" w14:textId="77777777" w:rsidR="00B021D7" w:rsidRPr="005424B3" w:rsidRDefault="00B021D7" w:rsidP="00F635EE">
            <w:pPr>
              <w:rPr>
                <w:u w:val="single"/>
                <w:lang w:val="pt-BR"/>
              </w:rPr>
            </w:pPr>
          </w:p>
          <w:p w14:paraId="4343F40E" w14:textId="77777777" w:rsidR="00B021D7" w:rsidRPr="005424B3" w:rsidRDefault="00B021D7" w:rsidP="00F635EE">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20F688FE" w14:textId="003F7443" w:rsidR="00B021D7" w:rsidRPr="005424B3" w:rsidRDefault="00B021D7" w:rsidP="00F635EE">
            <w:pPr>
              <w:jc w:val="both"/>
            </w:pPr>
            <w:r w:rsidRPr="005424B3">
              <w:t xml:space="preserve">1. </w:t>
            </w:r>
            <w:r w:rsidR="00C507AE" w:rsidRPr="005424B3">
              <w:rPr>
                <w:i/>
                <w:iCs/>
              </w:rPr>
              <w:t>Giáo trình hóa học 2</w:t>
            </w:r>
            <w:r w:rsidRPr="005424B3">
              <w:rPr>
                <w:i/>
                <w:iCs/>
              </w:rPr>
              <w:t xml:space="preserve">, </w:t>
            </w:r>
            <w:r w:rsidRPr="005424B3">
              <w:t>Trường CĐ lý tự trọng Tp. HCM, năm 2018.</w:t>
            </w:r>
          </w:p>
          <w:p w14:paraId="2CF22BD3" w14:textId="18D3279C" w:rsidR="00B021D7" w:rsidRPr="005424B3" w:rsidRDefault="00B021D7" w:rsidP="00F635EE">
            <w:pPr>
              <w:jc w:val="both"/>
            </w:pPr>
            <w:r w:rsidRPr="005424B3">
              <w:t xml:space="preserve">2. </w:t>
            </w:r>
            <w:r w:rsidRPr="005424B3">
              <w:rPr>
                <w:lang w:val="vi-VN"/>
              </w:rPr>
              <w:t>Nguyễn Xuân Trường</w:t>
            </w:r>
            <w:r w:rsidRPr="005424B3">
              <w:t xml:space="preserve">, </w:t>
            </w:r>
            <w:r w:rsidR="00C507AE" w:rsidRPr="005424B3">
              <w:rPr>
                <w:i/>
                <w:iCs/>
              </w:rPr>
              <w:t>Hóa học 11</w:t>
            </w:r>
            <w:r w:rsidRPr="005424B3">
              <w:rPr>
                <w:i/>
                <w:iCs/>
              </w:rPr>
              <w:t xml:space="preserve">, </w:t>
            </w:r>
            <w:r w:rsidRPr="005424B3">
              <w:rPr>
                <w:lang w:val="vi-VN"/>
              </w:rPr>
              <w:t>NXB Giáo dục Việt Nam</w:t>
            </w:r>
            <w:r w:rsidRPr="005424B3">
              <w:t>, năm 2015.</w:t>
            </w:r>
          </w:p>
          <w:p w14:paraId="6188164A" w14:textId="6138F58C" w:rsidR="00B021D7" w:rsidRPr="005424B3" w:rsidRDefault="00B021D7" w:rsidP="00F635EE">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00C507AE" w:rsidRPr="005424B3">
              <w:t>11</w:t>
            </w:r>
            <w:r w:rsidRPr="005424B3">
              <w:t xml:space="preserve">, </w:t>
            </w:r>
            <w:r w:rsidRPr="005424B3">
              <w:rPr>
                <w:lang w:val="vi-VN"/>
              </w:rPr>
              <w:t>NXB Giáo dục Việt Nam</w:t>
            </w:r>
            <w:r w:rsidRPr="005424B3">
              <w:t>, năm 2015.</w:t>
            </w:r>
          </w:p>
        </w:tc>
      </w:tr>
      <w:tr w:rsidR="00B021D7" w:rsidRPr="005424B3" w14:paraId="1D5BF76C" w14:textId="77777777" w:rsidTr="00F63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7BA2668D" w14:textId="77777777" w:rsidR="00B021D7" w:rsidRPr="005424B3" w:rsidRDefault="00B021D7" w:rsidP="00F635EE">
            <w:pPr>
              <w:rPr>
                <w:lang w:val="pt-BR"/>
              </w:rPr>
            </w:pPr>
          </w:p>
          <w:p w14:paraId="20451DD2" w14:textId="77777777" w:rsidR="00B021D7" w:rsidRPr="005424B3" w:rsidRDefault="00B021D7" w:rsidP="00F635EE">
            <w:pPr>
              <w:jc w:val="center"/>
              <w:rPr>
                <w:b/>
                <w:bCs/>
                <w:lang w:val="pt-BR"/>
              </w:rPr>
            </w:pPr>
            <w:r w:rsidRPr="005424B3">
              <w:rPr>
                <w:b/>
                <w:bCs/>
                <w:lang w:val="pt-BR"/>
              </w:rPr>
              <w:t>Trưởng tổ môn</w:t>
            </w:r>
          </w:p>
          <w:p w14:paraId="2886E65B" w14:textId="77777777" w:rsidR="009F3749" w:rsidRPr="005424B3" w:rsidRDefault="009F3749" w:rsidP="00F635EE">
            <w:pPr>
              <w:jc w:val="center"/>
              <w:rPr>
                <w:b/>
                <w:bCs/>
                <w:lang w:val="pt-BR"/>
              </w:rPr>
            </w:pPr>
          </w:p>
          <w:p w14:paraId="5A3FFC49" w14:textId="77777777" w:rsidR="009F3749" w:rsidRPr="005424B3" w:rsidRDefault="009F3749" w:rsidP="00F635EE">
            <w:pPr>
              <w:jc w:val="center"/>
              <w:rPr>
                <w:b/>
                <w:bCs/>
                <w:lang w:val="pt-BR"/>
              </w:rPr>
            </w:pPr>
          </w:p>
          <w:p w14:paraId="63BE6471" w14:textId="77777777" w:rsidR="009F3749" w:rsidRPr="005424B3" w:rsidRDefault="009F3749" w:rsidP="00F635EE">
            <w:pPr>
              <w:jc w:val="center"/>
              <w:rPr>
                <w:b/>
                <w:bCs/>
                <w:lang w:val="pt-BR"/>
              </w:rPr>
            </w:pPr>
          </w:p>
          <w:p w14:paraId="6130F517" w14:textId="77777777" w:rsidR="00C507AE" w:rsidRPr="005424B3" w:rsidRDefault="00C507AE" w:rsidP="00F635EE">
            <w:pPr>
              <w:jc w:val="center"/>
              <w:rPr>
                <w:b/>
                <w:bCs/>
                <w:lang w:val="pt-BR"/>
              </w:rPr>
            </w:pPr>
          </w:p>
          <w:p w14:paraId="1695B8AA" w14:textId="77777777" w:rsidR="00B021D7" w:rsidRPr="005424B3" w:rsidRDefault="00B021D7" w:rsidP="00F635EE">
            <w:pPr>
              <w:jc w:val="center"/>
              <w:rPr>
                <w:b/>
                <w:bCs/>
                <w:lang w:val="pt-BR"/>
              </w:rPr>
            </w:pPr>
            <w:r w:rsidRPr="005424B3">
              <w:rPr>
                <w:b/>
                <w:bCs/>
                <w:lang w:val="vi-VN"/>
              </w:rPr>
              <w:t xml:space="preserve">   </w:t>
            </w:r>
            <w:r w:rsidRPr="005424B3">
              <w:rPr>
                <w:b/>
                <w:bCs/>
                <w:lang w:val="pt-BR"/>
              </w:rPr>
              <w:t>Nguyễn Thị Huyền Nga</w:t>
            </w:r>
          </w:p>
          <w:p w14:paraId="08DA0E27" w14:textId="77777777" w:rsidR="00B021D7" w:rsidRPr="005424B3" w:rsidRDefault="00B021D7" w:rsidP="00F635EE">
            <w:pPr>
              <w:rPr>
                <w:b/>
                <w:bCs/>
                <w:lang w:val="vi-VN"/>
              </w:rPr>
            </w:pPr>
          </w:p>
          <w:p w14:paraId="305DB115" w14:textId="77777777" w:rsidR="00B021D7" w:rsidRPr="005424B3" w:rsidRDefault="00B021D7" w:rsidP="00F635EE">
            <w:pPr>
              <w:rPr>
                <w:b/>
                <w:bCs/>
                <w:lang w:val="vi-VN"/>
              </w:rPr>
            </w:pPr>
          </w:p>
        </w:tc>
        <w:tc>
          <w:tcPr>
            <w:tcW w:w="6205" w:type="dxa"/>
            <w:shd w:val="clear" w:color="auto" w:fill="auto"/>
          </w:tcPr>
          <w:p w14:paraId="155F2DFA" w14:textId="77777777" w:rsidR="00B021D7" w:rsidRPr="005424B3" w:rsidRDefault="00B021D7" w:rsidP="00F635EE">
            <w:pPr>
              <w:rPr>
                <w:lang w:val="pt-BR"/>
              </w:rPr>
            </w:pPr>
          </w:p>
          <w:p w14:paraId="7F737DE6" w14:textId="77777777" w:rsidR="00B021D7" w:rsidRPr="005424B3" w:rsidRDefault="00B021D7" w:rsidP="00F635EE">
            <w:pPr>
              <w:ind w:left="1420"/>
              <w:rPr>
                <w:i/>
                <w:lang w:val="pt-BR"/>
              </w:rPr>
            </w:pPr>
            <w:r w:rsidRPr="005424B3">
              <w:rPr>
                <w:i/>
                <w:lang w:val="pt-BR"/>
              </w:rPr>
              <w:t xml:space="preserve">Tp. Hồ Chí Minh, ngày      tháng      năm 20 </w:t>
            </w:r>
          </w:p>
          <w:p w14:paraId="0CB1D599" w14:textId="77777777" w:rsidR="00B021D7" w:rsidRPr="005424B3" w:rsidRDefault="00B021D7" w:rsidP="00F635EE">
            <w:pPr>
              <w:jc w:val="center"/>
              <w:rPr>
                <w:lang w:val="pt-BR"/>
              </w:rPr>
            </w:pPr>
            <w:r w:rsidRPr="005424B3">
              <w:rPr>
                <w:b/>
                <w:lang w:val="pt-BR"/>
              </w:rPr>
              <w:t>Giảng viên</w:t>
            </w:r>
          </w:p>
        </w:tc>
      </w:tr>
    </w:tbl>
    <w:p w14:paraId="450ADA62" w14:textId="5C9D812C" w:rsidR="00B021D7" w:rsidRPr="005424B3" w:rsidRDefault="00B021D7" w:rsidP="00093475"/>
    <w:p w14:paraId="21716F7F" w14:textId="77777777" w:rsidR="00B021D7" w:rsidRPr="005424B3" w:rsidRDefault="00B021D7">
      <w:r w:rsidRPr="005424B3">
        <w:br w:type="page"/>
      </w:r>
    </w:p>
    <w:tbl>
      <w:tblPr>
        <w:tblW w:w="10632" w:type="dxa"/>
        <w:tblInd w:w="108" w:type="dxa"/>
        <w:tblLook w:val="01E0" w:firstRow="1" w:lastRow="1" w:firstColumn="1" w:lastColumn="1" w:noHBand="0" w:noVBand="0"/>
      </w:tblPr>
      <w:tblGrid>
        <w:gridCol w:w="4500"/>
        <w:gridCol w:w="6132"/>
      </w:tblGrid>
      <w:tr w:rsidR="00B021D7" w:rsidRPr="005424B3" w14:paraId="36E84E11" w14:textId="77777777" w:rsidTr="009374F8">
        <w:tc>
          <w:tcPr>
            <w:tcW w:w="4500" w:type="dxa"/>
            <w:shd w:val="clear" w:color="auto" w:fill="auto"/>
          </w:tcPr>
          <w:p w14:paraId="17CF0DF1" w14:textId="24BB1596" w:rsidR="00B021D7" w:rsidRPr="005424B3" w:rsidRDefault="00B021D7" w:rsidP="00F635EE">
            <w:pPr>
              <w:rPr>
                <w:lang w:val="pt-BR"/>
              </w:rPr>
            </w:pPr>
            <w:r w:rsidRPr="005424B3">
              <w:lastRenderedPageBreak/>
              <w:br w:type="page"/>
            </w:r>
            <w:r w:rsidRPr="005424B3">
              <w:rPr>
                <w:lang w:val="pt-BR"/>
              </w:rPr>
              <w:t>Giáo án số:  0</w:t>
            </w:r>
            <w:r w:rsidR="00AF0971">
              <w:rPr>
                <w:lang w:val="pt-BR"/>
              </w:rPr>
              <w:t>9</w:t>
            </w:r>
          </w:p>
        </w:tc>
        <w:tc>
          <w:tcPr>
            <w:tcW w:w="6132" w:type="dxa"/>
            <w:shd w:val="clear" w:color="auto" w:fill="auto"/>
          </w:tcPr>
          <w:p w14:paraId="7D568FDE" w14:textId="7CFF2F8B" w:rsidR="00B021D7" w:rsidRPr="005424B3" w:rsidRDefault="00B021D7" w:rsidP="00F635EE">
            <w:r w:rsidRPr="005424B3">
              <w:t xml:space="preserve">Thời gian thực hiện: </w:t>
            </w:r>
            <w:r w:rsidR="002C34E1">
              <w:t xml:space="preserve">2 </w:t>
            </w:r>
            <w:r w:rsidRPr="005424B3">
              <w:t>tiết</w:t>
            </w:r>
          </w:p>
          <w:p w14:paraId="1E204F93" w14:textId="77777777" w:rsidR="009374F8" w:rsidRPr="005424B3" w:rsidRDefault="00B021D7" w:rsidP="00F635EE">
            <w:r w:rsidRPr="005424B3">
              <w:t xml:space="preserve">Tên chương: </w:t>
            </w:r>
            <w:r w:rsidR="009374F8" w:rsidRPr="005424B3">
              <w:rPr>
                <w:b/>
                <w:bCs/>
              </w:rPr>
              <w:t xml:space="preserve">CHƯƠNG VII: </w:t>
            </w:r>
            <w:r w:rsidR="009374F8" w:rsidRPr="005424B3">
              <w:rPr>
                <w:b/>
              </w:rPr>
              <w:t>SỰ ĐIỆN LI</w:t>
            </w:r>
            <w:r w:rsidR="009374F8" w:rsidRPr="005424B3">
              <w:t xml:space="preserve"> </w:t>
            </w:r>
          </w:p>
          <w:p w14:paraId="5A5B5AD7" w14:textId="58997778" w:rsidR="00B021D7" w:rsidRPr="005424B3" w:rsidRDefault="00B021D7" w:rsidP="00F635EE">
            <w:r w:rsidRPr="005424B3">
              <w:t xml:space="preserve">Thực hiện ngày                  tháng                 năm 20 </w:t>
            </w:r>
          </w:p>
          <w:p w14:paraId="7DB8D5A0" w14:textId="77777777" w:rsidR="00B021D7" w:rsidRPr="005424B3" w:rsidRDefault="00B021D7" w:rsidP="00F635EE">
            <w:r w:rsidRPr="005424B3">
              <w:t xml:space="preserve"> </w:t>
            </w:r>
          </w:p>
        </w:tc>
      </w:tr>
    </w:tbl>
    <w:p w14:paraId="0907AE15" w14:textId="03726A60" w:rsidR="00B021D7" w:rsidRPr="005424B3" w:rsidRDefault="00B021D7" w:rsidP="00B021D7">
      <w:pPr>
        <w:rPr>
          <w:lang w:val="it-IT"/>
        </w:rPr>
      </w:pPr>
      <w:r w:rsidRPr="005424B3">
        <w:rPr>
          <w:lang w:val="it-IT"/>
        </w:rPr>
        <w:t xml:space="preserve">Tên bài: </w:t>
      </w:r>
      <w:r w:rsidRPr="005424B3">
        <w:rPr>
          <w:lang w:val="it-IT"/>
        </w:rPr>
        <w:tab/>
      </w:r>
      <w:r w:rsidRPr="005424B3">
        <w:rPr>
          <w:lang w:val="it-IT"/>
        </w:rPr>
        <w:tab/>
      </w:r>
      <w:r w:rsidR="009374F8" w:rsidRPr="005424B3">
        <w:rPr>
          <w:b/>
          <w:i/>
        </w:rPr>
        <w:t>Bài 26</w:t>
      </w:r>
      <w:r w:rsidRPr="005424B3">
        <w:rPr>
          <w:b/>
          <w:i/>
        </w:rPr>
        <w:t xml:space="preserve">:  </w:t>
      </w:r>
      <w:r w:rsidR="009374F8" w:rsidRPr="005424B3">
        <w:rPr>
          <w:b/>
          <w:i/>
        </w:rPr>
        <w:t xml:space="preserve">ÔN TẬP </w:t>
      </w:r>
      <w:r w:rsidR="009374F8" w:rsidRPr="005424B3">
        <w:rPr>
          <w:b/>
          <w:bCs/>
        </w:rPr>
        <w:t xml:space="preserve">CHƯƠNG VII- </w:t>
      </w:r>
      <w:r w:rsidR="009374F8" w:rsidRPr="005424B3">
        <w:rPr>
          <w:b/>
        </w:rPr>
        <w:t>SỰ ĐIỆN LI</w:t>
      </w:r>
    </w:p>
    <w:p w14:paraId="06AE0F2F" w14:textId="77777777" w:rsidR="00B021D7" w:rsidRPr="005424B3" w:rsidRDefault="00B021D7" w:rsidP="00B021D7">
      <w:pPr>
        <w:rPr>
          <w:b/>
          <w:u w:val="single"/>
          <w:lang w:val="it-IT"/>
        </w:rPr>
      </w:pPr>
      <w:r w:rsidRPr="005424B3">
        <w:rPr>
          <w:b/>
          <w:u w:val="single"/>
          <w:lang w:val="it-IT"/>
        </w:rPr>
        <w:t xml:space="preserve">Mục tiêu của bài: </w:t>
      </w:r>
    </w:p>
    <w:p w14:paraId="5E893059" w14:textId="77777777" w:rsidR="00B021D7" w:rsidRPr="005424B3" w:rsidRDefault="00B021D7" w:rsidP="00B021D7">
      <w:pPr>
        <w:rPr>
          <w:b/>
          <w:lang w:val="it-IT"/>
        </w:rPr>
      </w:pPr>
      <w:r w:rsidRPr="005424B3">
        <w:rPr>
          <w:lang w:val="it-IT"/>
        </w:rPr>
        <w:t xml:space="preserve">Sau khi học xong bài này người học có khả năng: </w:t>
      </w:r>
    </w:p>
    <w:p w14:paraId="107DEE7C" w14:textId="77777777" w:rsidR="009374F8" w:rsidRPr="005424B3" w:rsidRDefault="009374F8" w:rsidP="009374F8">
      <w:pPr>
        <w:spacing w:before="20" w:after="20" w:line="223" w:lineRule="auto"/>
        <w:jc w:val="both"/>
        <w:rPr>
          <w:lang w:val="pt-BR"/>
        </w:rPr>
      </w:pPr>
      <w:r w:rsidRPr="005424B3">
        <w:rPr>
          <w:b/>
          <w:lang w:val="pt-BR"/>
        </w:rPr>
        <w:t>1.</w:t>
      </w:r>
      <w:r w:rsidRPr="005424B3">
        <w:rPr>
          <w:b/>
          <w:u w:val="single"/>
          <w:lang w:val="pt-BR"/>
        </w:rPr>
        <w:t>Kiến thức</w:t>
      </w:r>
      <w:r w:rsidRPr="005424B3">
        <w:rPr>
          <w:b/>
          <w:lang w:val="pt-BR"/>
        </w:rPr>
        <w:t xml:space="preserve">: </w:t>
      </w:r>
      <w:r w:rsidRPr="005424B3">
        <w:rPr>
          <w:lang w:val="pt-BR"/>
        </w:rPr>
        <w:t>Củng cố cho HS kiến thức về axit, bazơ và điều kiện xảy ra phản ứng trao đổi ion trong dung dịch các chất điện li</w:t>
      </w:r>
    </w:p>
    <w:p w14:paraId="4A32C7AA" w14:textId="77777777" w:rsidR="009374F8" w:rsidRPr="005424B3" w:rsidRDefault="009374F8" w:rsidP="009374F8">
      <w:pPr>
        <w:jc w:val="both"/>
        <w:rPr>
          <w:b/>
          <w:lang w:val="pt-BR"/>
        </w:rPr>
      </w:pPr>
      <w:r w:rsidRPr="005424B3">
        <w:rPr>
          <w:b/>
          <w:lang w:val="pt-BR"/>
        </w:rPr>
        <w:t>2.</w:t>
      </w:r>
      <w:r w:rsidRPr="005424B3">
        <w:rPr>
          <w:b/>
          <w:u w:val="single"/>
          <w:lang w:val="pt-BR"/>
        </w:rPr>
        <w:t>Kĩ năng</w:t>
      </w:r>
      <w:r w:rsidRPr="005424B3">
        <w:rPr>
          <w:b/>
          <w:lang w:val="pt-BR"/>
        </w:rPr>
        <w:t>:</w:t>
      </w:r>
    </w:p>
    <w:p w14:paraId="19229C94" w14:textId="77777777" w:rsidR="009374F8" w:rsidRPr="005424B3" w:rsidRDefault="009374F8" w:rsidP="009374F8">
      <w:pPr>
        <w:ind w:firstLine="480"/>
        <w:jc w:val="both"/>
        <w:rPr>
          <w:lang w:val="pt-BR"/>
        </w:rPr>
      </w:pPr>
      <w:r w:rsidRPr="005424B3">
        <w:rPr>
          <w:b/>
          <w:lang w:val="pt-BR"/>
        </w:rPr>
        <w:t xml:space="preserve">- </w:t>
      </w:r>
      <w:r w:rsidRPr="005424B3">
        <w:rPr>
          <w:lang w:val="pt-BR"/>
        </w:rPr>
        <w:t>Rèn luyện kĩ năng viết phương trình ion thu gọn của các phản ứng</w:t>
      </w:r>
    </w:p>
    <w:p w14:paraId="5FDD88BE" w14:textId="77777777" w:rsidR="009374F8" w:rsidRPr="005424B3" w:rsidRDefault="009374F8" w:rsidP="009374F8">
      <w:pPr>
        <w:ind w:firstLine="480"/>
        <w:jc w:val="both"/>
        <w:rPr>
          <w:lang w:val="pt-BR"/>
        </w:rPr>
      </w:pPr>
      <w:r w:rsidRPr="005424B3">
        <w:rPr>
          <w:lang w:val="pt-BR"/>
        </w:rPr>
        <w:t>- Vận dụng điều kiện xảy ra phản ứng trao đổi ion trong dung dịch chất điện li để giải bài toán tính nồng độ ion, khối lượng kết tủa hoặc thể tích khí</w:t>
      </w:r>
    </w:p>
    <w:p w14:paraId="50D3DCF4" w14:textId="77777777" w:rsidR="009374F8" w:rsidRPr="005424B3" w:rsidRDefault="009374F8" w:rsidP="009374F8">
      <w:pPr>
        <w:rPr>
          <w:lang w:val="pt-BR"/>
        </w:rPr>
      </w:pPr>
      <w:r w:rsidRPr="005424B3">
        <w:rPr>
          <w:b/>
          <w:lang w:val="pt-BR"/>
        </w:rPr>
        <w:t>3.</w:t>
      </w:r>
      <w:r w:rsidRPr="005424B3">
        <w:rPr>
          <w:b/>
          <w:u w:val="single"/>
          <w:lang w:val="pt-BR"/>
        </w:rPr>
        <w:t>Thái độ</w:t>
      </w:r>
      <w:r w:rsidRPr="005424B3">
        <w:rPr>
          <w:b/>
          <w:lang w:val="pt-BR"/>
        </w:rPr>
        <w:t xml:space="preserve">: </w:t>
      </w:r>
      <w:r w:rsidRPr="005424B3">
        <w:rPr>
          <w:lang w:val="pt-BR"/>
        </w:rPr>
        <w:t>Phát huy khả năng tư duy của học sinh, tinh thần học tập tích cực</w:t>
      </w:r>
    </w:p>
    <w:p w14:paraId="475807E8" w14:textId="77777777" w:rsidR="00B021D7" w:rsidRPr="005424B3" w:rsidRDefault="00B021D7" w:rsidP="00B021D7">
      <w:pPr>
        <w:rPr>
          <w:b/>
          <w:lang w:val="it-IT"/>
        </w:rPr>
      </w:pPr>
      <w:r w:rsidRPr="005424B3">
        <w:rPr>
          <w:b/>
          <w:lang w:val="it-IT"/>
        </w:rPr>
        <w:t>Đồ dùng và phương tiện dạy học:</w:t>
      </w:r>
    </w:p>
    <w:p w14:paraId="1734320A" w14:textId="77777777" w:rsidR="00B021D7" w:rsidRPr="005424B3" w:rsidRDefault="00B021D7" w:rsidP="00B021D7">
      <w:pPr>
        <w:rPr>
          <w:lang w:val="it-IT"/>
        </w:rPr>
      </w:pPr>
      <w:r w:rsidRPr="005424B3">
        <w:rPr>
          <w:lang w:val="it-IT"/>
        </w:rPr>
        <w:t>Máy chiếu, màn ảnh, máy tính, bảng, phấn.</w:t>
      </w:r>
    </w:p>
    <w:p w14:paraId="48706C8B" w14:textId="77777777" w:rsidR="00B021D7" w:rsidRPr="005424B3" w:rsidRDefault="00B021D7" w:rsidP="00B021D7">
      <w:pPr>
        <w:rPr>
          <w:lang w:val="it-IT"/>
        </w:rPr>
      </w:pPr>
      <w:r w:rsidRPr="005424B3">
        <w:rPr>
          <w:b/>
          <w:lang w:val="it-IT"/>
        </w:rPr>
        <w:t xml:space="preserve">I. Ổn định lớp học:                                                 </w:t>
      </w:r>
      <w:r w:rsidRPr="005424B3">
        <w:rPr>
          <w:lang w:val="it-IT"/>
        </w:rPr>
        <w:t>Thời gian:  05 phút.</w:t>
      </w:r>
    </w:p>
    <w:p w14:paraId="1C00F235" w14:textId="77777777" w:rsidR="00B021D7" w:rsidRPr="005424B3" w:rsidRDefault="00B021D7" w:rsidP="00B021D7">
      <w:pPr>
        <w:rPr>
          <w:lang w:val="it-IT"/>
        </w:rPr>
      </w:pPr>
      <w:r w:rsidRPr="005424B3">
        <w:rPr>
          <w:lang w:val="it-IT"/>
        </w:rPr>
        <w:t>Số học sinh vắng:…………Tên:……………………………………………………..................................</w:t>
      </w:r>
    </w:p>
    <w:p w14:paraId="6B588955" w14:textId="77777777" w:rsidR="00B021D7" w:rsidRPr="005424B3" w:rsidRDefault="00B021D7" w:rsidP="00B021D7">
      <w:pPr>
        <w:rPr>
          <w:lang w:val="it-IT"/>
        </w:rPr>
      </w:pPr>
      <w:r w:rsidRPr="005424B3">
        <w:rPr>
          <w:lang w:val="it-IT"/>
        </w:rPr>
        <w:t>......................................................................................................................................................................</w:t>
      </w:r>
    </w:p>
    <w:p w14:paraId="3E9976EB" w14:textId="77777777" w:rsidR="00B021D7" w:rsidRPr="005424B3" w:rsidRDefault="00B021D7" w:rsidP="00B021D7">
      <w:pPr>
        <w:rPr>
          <w:b/>
          <w:lang w:val="sv-SE"/>
        </w:rPr>
      </w:pPr>
      <w:r w:rsidRPr="005424B3">
        <w:rPr>
          <w:b/>
          <w:lang w:val="sv-SE"/>
        </w:rPr>
        <w:t>II. Thực hiện bài học:</w:t>
      </w:r>
    </w:p>
    <w:p w14:paraId="2073E493" w14:textId="77777777" w:rsidR="00B021D7" w:rsidRPr="005424B3" w:rsidRDefault="00B021D7" w:rsidP="00B021D7">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B021D7" w:rsidRPr="005424B3" w14:paraId="3056F549" w14:textId="77777777" w:rsidTr="00F635EE">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148EA8" w14:textId="77777777" w:rsidR="00B021D7" w:rsidRPr="005424B3" w:rsidRDefault="00B021D7" w:rsidP="00F635EE">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B17FCC" w14:textId="77777777" w:rsidR="00B021D7" w:rsidRPr="005424B3" w:rsidRDefault="00B021D7" w:rsidP="00F635EE">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09ADC" w14:textId="77777777" w:rsidR="00B021D7" w:rsidRPr="005424B3" w:rsidRDefault="00B021D7" w:rsidP="00F635EE">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C1DD63" w14:textId="77777777" w:rsidR="00B021D7" w:rsidRPr="005424B3" w:rsidRDefault="00B021D7" w:rsidP="00F635EE">
            <w:pPr>
              <w:jc w:val="center"/>
              <w:rPr>
                <w:lang w:val="de-DE"/>
              </w:rPr>
            </w:pPr>
            <w:r w:rsidRPr="005424B3">
              <w:rPr>
                <w:lang w:val="de-DE"/>
              </w:rPr>
              <w:t>Thời gian</w:t>
            </w:r>
          </w:p>
        </w:tc>
      </w:tr>
      <w:tr w:rsidR="00B021D7" w:rsidRPr="005424B3" w14:paraId="60AF6D1A" w14:textId="77777777" w:rsidTr="00F635EE">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0CAE97" w14:textId="77777777" w:rsidR="00B021D7" w:rsidRPr="005424B3" w:rsidRDefault="00B021D7" w:rsidP="00F635EE">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928BC1" w14:textId="77777777" w:rsidR="00B021D7" w:rsidRPr="005424B3" w:rsidRDefault="00B021D7" w:rsidP="00F635EE">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59084E18"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2EA8C689"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D54B1E" w14:textId="77777777" w:rsidR="00B021D7" w:rsidRPr="005424B3" w:rsidRDefault="00B021D7" w:rsidP="00F635EE">
            <w:pPr>
              <w:jc w:val="center"/>
              <w:rPr>
                <w:lang w:val="de-DE"/>
              </w:rPr>
            </w:pPr>
          </w:p>
        </w:tc>
      </w:tr>
      <w:tr w:rsidR="00B021D7" w:rsidRPr="005424B3" w14:paraId="5BA09D79"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44F968EB" w14:textId="77777777" w:rsidR="00B021D7" w:rsidRPr="005424B3" w:rsidRDefault="00B021D7" w:rsidP="00F635EE">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F3ADD7B" w14:textId="77777777" w:rsidR="00B021D7" w:rsidRPr="005424B3" w:rsidRDefault="00B021D7" w:rsidP="00F635EE">
            <w:pPr>
              <w:rPr>
                <w:lang w:val="de-DE"/>
              </w:rPr>
            </w:pPr>
            <w:r w:rsidRPr="005424B3">
              <w:rPr>
                <w:b/>
                <w:bCs/>
                <w:u w:val="single"/>
                <w:lang w:val="de-DE"/>
              </w:rPr>
              <w:t>Dẫn nhập</w:t>
            </w:r>
          </w:p>
          <w:p w14:paraId="004F96EC" w14:textId="1116162E" w:rsidR="00B021D7" w:rsidRPr="005424B3" w:rsidRDefault="009374F8" w:rsidP="00F635EE">
            <w:pPr>
              <w:jc w:val="both"/>
              <w:rPr>
                <w:lang w:val="de-DE"/>
              </w:rPr>
            </w:pPr>
            <w:r w:rsidRPr="005424B3">
              <w:rPr>
                <w:lang w:val="pt-BR"/>
              </w:rPr>
              <w:t>dụng điều kiện xảy ra phản ứng trao đổi ion trong dung dịch chất điện li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85D8A0B" w14:textId="77777777" w:rsidR="00B021D7" w:rsidRPr="005424B3" w:rsidRDefault="00B021D7" w:rsidP="00F635EE">
            <w:pPr>
              <w:rPr>
                <w:lang w:val="de-DE"/>
              </w:rPr>
            </w:pPr>
          </w:p>
          <w:p w14:paraId="07858538" w14:textId="77777777" w:rsidR="00B021D7" w:rsidRPr="005424B3" w:rsidRDefault="00B021D7" w:rsidP="00F635EE">
            <w:pPr>
              <w:rPr>
                <w:lang w:val="de-DE"/>
              </w:rPr>
            </w:pPr>
            <w:r w:rsidRPr="005424B3">
              <w:rPr>
                <w:lang w:val="de-DE"/>
              </w:rPr>
              <w:t>- GV trình bày bằng lời.</w:t>
            </w:r>
          </w:p>
          <w:p w14:paraId="28546032" w14:textId="77777777" w:rsidR="00B021D7" w:rsidRPr="005424B3" w:rsidRDefault="00B021D7" w:rsidP="00F635EE">
            <w:r w:rsidRPr="005424B3">
              <w:t xml:space="preserve">- GV </w:t>
            </w:r>
            <w:r w:rsidRPr="005424B3">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7FB24D9" w14:textId="77777777" w:rsidR="00B021D7" w:rsidRPr="005424B3" w:rsidRDefault="00B021D7" w:rsidP="00F635EE">
            <w:pPr>
              <w:rPr>
                <w:lang w:val="de-DE"/>
              </w:rPr>
            </w:pPr>
          </w:p>
          <w:p w14:paraId="08C1851B" w14:textId="77777777" w:rsidR="00B021D7" w:rsidRPr="005424B3" w:rsidRDefault="00B021D7" w:rsidP="00F635EE">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031C2259" w14:textId="77777777" w:rsidR="00B021D7" w:rsidRPr="005424B3" w:rsidRDefault="00B021D7" w:rsidP="00F635EE">
            <w:pPr>
              <w:rPr>
                <w:lang w:val="de-DE"/>
              </w:rPr>
            </w:pPr>
          </w:p>
          <w:p w14:paraId="695E5306" w14:textId="77777777" w:rsidR="00B021D7" w:rsidRPr="005424B3" w:rsidRDefault="00B021D7" w:rsidP="00F635EE">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2A3EAD7" w14:textId="77777777" w:rsidR="00B021D7" w:rsidRPr="005424B3" w:rsidRDefault="00B021D7" w:rsidP="00F635EE">
            <w:pPr>
              <w:rPr>
                <w:lang w:val="de-DE"/>
              </w:rPr>
            </w:pPr>
          </w:p>
          <w:p w14:paraId="45752CE5" w14:textId="6ED999BC" w:rsidR="00B021D7" w:rsidRPr="005424B3" w:rsidRDefault="00AF0971" w:rsidP="00F635EE">
            <w:pPr>
              <w:jc w:val="center"/>
              <w:rPr>
                <w:lang w:val="pt-BR"/>
              </w:rPr>
            </w:pPr>
            <w:r>
              <w:rPr>
                <w:lang w:val="pt-BR"/>
              </w:rPr>
              <w:t>5</w:t>
            </w:r>
          </w:p>
          <w:p w14:paraId="3B483185" w14:textId="77777777" w:rsidR="00B021D7" w:rsidRPr="005424B3" w:rsidRDefault="00B021D7" w:rsidP="00F635EE">
            <w:pPr>
              <w:jc w:val="center"/>
              <w:rPr>
                <w:lang w:val="de-DE"/>
              </w:rPr>
            </w:pPr>
            <w:r w:rsidRPr="005424B3">
              <w:rPr>
                <w:lang w:val="pt-BR"/>
              </w:rPr>
              <w:t>phút</w:t>
            </w:r>
            <w:r w:rsidRPr="005424B3">
              <w:rPr>
                <w:lang w:val="de-DE"/>
              </w:rPr>
              <w:t xml:space="preserve"> </w:t>
            </w:r>
          </w:p>
        </w:tc>
      </w:tr>
      <w:tr w:rsidR="00B021D7" w:rsidRPr="005424B3" w14:paraId="7F1C91F9" w14:textId="77777777" w:rsidTr="00F635EE">
        <w:trPr>
          <w:trHeight w:val="1323"/>
        </w:trPr>
        <w:tc>
          <w:tcPr>
            <w:tcW w:w="540" w:type="dxa"/>
            <w:tcBorders>
              <w:top w:val="single" w:sz="4" w:space="0" w:color="auto"/>
              <w:left w:val="single" w:sz="4" w:space="0" w:color="auto"/>
              <w:right w:val="single" w:sz="4" w:space="0" w:color="auto"/>
            </w:tcBorders>
            <w:shd w:val="clear" w:color="auto" w:fill="auto"/>
          </w:tcPr>
          <w:p w14:paraId="3BC602D9" w14:textId="77777777" w:rsidR="00B021D7" w:rsidRPr="005424B3" w:rsidRDefault="00B021D7" w:rsidP="00F635EE">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6681B25" w14:textId="77777777" w:rsidR="00B021D7" w:rsidRPr="005424B3" w:rsidRDefault="00B021D7" w:rsidP="00F635EE">
            <w:pPr>
              <w:rPr>
                <w:b/>
                <w:bCs/>
                <w:u w:val="single"/>
                <w:lang w:val="nb-NO"/>
              </w:rPr>
            </w:pPr>
            <w:r w:rsidRPr="005424B3">
              <w:rPr>
                <w:b/>
                <w:bCs/>
                <w:u w:val="single"/>
                <w:lang w:val="nb-NO"/>
              </w:rPr>
              <w:t>Giảng bài mới</w:t>
            </w:r>
          </w:p>
          <w:p w14:paraId="69A00BD4" w14:textId="3F0FA1B7" w:rsidR="009374F8" w:rsidRPr="005424B3" w:rsidRDefault="009374F8" w:rsidP="009374F8">
            <w:pPr>
              <w:tabs>
                <w:tab w:val="left" w:pos="9360"/>
              </w:tabs>
              <w:jc w:val="both"/>
              <w:rPr>
                <w:b/>
                <w:bCs/>
                <w:u w:val="single"/>
              </w:rPr>
            </w:pPr>
            <w:r w:rsidRPr="005424B3">
              <w:rPr>
                <w:b/>
                <w:bCs/>
              </w:rPr>
              <w:t xml:space="preserve">1. </w:t>
            </w:r>
            <w:r w:rsidRPr="005424B3">
              <w:rPr>
                <w:b/>
                <w:bCs/>
                <w:u w:val="single"/>
              </w:rPr>
              <w:t>Các kiến thức cần nhớ</w:t>
            </w:r>
            <w:r w:rsidRPr="005424B3">
              <w:rPr>
                <w:b/>
                <w:bCs/>
              </w:rPr>
              <w:t>:</w:t>
            </w:r>
          </w:p>
          <w:p w14:paraId="3BF2AB44" w14:textId="77777777" w:rsidR="009374F8" w:rsidRPr="005424B3" w:rsidRDefault="009374F8" w:rsidP="009374F8">
            <w:pPr>
              <w:tabs>
                <w:tab w:val="left" w:pos="9360"/>
              </w:tabs>
              <w:jc w:val="both"/>
            </w:pPr>
            <w:r w:rsidRPr="005424B3">
              <w:t>- Khái niệm axít, bazơ, muối, pH, hiđroxít lưỡng tính.</w:t>
            </w:r>
          </w:p>
          <w:p w14:paraId="67A13514" w14:textId="77777777" w:rsidR="009374F8" w:rsidRPr="005424B3" w:rsidRDefault="009374F8" w:rsidP="009374F8">
            <w:pPr>
              <w:tabs>
                <w:tab w:val="left" w:pos="9360"/>
              </w:tabs>
              <w:jc w:val="both"/>
            </w:pPr>
            <w:r w:rsidRPr="005424B3">
              <w:t>- Điều kiện xảy ra phản ứng trao đổi trong dung dịch chất điện li.</w:t>
            </w:r>
          </w:p>
          <w:p w14:paraId="2E7E3741" w14:textId="77777777" w:rsidR="009374F8" w:rsidRPr="005424B3" w:rsidRDefault="009374F8" w:rsidP="009374F8">
            <w:pPr>
              <w:tabs>
                <w:tab w:val="left" w:pos="9360"/>
              </w:tabs>
              <w:jc w:val="both"/>
            </w:pPr>
            <w:r w:rsidRPr="005424B3">
              <w:t xml:space="preserve">- Ý nghĩa của phương trình ion thu gọn. </w:t>
            </w:r>
          </w:p>
          <w:p w14:paraId="2003B59D" w14:textId="3966F375" w:rsidR="009374F8" w:rsidRPr="005424B3" w:rsidRDefault="009374F8" w:rsidP="009374F8">
            <w:pPr>
              <w:tabs>
                <w:tab w:val="left" w:pos="1980"/>
                <w:tab w:val="left" w:pos="2880"/>
              </w:tabs>
              <w:jc w:val="both"/>
              <w:rPr>
                <w:b/>
              </w:rPr>
            </w:pPr>
            <w:r w:rsidRPr="005424B3">
              <w:t xml:space="preserve">2. </w:t>
            </w:r>
            <w:r w:rsidRPr="005424B3">
              <w:rPr>
                <w:b/>
                <w:u w:val="single"/>
              </w:rPr>
              <w:t>Bài tập</w:t>
            </w:r>
            <w:r w:rsidRPr="005424B3">
              <w:rPr>
                <w:b/>
              </w:rPr>
              <w:t>:</w:t>
            </w:r>
          </w:p>
          <w:p w14:paraId="495AF943" w14:textId="173165C9" w:rsidR="009374F8" w:rsidRPr="005424B3" w:rsidRDefault="009374F8" w:rsidP="009374F8">
            <w:pPr>
              <w:tabs>
                <w:tab w:val="left" w:pos="9360"/>
              </w:tabs>
              <w:jc w:val="both"/>
            </w:pPr>
            <w:r w:rsidRPr="005424B3">
              <w:rPr>
                <w:b/>
                <w:u w:val="single"/>
              </w:rPr>
              <w:t>Bài tập</w:t>
            </w:r>
            <w:r w:rsidRPr="005424B3">
              <w:rPr>
                <w:b/>
              </w:rPr>
              <w:t>:</w:t>
            </w:r>
            <w:r w:rsidRPr="005424B3">
              <w:t xml:space="preserve"> Viết phương trình điện li:</w:t>
            </w:r>
          </w:p>
          <w:p w14:paraId="42196624" w14:textId="77777777" w:rsidR="009374F8" w:rsidRPr="005424B3" w:rsidRDefault="009374F8" w:rsidP="009374F8">
            <w:pPr>
              <w:tabs>
                <w:tab w:val="left" w:pos="9360"/>
              </w:tabs>
              <w:jc w:val="both"/>
              <w:rPr>
                <w:vertAlign w:val="superscript"/>
                <w:lang w:val="pl-PL"/>
              </w:rPr>
            </w:pPr>
            <w:r w:rsidRPr="005424B3">
              <w:rPr>
                <w:lang w:val="pl-PL"/>
              </w:rPr>
              <w:t>a. K</w:t>
            </w:r>
            <w:r w:rsidRPr="005424B3">
              <w:rPr>
                <w:vertAlign w:val="subscript"/>
                <w:lang w:val="pl-PL"/>
              </w:rPr>
              <w:t>2</w:t>
            </w:r>
            <w:r w:rsidRPr="005424B3">
              <w:rPr>
                <w:lang w:val="pl-PL"/>
              </w:rPr>
              <w:t xml:space="preserve">S </w:t>
            </w:r>
            <w:r w:rsidRPr="005424B3">
              <w:sym w:font="Wingdings" w:char="F0E0"/>
            </w:r>
            <w:r w:rsidRPr="005424B3">
              <w:rPr>
                <w:lang w:val="pl-PL"/>
              </w:rPr>
              <w:t xml:space="preserve"> 2K</w:t>
            </w:r>
            <w:r w:rsidRPr="005424B3">
              <w:rPr>
                <w:vertAlign w:val="superscript"/>
                <w:lang w:val="pl-PL"/>
              </w:rPr>
              <w:t>+</w:t>
            </w:r>
            <w:r w:rsidRPr="005424B3">
              <w:rPr>
                <w:lang w:val="pl-PL"/>
              </w:rPr>
              <w:t xml:space="preserve"> + S</w:t>
            </w:r>
            <w:r w:rsidRPr="005424B3">
              <w:rPr>
                <w:vertAlign w:val="superscript"/>
                <w:lang w:val="pl-PL"/>
              </w:rPr>
              <w:t>2-</w:t>
            </w:r>
          </w:p>
          <w:p w14:paraId="63705502" w14:textId="77777777" w:rsidR="009374F8" w:rsidRPr="005424B3" w:rsidRDefault="009374F8" w:rsidP="009374F8">
            <w:pPr>
              <w:tabs>
                <w:tab w:val="left" w:pos="9360"/>
              </w:tabs>
              <w:jc w:val="both"/>
              <w:rPr>
                <w:lang w:val="pl-PL"/>
              </w:rPr>
            </w:pPr>
            <w:r w:rsidRPr="005424B3">
              <w:rPr>
                <w:lang w:val="pl-PL"/>
              </w:rPr>
              <w:t>b. Na</w:t>
            </w:r>
            <w:r w:rsidRPr="005424B3">
              <w:rPr>
                <w:vertAlign w:val="subscript"/>
                <w:lang w:val="pl-PL"/>
              </w:rPr>
              <w:t>2</w:t>
            </w:r>
            <w:r w:rsidRPr="005424B3">
              <w:rPr>
                <w:lang w:val="pl-PL"/>
              </w:rPr>
              <w:t>HPO</w:t>
            </w:r>
            <w:r w:rsidRPr="005424B3">
              <w:rPr>
                <w:vertAlign w:val="subscript"/>
                <w:lang w:val="pl-PL"/>
              </w:rPr>
              <w:t xml:space="preserve">4 </w:t>
            </w:r>
            <w:r w:rsidRPr="005424B3">
              <w:sym w:font="Wingdings" w:char="F0E0"/>
            </w:r>
            <w:r w:rsidRPr="005424B3">
              <w:rPr>
                <w:lang w:val="pl-PL"/>
              </w:rPr>
              <w:t xml:space="preserve"> 2Na</w:t>
            </w:r>
            <w:r w:rsidRPr="005424B3">
              <w:rPr>
                <w:vertAlign w:val="superscript"/>
                <w:lang w:val="pl-PL"/>
              </w:rPr>
              <w:t>+</w:t>
            </w:r>
            <w:r w:rsidRPr="005424B3">
              <w:rPr>
                <w:lang w:val="pl-PL"/>
              </w:rPr>
              <w:t xml:space="preserve"> + HPO</w:t>
            </w:r>
            <w:r w:rsidRPr="005424B3">
              <w:rPr>
                <w:vertAlign w:val="subscript"/>
                <w:lang w:val="pl-PL"/>
              </w:rPr>
              <w:t>4</w:t>
            </w:r>
            <w:r w:rsidRPr="005424B3">
              <w:rPr>
                <w:vertAlign w:val="superscript"/>
                <w:lang w:val="pl-PL"/>
              </w:rPr>
              <w:t>2-</w:t>
            </w:r>
          </w:p>
          <w:p w14:paraId="677A1713" w14:textId="77777777" w:rsidR="009374F8" w:rsidRPr="005424B3" w:rsidRDefault="009374F8" w:rsidP="009374F8">
            <w:pPr>
              <w:tabs>
                <w:tab w:val="left" w:pos="9360"/>
              </w:tabs>
              <w:jc w:val="both"/>
              <w:rPr>
                <w:lang w:val="pl-PL"/>
              </w:rPr>
            </w:pPr>
            <w:r w:rsidRPr="005424B3">
              <w:rPr>
                <w:lang w:val="pl-PL"/>
              </w:rPr>
              <w:t xml:space="preserve">   HPO</w:t>
            </w:r>
            <w:r w:rsidRPr="005424B3">
              <w:rPr>
                <w:vertAlign w:val="subscript"/>
                <w:lang w:val="pl-PL"/>
              </w:rPr>
              <w:t>4</w:t>
            </w:r>
            <w:r w:rsidRPr="005424B3">
              <w:rPr>
                <w:vertAlign w:val="superscript"/>
                <w:lang w:val="pl-PL"/>
              </w:rPr>
              <w:t>2-</w:t>
            </w:r>
            <w:r w:rsidRPr="005424B3">
              <w:rPr>
                <w:lang w:val="pl-PL"/>
              </w:rPr>
              <w:t xml:space="preserve"> </w:t>
            </w:r>
            <w:r w:rsidRPr="005424B3">
              <w:sym w:font="Wingdings 3" w:char="F044"/>
            </w:r>
            <w:r w:rsidRPr="005424B3">
              <w:rPr>
                <w:lang w:val="pl-PL"/>
              </w:rPr>
              <w:t xml:space="preserve">  H</w:t>
            </w:r>
            <w:r w:rsidRPr="005424B3">
              <w:rPr>
                <w:vertAlign w:val="superscript"/>
                <w:lang w:val="pl-PL"/>
              </w:rPr>
              <w:t>+</w:t>
            </w:r>
            <w:r w:rsidRPr="005424B3">
              <w:rPr>
                <w:lang w:val="pl-PL"/>
              </w:rPr>
              <w:t xml:space="preserve"> + PO</w:t>
            </w:r>
            <w:r w:rsidRPr="005424B3">
              <w:rPr>
                <w:vertAlign w:val="subscript"/>
                <w:lang w:val="pl-PL"/>
              </w:rPr>
              <w:t>4</w:t>
            </w:r>
            <w:r w:rsidRPr="005424B3">
              <w:rPr>
                <w:vertAlign w:val="superscript"/>
                <w:lang w:val="pl-PL"/>
              </w:rPr>
              <w:t>3-</w:t>
            </w:r>
            <w:r w:rsidRPr="005424B3">
              <w:rPr>
                <w:lang w:val="pl-PL"/>
              </w:rPr>
              <w:t xml:space="preserve"> </w:t>
            </w:r>
          </w:p>
          <w:p w14:paraId="51D41C94" w14:textId="77777777" w:rsidR="009374F8" w:rsidRPr="005424B3" w:rsidRDefault="009374F8" w:rsidP="009374F8">
            <w:pPr>
              <w:tabs>
                <w:tab w:val="left" w:pos="9360"/>
              </w:tabs>
              <w:jc w:val="both"/>
              <w:rPr>
                <w:vertAlign w:val="superscript"/>
                <w:lang w:val="pl-PL"/>
              </w:rPr>
            </w:pPr>
            <w:r w:rsidRPr="005424B3">
              <w:rPr>
                <w:lang w:val="pl-PL"/>
              </w:rPr>
              <w:t>c. NaH</w:t>
            </w:r>
            <w:r w:rsidRPr="005424B3">
              <w:rPr>
                <w:vertAlign w:val="subscript"/>
                <w:lang w:val="pl-PL"/>
              </w:rPr>
              <w:t>2</w:t>
            </w:r>
            <w:r w:rsidRPr="005424B3">
              <w:rPr>
                <w:lang w:val="pl-PL"/>
              </w:rPr>
              <w:t>PO</w:t>
            </w:r>
            <w:r w:rsidRPr="005424B3">
              <w:rPr>
                <w:vertAlign w:val="subscript"/>
                <w:lang w:val="pl-PL"/>
              </w:rPr>
              <w:t>4</w:t>
            </w:r>
            <w:r w:rsidRPr="005424B3">
              <w:rPr>
                <w:lang w:val="pl-PL"/>
              </w:rPr>
              <w:t xml:space="preserve"> </w:t>
            </w:r>
            <w:r w:rsidRPr="005424B3">
              <w:sym w:font="Wingdings" w:char="F0E0"/>
            </w:r>
            <w:r w:rsidRPr="005424B3">
              <w:rPr>
                <w:lang w:val="pl-PL"/>
              </w:rPr>
              <w:t xml:space="preserve"> Na</w:t>
            </w:r>
            <w:r w:rsidRPr="005424B3">
              <w:rPr>
                <w:vertAlign w:val="superscript"/>
                <w:lang w:val="pl-PL"/>
              </w:rPr>
              <w:t>+</w:t>
            </w:r>
            <w:r w:rsidRPr="005424B3">
              <w:rPr>
                <w:lang w:val="pl-PL"/>
              </w:rPr>
              <w:t xml:space="preserve"> + H</w:t>
            </w:r>
            <w:r w:rsidRPr="005424B3">
              <w:rPr>
                <w:vertAlign w:val="subscript"/>
                <w:lang w:val="pl-PL"/>
              </w:rPr>
              <w:t>2</w:t>
            </w:r>
            <w:r w:rsidRPr="005424B3">
              <w:rPr>
                <w:lang w:val="pl-PL"/>
              </w:rPr>
              <w:t>PO</w:t>
            </w:r>
            <w:r w:rsidRPr="005424B3">
              <w:rPr>
                <w:vertAlign w:val="subscript"/>
                <w:lang w:val="pl-PL"/>
              </w:rPr>
              <w:t>4</w:t>
            </w:r>
            <w:r w:rsidRPr="005424B3">
              <w:rPr>
                <w:vertAlign w:val="superscript"/>
                <w:lang w:val="pl-PL"/>
              </w:rPr>
              <w:t>-</w:t>
            </w:r>
          </w:p>
          <w:p w14:paraId="51592A17" w14:textId="77777777" w:rsidR="009374F8" w:rsidRPr="005424B3" w:rsidRDefault="009374F8" w:rsidP="009374F8">
            <w:pPr>
              <w:tabs>
                <w:tab w:val="left" w:pos="9360"/>
              </w:tabs>
              <w:jc w:val="both"/>
              <w:rPr>
                <w:lang w:val="pt-BR"/>
              </w:rPr>
            </w:pPr>
            <w:r w:rsidRPr="005424B3">
              <w:rPr>
                <w:vertAlign w:val="subscript"/>
                <w:lang w:val="pl-PL"/>
              </w:rPr>
              <w:t xml:space="preserve">     </w:t>
            </w:r>
            <w:r w:rsidRPr="005424B3">
              <w:rPr>
                <w:lang w:val="pt-BR"/>
              </w:rPr>
              <w:t>H</w:t>
            </w:r>
            <w:r w:rsidRPr="005424B3">
              <w:rPr>
                <w:vertAlign w:val="subscript"/>
                <w:lang w:val="pt-BR"/>
              </w:rPr>
              <w:t>2</w:t>
            </w:r>
            <w:r w:rsidRPr="005424B3">
              <w:rPr>
                <w:lang w:val="pt-BR"/>
              </w:rPr>
              <w:t>PO</w:t>
            </w:r>
            <w:r w:rsidRPr="005424B3">
              <w:rPr>
                <w:vertAlign w:val="subscript"/>
                <w:lang w:val="pt-BR"/>
              </w:rPr>
              <w:t>4</w:t>
            </w:r>
            <w:r w:rsidRPr="005424B3">
              <w:rPr>
                <w:vertAlign w:val="superscript"/>
                <w:lang w:val="pt-BR"/>
              </w:rPr>
              <w:t>-</w:t>
            </w:r>
            <w:r w:rsidRPr="005424B3">
              <w:rPr>
                <w:lang w:val="pt-BR"/>
              </w:rPr>
              <w:t xml:space="preserve"> </w:t>
            </w:r>
            <w:r w:rsidRPr="005424B3">
              <w:sym w:font="Wingdings 3" w:char="F044"/>
            </w:r>
            <w:r w:rsidRPr="005424B3">
              <w:rPr>
                <w:lang w:val="pt-BR"/>
              </w:rPr>
              <w:t xml:space="preserve"> H</w:t>
            </w:r>
            <w:r w:rsidRPr="005424B3">
              <w:rPr>
                <w:vertAlign w:val="superscript"/>
                <w:lang w:val="pt-BR"/>
              </w:rPr>
              <w:t>+</w:t>
            </w:r>
            <w:r w:rsidRPr="005424B3">
              <w:rPr>
                <w:lang w:val="pt-BR"/>
              </w:rPr>
              <w:t xml:space="preserve"> + HPO</w:t>
            </w:r>
            <w:r w:rsidRPr="005424B3">
              <w:rPr>
                <w:vertAlign w:val="subscript"/>
                <w:lang w:val="pt-BR"/>
              </w:rPr>
              <w:t>4</w:t>
            </w:r>
            <w:r w:rsidRPr="005424B3">
              <w:rPr>
                <w:vertAlign w:val="superscript"/>
                <w:lang w:val="pt-BR"/>
              </w:rPr>
              <w:t>2-</w:t>
            </w:r>
            <w:r w:rsidRPr="005424B3">
              <w:rPr>
                <w:lang w:val="pt-BR"/>
              </w:rPr>
              <w:t xml:space="preserve"> </w:t>
            </w:r>
          </w:p>
          <w:p w14:paraId="64B08367" w14:textId="77777777" w:rsidR="009374F8" w:rsidRPr="005424B3" w:rsidRDefault="009374F8" w:rsidP="009374F8">
            <w:pPr>
              <w:tabs>
                <w:tab w:val="left" w:pos="9360"/>
              </w:tabs>
              <w:jc w:val="both"/>
              <w:rPr>
                <w:lang w:val="pt-BR"/>
              </w:rPr>
            </w:pPr>
            <w:r w:rsidRPr="005424B3">
              <w:rPr>
                <w:lang w:val="pt-BR"/>
              </w:rPr>
              <w:t xml:space="preserve">    HPO</w:t>
            </w:r>
            <w:r w:rsidRPr="005424B3">
              <w:rPr>
                <w:vertAlign w:val="subscript"/>
                <w:lang w:val="pt-BR"/>
              </w:rPr>
              <w:t>4</w:t>
            </w:r>
            <w:r w:rsidRPr="005424B3">
              <w:rPr>
                <w:vertAlign w:val="superscript"/>
                <w:lang w:val="pt-BR"/>
              </w:rPr>
              <w:t>2-</w:t>
            </w:r>
            <w:r w:rsidRPr="005424B3">
              <w:rPr>
                <w:lang w:val="pt-BR"/>
              </w:rPr>
              <w:t xml:space="preserve"> </w:t>
            </w:r>
            <w:r w:rsidRPr="005424B3">
              <w:sym w:font="Wingdings 3" w:char="F044"/>
            </w:r>
            <w:r w:rsidRPr="005424B3">
              <w:rPr>
                <w:lang w:val="pt-BR"/>
              </w:rPr>
              <w:t xml:space="preserve"> H</w:t>
            </w:r>
            <w:r w:rsidRPr="005424B3">
              <w:rPr>
                <w:vertAlign w:val="superscript"/>
                <w:lang w:val="pt-BR"/>
              </w:rPr>
              <w:t>+</w:t>
            </w:r>
            <w:r w:rsidRPr="005424B3">
              <w:rPr>
                <w:lang w:val="pt-BR"/>
              </w:rPr>
              <w:t xml:space="preserve"> +  PO</w:t>
            </w:r>
            <w:r w:rsidRPr="005424B3">
              <w:rPr>
                <w:vertAlign w:val="subscript"/>
                <w:lang w:val="pt-BR"/>
              </w:rPr>
              <w:t>4</w:t>
            </w:r>
            <w:r w:rsidRPr="005424B3">
              <w:rPr>
                <w:vertAlign w:val="superscript"/>
                <w:lang w:val="pt-BR"/>
              </w:rPr>
              <w:t>3-</w:t>
            </w:r>
            <w:r w:rsidRPr="005424B3">
              <w:rPr>
                <w:lang w:val="pt-BR"/>
              </w:rPr>
              <w:t xml:space="preserve"> </w:t>
            </w:r>
          </w:p>
          <w:p w14:paraId="62ADF875" w14:textId="77777777" w:rsidR="009374F8" w:rsidRPr="005424B3" w:rsidRDefault="009374F8" w:rsidP="009374F8">
            <w:pPr>
              <w:tabs>
                <w:tab w:val="left" w:pos="9360"/>
              </w:tabs>
              <w:jc w:val="both"/>
              <w:rPr>
                <w:vertAlign w:val="superscript"/>
                <w:lang w:val="pt-BR"/>
              </w:rPr>
            </w:pPr>
            <w:r w:rsidRPr="005424B3">
              <w:rPr>
                <w:lang w:val="pt-BR"/>
              </w:rPr>
              <w:t>d. Pb(OH)</w:t>
            </w:r>
            <w:r w:rsidRPr="005424B3">
              <w:rPr>
                <w:vertAlign w:val="subscript"/>
                <w:lang w:val="pt-BR"/>
              </w:rPr>
              <w:t>2</w:t>
            </w:r>
            <w:r w:rsidRPr="005424B3">
              <w:rPr>
                <w:lang w:val="pt-BR"/>
              </w:rPr>
              <w:t xml:space="preserve"> </w:t>
            </w:r>
            <w:r w:rsidRPr="005424B3">
              <w:sym w:font="Wingdings 3" w:char="F044"/>
            </w:r>
            <w:r w:rsidRPr="005424B3">
              <w:rPr>
                <w:lang w:val="pt-BR"/>
              </w:rPr>
              <w:t xml:space="preserve"> Pb</w:t>
            </w:r>
            <w:r w:rsidRPr="005424B3">
              <w:rPr>
                <w:vertAlign w:val="superscript"/>
                <w:lang w:val="pt-BR"/>
              </w:rPr>
              <w:t>2+</w:t>
            </w:r>
            <w:r w:rsidRPr="005424B3">
              <w:rPr>
                <w:lang w:val="pt-BR"/>
              </w:rPr>
              <w:t xml:space="preserve"> + 2OH</w:t>
            </w:r>
            <w:r w:rsidRPr="005424B3">
              <w:rPr>
                <w:vertAlign w:val="superscript"/>
                <w:lang w:val="pt-BR"/>
              </w:rPr>
              <w:t>-</w:t>
            </w:r>
          </w:p>
          <w:p w14:paraId="47218BE0" w14:textId="77777777" w:rsidR="009374F8" w:rsidRPr="005424B3" w:rsidRDefault="009374F8" w:rsidP="009374F8">
            <w:pPr>
              <w:tabs>
                <w:tab w:val="left" w:pos="9360"/>
              </w:tabs>
              <w:jc w:val="both"/>
              <w:rPr>
                <w:vertAlign w:val="superscript"/>
                <w:lang w:val="pt-BR"/>
              </w:rPr>
            </w:pPr>
            <w:r w:rsidRPr="005424B3">
              <w:rPr>
                <w:lang w:val="pt-BR"/>
              </w:rPr>
              <w:t xml:space="preserve">    Pb(OH)</w:t>
            </w:r>
            <w:r w:rsidRPr="005424B3">
              <w:rPr>
                <w:vertAlign w:val="subscript"/>
                <w:lang w:val="pt-BR"/>
              </w:rPr>
              <w:t>2</w:t>
            </w:r>
            <w:r w:rsidRPr="005424B3">
              <w:rPr>
                <w:lang w:val="pt-BR"/>
              </w:rPr>
              <w:t xml:space="preserve"> </w:t>
            </w:r>
            <w:r w:rsidRPr="005424B3">
              <w:sym w:font="Wingdings 3" w:char="F044"/>
            </w:r>
            <w:r w:rsidRPr="005424B3">
              <w:rPr>
                <w:lang w:val="pt-BR"/>
              </w:rPr>
              <w:t xml:space="preserve"> PbO</w:t>
            </w:r>
            <w:r w:rsidRPr="005424B3">
              <w:rPr>
                <w:vertAlign w:val="subscript"/>
                <w:lang w:val="pt-BR"/>
              </w:rPr>
              <w:t>2</w:t>
            </w:r>
            <w:r w:rsidRPr="005424B3">
              <w:rPr>
                <w:vertAlign w:val="superscript"/>
                <w:lang w:val="pt-BR"/>
              </w:rPr>
              <w:t>2-</w:t>
            </w:r>
            <w:r w:rsidRPr="005424B3">
              <w:rPr>
                <w:vertAlign w:val="subscript"/>
                <w:lang w:val="pt-BR"/>
              </w:rPr>
              <w:t xml:space="preserve"> </w:t>
            </w:r>
            <w:r w:rsidRPr="005424B3">
              <w:rPr>
                <w:lang w:val="pt-BR"/>
              </w:rPr>
              <w:t>+ 2H</w:t>
            </w:r>
            <w:r w:rsidRPr="005424B3">
              <w:rPr>
                <w:vertAlign w:val="superscript"/>
                <w:lang w:val="pt-BR"/>
              </w:rPr>
              <w:t>+</w:t>
            </w:r>
          </w:p>
          <w:p w14:paraId="6CFFF560" w14:textId="77777777" w:rsidR="009374F8" w:rsidRPr="005424B3" w:rsidRDefault="009374F8" w:rsidP="009374F8">
            <w:pPr>
              <w:tabs>
                <w:tab w:val="left" w:pos="9360"/>
              </w:tabs>
              <w:jc w:val="both"/>
              <w:rPr>
                <w:lang w:val="pt-BR"/>
              </w:rPr>
            </w:pPr>
            <w:r w:rsidRPr="005424B3">
              <w:rPr>
                <w:lang w:val="pt-BR"/>
              </w:rPr>
              <w:t xml:space="preserve">e. HBrO </w:t>
            </w:r>
            <w:r w:rsidRPr="005424B3">
              <w:sym w:font="Wingdings 3" w:char="F044"/>
            </w:r>
            <w:r w:rsidRPr="005424B3">
              <w:rPr>
                <w:lang w:val="pt-BR"/>
              </w:rPr>
              <w:t xml:space="preserve"> H</w:t>
            </w:r>
            <w:r w:rsidRPr="005424B3">
              <w:rPr>
                <w:vertAlign w:val="superscript"/>
                <w:lang w:val="pt-BR"/>
              </w:rPr>
              <w:t>+</w:t>
            </w:r>
            <w:r w:rsidRPr="005424B3">
              <w:rPr>
                <w:lang w:val="pt-BR"/>
              </w:rPr>
              <w:t xml:space="preserve"> + BrO</w:t>
            </w:r>
            <w:r w:rsidRPr="005424B3">
              <w:rPr>
                <w:vertAlign w:val="superscript"/>
                <w:lang w:val="pt-BR"/>
              </w:rPr>
              <w:t xml:space="preserve">- </w:t>
            </w:r>
          </w:p>
          <w:p w14:paraId="32755E62" w14:textId="77777777" w:rsidR="009374F8" w:rsidRPr="005424B3" w:rsidRDefault="009374F8" w:rsidP="009374F8">
            <w:pPr>
              <w:tabs>
                <w:tab w:val="left" w:pos="9360"/>
              </w:tabs>
              <w:jc w:val="both"/>
              <w:rPr>
                <w:vertAlign w:val="superscript"/>
                <w:lang w:val="pt-BR"/>
              </w:rPr>
            </w:pPr>
            <w:r w:rsidRPr="005424B3">
              <w:rPr>
                <w:lang w:val="pt-BR"/>
              </w:rPr>
              <w:t xml:space="preserve">f. HF </w:t>
            </w:r>
            <w:r w:rsidRPr="005424B3">
              <w:sym w:font="Wingdings 3" w:char="F044"/>
            </w:r>
            <w:r w:rsidRPr="005424B3">
              <w:rPr>
                <w:lang w:val="pt-BR"/>
              </w:rPr>
              <w:t xml:space="preserve"> H</w:t>
            </w:r>
            <w:r w:rsidRPr="005424B3">
              <w:rPr>
                <w:vertAlign w:val="superscript"/>
                <w:lang w:val="pt-BR"/>
              </w:rPr>
              <w:t>+</w:t>
            </w:r>
            <w:r w:rsidRPr="005424B3">
              <w:rPr>
                <w:lang w:val="pt-BR"/>
              </w:rPr>
              <w:t xml:space="preserve"> + F</w:t>
            </w:r>
            <w:r w:rsidRPr="005424B3">
              <w:rPr>
                <w:vertAlign w:val="superscript"/>
                <w:lang w:val="pt-BR"/>
              </w:rPr>
              <w:t>-</w:t>
            </w:r>
          </w:p>
          <w:p w14:paraId="5BB2AED7" w14:textId="77777777" w:rsidR="009374F8" w:rsidRPr="005424B3" w:rsidRDefault="009374F8" w:rsidP="009374F8">
            <w:pPr>
              <w:tabs>
                <w:tab w:val="left" w:pos="9360"/>
              </w:tabs>
              <w:jc w:val="both"/>
              <w:rPr>
                <w:lang w:val="pt-BR"/>
              </w:rPr>
            </w:pPr>
            <w:r w:rsidRPr="005424B3">
              <w:rPr>
                <w:lang w:val="pt-BR"/>
              </w:rPr>
              <w:t>g. HClO</w:t>
            </w:r>
            <w:r w:rsidRPr="005424B3">
              <w:rPr>
                <w:vertAlign w:val="subscript"/>
                <w:lang w:val="pt-BR"/>
              </w:rPr>
              <w:t>4</w:t>
            </w:r>
            <w:r w:rsidRPr="005424B3">
              <w:rPr>
                <w:lang w:val="pt-BR"/>
              </w:rPr>
              <w:t xml:space="preserve"> </w:t>
            </w:r>
            <w:r w:rsidRPr="005424B3">
              <w:sym w:font="Wingdings" w:char="F0E0"/>
            </w:r>
            <w:r w:rsidRPr="005424B3">
              <w:rPr>
                <w:lang w:val="pt-BR"/>
              </w:rPr>
              <w:t xml:space="preserve"> H</w:t>
            </w:r>
            <w:r w:rsidRPr="005424B3">
              <w:rPr>
                <w:vertAlign w:val="superscript"/>
                <w:lang w:val="pt-BR"/>
              </w:rPr>
              <w:t>+</w:t>
            </w:r>
            <w:r w:rsidRPr="005424B3">
              <w:rPr>
                <w:lang w:val="pt-BR"/>
              </w:rPr>
              <w:t xml:space="preserve"> + ClO</w:t>
            </w:r>
            <w:r w:rsidRPr="005424B3">
              <w:rPr>
                <w:vertAlign w:val="subscript"/>
                <w:lang w:val="pt-BR"/>
              </w:rPr>
              <w:t>4</w:t>
            </w:r>
            <w:r w:rsidRPr="005424B3">
              <w:rPr>
                <w:vertAlign w:val="superscript"/>
                <w:lang w:val="pt-BR"/>
              </w:rPr>
              <w:t>-</w:t>
            </w:r>
            <w:r w:rsidRPr="005424B3">
              <w:rPr>
                <w:lang w:val="pt-BR"/>
              </w:rPr>
              <w:t xml:space="preserve"> </w:t>
            </w:r>
          </w:p>
          <w:p w14:paraId="70EA54C1" w14:textId="77777777" w:rsidR="009374F8" w:rsidRPr="005424B3" w:rsidRDefault="009374F8" w:rsidP="009374F8">
            <w:pPr>
              <w:tabs>
                <w:tab w:val="left" w:pos="9360"/>
              </w:tabs>
              <w:jc w:val="both"/>
              <w:rPr>
                <w:lang w:val="pt-BR"/>
              </w:rPr>
            </w:pPr>
            <w:r w:rsidRPr="005424B3">
              <w:rPr>
                <w:lang w:val="pt-BR"/>
              </w:rPr>
              <w:t>h. H</w:t>
            </w:r>
            <w:r w:rsidRPr="005424B3">
              <w:rPr>
                <w:vertAlign w:val="subscript"/>
                <w:lang w:val="pt-BR"/>
              </w:rPr>
              <w:t>2</w:t>
            </w:r>
            <w:r w:rsidRPr="005424B3">
              <w:rPr>
                <w:lang w:val="pt-BR"/>
              </w:rPr>
              <w:t>SO</w:t>
            </w:r>
            <w:r w:rsidRPr="005424B3">
              <w:rPr>
                <w:vertAlign w:val="subscript"/>
                <w:lang w:val="pt-BR"/>
              </w:rPr>
              <w:t>4</w:t>
            </w:r>
            <w:r w:rsidRPr="005424B3">
              <w:rPr>
                <w:lang w:val="pt-BR"/>
              </w:rPr>
              <w:t xml:space="preserve"> </w:t>
            </w:r>
            <w:r w:rsidRPr="005424B3">
              <w:rPr>
                <w:lang w:val="pt-BR"/>
              </w:rPr>
              <w:sym w:font="Wingdings" w:char="F0E0"/>
            </w:r>
            <w:r w:rsidRPr="005424B3">
              <w:rPr>
                <w:lang w:val="pt-BR"/>
              </w:rPr>
              <w:t xml:space="preserve"> 2H</w:t>
            </w:r>
            <w:r w:rsidRPr="005424B3">
              <w:rPr>
                <w:vertAlign w:val="superscript"/>
                <w:lang w:val="pt-BR"/>
              </w:rPr>
              <w:t>+</w:t>
            </w:r>
            <w:r w:rsidRPr="005424B3">
              <w:rPr>
                <w:lang w:val="pt-BR"/>
              </w:rPr>
              <w:t xml:space="preserve"> + SO</w:t>
            </w:r>
            <w:r w:rsidRPr="005424B3">
              <w:rPr>
                <w:vertAlign w:val="subscript"/>
                <w:lang w:val="pt-BR"/>
              </w:rPr>
              <w:t>4</w:t>
            </w:r>
            <w:r w:rsidRPr="005424B3">
              <w:rPr>
                <w:vertAlign w:val="superscript"/>
                <w:lang w:val="pt-BR"/>
              </w:rPr>
              <w:t>2-</w:t>
            </w:r>
            <w:r w:rsidRPr="005424B3">
              <w:rPr>
                <w:lang w:val="pt-BR"/>
              </w:rPr>
              <w:t xml:space="preserve"> </w:t>
            </w:r>
          </w:p>
          <w:p w14:paraId="68C26A78" w14:textId="77777777" w:rsidR="009374F8" w:rsidRPr="005424B3" w:rsidRDefault="009374F8" w:rsidP="009374F8">
            <w:pPr>
              <w:tabs>
                <w:tab w:val="left" w:pos="9360"/>
              </w:tabs>
              <w:jc w:val="both"/>
              <w:rPr>
                <w:lang w:val="pt-BR"/>
              </w:rPr>
            </w:pPr>
            <w:r w:rsidRPr="005424B3">
              <w:rPr>
                <w:lang w:val="pt-BR"/>
              </w:rPr>
              <w:t>i. H</w:t>
            </w:r>
            <w:r w:rsidRPr="005424B3">
              <w:rPr>
                <w:vertAlign w:val="subscript"/>
                <w:lang w:val="pt-BR"/>
              </w:rPr>
              <w:t>2</w:t>
            </w:r>
            <w:r w:rsidRPr="005424B3">
              <w:rPr>
                <w:lang w:val="pt-BR"/>
              </w:rPr>
              <w:t xml:space="preserve">S </w:t>
            </w:r>
            <w:r w:rsidRPr="005424B3">
              <w:sym w:font="Wingdings 3" w:char="F044"/>
            </w:r>
            <w:r w:rsidRPr="005424B3">
              <w:rPr>
                <w:lang w:val="pt-BR"/>
              </w:rPr>
              <w:t xml:space="preserve"> 2H</w:t>
            </w:r>
            <w:r w:rsidRPr="005424B3">
              <w:rPr>
                <w:vertAlign w:val="superscript"/>
                <w:lang w:val="pt-BR"/>
              </w:rPr>
              <w:t>+</w:t>
            </w:r>
            <w:r w:rsidRPr="005424B3">
              <w:rPr>
                <w:lang w:val="pt-BR"/>
              </w:rPr>
              <w:t xml:space="preserve"> + S</w:t>
            </w:r>
            <w:r w:rsidRPr="005424B3">
              <w:rPr>
                <w:vertAlign w:val="superscript"/>
                <w:lang w:val="pt-BR"/>
              </w:rPr>
              <w:t>2-</w:t>
            </w:r>
            <w:r w:rsidRPr="005424B3">
              <w:rPr>
                <w:lang w:val="pt-BR"/>
              </w:rPr>
              <w:t xml:space="preserve"> </w:t>
            </w:r>
          </w:p>
          <w:p w14:paraId="057B6F44" w14:textId="77777777" w:rsidR="009374F8" w:rsidRPr="005424B3" w:rsidRDefault="009374F8" w:rsidP="009374F8">
            <w:pPr>
              <w:tabs>
                <w:tab w:val="left" w:pos="9360"/>
              </w:tabs>
              <w:jc w:val="both"/>
              <w:rPr>
                <w:lang w:val="pt-BR"/>
              </w:rPr>
            </w:pPr>
            <w:r w:rsidRPr="005424B3">
              <w:rPr>
                <w:lang w:val="pt-BR"/>
              </w:rPr>
              <w:t>j. NaHSO</w:t>
            </w:r>
            <w:r w:rsidRPr="005424B3">
              <w:rPr>
                <w:vertAlign w:val="subscript"/>
                <w:lang w:val="pt-BR"/>
              </w:rPr>
              <w:t>4</w:t>
            </w:r>
            <w:r w:rsidRPr="005424B3">
              <w:rPr>
                <w:lang w:val="pt-BR"/>
              </w:rPr>
              <w:t xml:space="preserve"> </w:t>
            </w:r>
            <w:r w:rsidRPr="005424B3">
              <w:rPr>
                <w:lang w:val="pt-BR"/>
              </w:rPr>
              <w:sym w:font="Wingdings" w:char="F0E0"/>
            </w:r>
            <w:r w:rsidRPr="005424B3">
              <w:rPr>
                <w:lang w:val="pt-BR"/>
              </w:rPr>
              <w:t xml:space="preserve"> Na</w:t>
            </w:r>
            <w:r w:rsidRPr="005424B3">
              <w:rPr>
                <w:vertAlign w:val="superscript"/>
                <w:lang w:val="pt-BR"/>
              </w:rPr>
              <w:t>+</w:t>
            </w:r>
            <w:r w:rsidRPr="005424B3">
              <w:rPr>
                <w:vertAlign w:val="subscript"/>
                <w:lang w:val="pt-BR"/>
              </w:rPr>
              <w:t xml:space="preserve"> </w:t>
            </w:r>
            <w:r w:rsidRPr="005424B3">
              <w:rPr>
                <w:lang w:val="pt-BR"/>
              </w:rPr>
              <w:t>+ HSO</w:t>
            </w:r>
            <w:r w:rsidRPr="005424B3">
              <w:rPr>
                <w:vertAlign w:val="subscript"/>
                <w:lang w:val="pt-BR"/>
              </w:rPr>
              <w:t>4</w:t>
            </w:r>
            <w:r w:rsidRPr="005424B3">
              <w:rPr>
                <w:vertAlign w:val="superscript"/>
                <w:lang w:val="pt-BR"/>
              </w:rPr>
              <w:t>-</w:t>
            </w:r>
            <w:r w:rsidRPr="005424B3">
              <w:rPr>
                <w:lang w:val="pt-BR"/>
              </w:rPr>
              <w:t xml:space="preserve"> </w:t>
            </w:r>
          </w:p>
          <w:p w14:paraId="6B6825DE" w14:textId="77777777" w:rsidR="009374F8" w:rsidRPr="005424B3" w:rsidRDefault="009374F8" w:rsidP="009374F8">
            <w:pPr>
              <w:tabs>
                <w:tab w:val="left" w:pos="9360"/>
              </w:tabs>
              <w:jc w:val="both"/>
            </w:pPr>
            <w:r w:rsidRPr="005424B3">
              <w:rPr>
                <w:lang w:val="pt-BR"/>
              </w:rPr>
              <w:t xml:space="preserve">   </w:t>
            </w:r>
            <w:r w:rsidRPr="005424B3">
              <w:t>HSO</w:t>
            </w:r>
            <w:r w:rsidRPr="005424B3">
              <w:rPr>
                <w:vertAlign w:val="subscript"/>
              </w:rPr>
              <w:t>4</w:t>
            </w:r>
            <w:r w:rsidRPr="005424B3">
              <w:rPr>
                <w:vertAlign w:val="superscript"/>
              </w:rPr>
              <w:t>-</w:t>
            </w:r>
            <w:r w:rsidRPr="005424B3">
              <w:t xml:space="preserve"> </w:t>
            </w:r>
            <w:r w:rsidRPr="005424B3">
              <w:sym w:font="Wingdings 3" w:char="F044"/>
            </w:r>
            <w:r w:rsidRPr="005424B3">
              <w:t xml:space="preserve"> H</w:t>
            </w:r>
            <w:r w:rsidRPr="005424B3">
              <w:rPr>
                <w:vertAlign w:val="superscript"/>
              </w:rPr>
              <w:t>+</w:t>
            </w:r>
            <w:r w:rsidRPr="005424B3">
              <w:t xml:space="preserve"> + SO</w:t>
            </w:r>
            <w:r w:rsidRPr="005424B3">
              <w:rPr>
                <w:vertAlign w:val="subscript"/>
              </w:rPr>
              <w:t>4</w:t>
            </w:r>
            <w:r w:rsidRPr="005424B3">
              <w:rPr>
                <w:vertAlign w:val="superscript"/>
              </w:rPr>
              <w:t>2-</w:t>
            </w:r>
            <w:r w:rsidRPr="005424B3">
              <w:t xml:space="preserve"> </w:t>
            </w:r>
          </w:p>
          <w:p w14:paraId="1581AF43" w14:textId="77777777" w:rsidR="009374F8" w:rsidRPr="005424B3" w:rsidRDefault="009374F8" w:rsidP="009374F8">
            <w:pPr>
              <w:tabs>
                <w:tab w:val="left" w:pos="9360"/>
              </w:tabs>
              <w:jc w:val="both"/>
            </w:pPr>
            <w:r w:rsidRPr="005424B3">
              <w:t>k. Cr(OH)</w:t>
            </w:r>
            <w:r w:rsidRPr="005424B3">
              <w:rPr>
                <w:vertAlign w:val="subscript"/>
              </w:rPr>
              <w:t>3</w:t>
            </w:r>
            <w:r w:rsidRPr="005424B3">
              <w:t xml:space="preserve"> </w:t>
            </w:r>
            <w:r w:rsidRPr="005424B3">
              <w:sym w:font="Wingdings 3" w:char="F044"/>
            </w:r>
            <w:r w:rsidRPr="005424B3">
              <w:t xml:space="preserve"> Cr</w:t>
            </w:r>
            <w:r w:rsidRPr="005424B3">
              <w:rPr>
                <w:vertAlign w:val="superscript"/>
              </w:rPr>
              <w:t>3+</w:t>
            </w:r>
            <w:r w:rsidRPr="005424B3">
              <w:t xml:space="preserve"> + 3OH</w:t>
            </w:r>
            <w:r w:rsidRPr="005424B3">
              <w:rPr>
                <w:vertAlign w:val="superscript"/>
              </w:rPr>
              <w:t>-</w:t>
            </w:r>
            <w:r w:rsidRPr="005424B3">
              <w:t xml:space="preserve"> </w:t>
            </w:r>
          </w:p>
          <w:p w14:paraId="2B2D4953" w14:textId="77777777" w:rsidR="009374F8" w:rsidRPr="005424B3" w:rsidRDefault="009374F8" w:rsidP="009374F8">
            <w:pPr>
              <w:tabs>
                <w:tab w:val="left" w:pos="9360"/>
              </w:tabs>
              <w:jc w:val="both"/>
              <w:rPr>
                <w:lang w:val="pt-BR"/>
              </w:rPr>
            </w:pPr>
            <w:r w:rsidRPr="005424B3">
              <w:lastRenderedPageBreak/>
              <w:t xml:space="preserve">    </w:t>
            </w:r>
            <w:r w:rsidRPr="005424B3">
              <w:rPr>
                <w:lang w:val="pt-BR"/>
              </w:rPr>
              <w:t>Cr(OH)</w:t>
            </w:r>
            <w:r w:rsidRPr="005424B3">
              <w:rPr>
                <w:vertAlign w:val="subscript"/>
                <w:lang w:val="pt-BR"/>
              </w:rPr>
              <w:t>3</w:t>
            </w:r>
            <w:r w:rsidRPr="005424B3">
              <w:rPr>
                <w:lang w:val="pt-BR"/>
              </w:rPr>
              <w:t xml:space="preserve"> </w:t>
            </w:r>
            <w:r w:rsidRPr="005424B3">
              <w:sym w:font="Wingdings 3" w:char="F044"/>
            </w:r>
            <w:r w:rsidRPr="005424B3">
              <w:rPr>
                <w:lang w:val="pt-BR"/>
              </w:rPr>
              <w:t xml:space="preserve"> H</w:t>
            </w:r>
            <w:r w:rsidRPr="005424B3">
              <w:rPr>
                <w:vertAlign w:val="superscript"/>
                <w:lang w:val="pt-BR"/>
              </w:rPr>
              <w:t>+</w:t>
            </w:r>
            <w:r w:rsidRPr="005424B3">
              <w:rPr>
                <w:lang w:val="pt-BR"/>
              </w:rPr>
              <w:t xml:space="preserve"> + CrO</w:t>
            </w:r>
            <w:r w:rsidRPr="005424B3">
              <w:rPr>
                <w:vertAlign w:val="subscript"/>
                <w:lang w:val="pt-BR"/>
              </w:rPr>
              <w:t>2</w:t>
            </w:r>
            <w:r w:rsidRPr="005424B3">
              <w:rPr>
                <w:vertAlign w:val="superscript"/>
                <w:lang w:val="pt-BR"/>
              </w:rPr>
              <w:t>-</w:t>
            </w:r>
            <w:r w:rsidRPr="005424B3">
              <w:rPr>
                <w:lang w:val="pt-BR"/>
              </w:rPr>
              <w:t xml:space="preserve"> + H</w:t>
            </w:r>
            <w:r w:rsidRPr="005424B3">
              <w:rPr>
                <w:vertAlign w:val="subscript"/>
                <w:lang w:val="pt-BR"/>
              </w:rPr>
              <w:t>2</w:t>
            </w:r>
            <w:r w:rsidRPr="005424B3">
              <w:rPr>
                <w:lang w:val="pt-BR"/>
              </w:rPr>
              <w:t>O</w:t>
            </w:r>
          </w:p>
          <w:p w14:paraId="0362C089" w14:textId="77777777" w:rsidR="009374F8" w:rsidRPr="005424B3" w:rsidRDefault="009374F8" w:rsidP="009374F8">
            <w:pPr>
              <w:tabs>
                <w:tab w:val="left" w:pos="9360"/>
              </w:tabs>
              <w:jc w:val="both"/>
              <w:rPr>
                <w:lang w:val="pt-BR"/>
              </w:rPr>
            </w:pPr>
            <w:r w:rsidRPr="005424B3">
              <w:rPr>
                <w:lang w:val="pt-BR"/>
              </w:rPr>
              <w:t>l. Ba(OH)</w:t>
            </w:r>
            <w:r w:rsidRPr="005424B3">
              <w:rPr>
                <w:vertAlign w:val="subscript"/>
                <w:lang w:val="pt-BR"/>
              </w:rPr>
              <w:t>2</w:t>
            </w:r>
            <w:r w:rsidRPr="005424B3">
              <w:rPr>
                <w:lang w:val="pt-BR"/>
              </w:rPr>
              <w:t xml:space="preserve"> </w:t>
            </w:r>
            <w:r w:rsidRPr="005424B3">
              <w:sym w:font="Wingdings" w:char="F0E0"/>
            </w:r>
            <w:r w:rsidRPr="005424B3">
              <w:rPr>
                <w:lang w:val="pt-BR"/>
              </w:rPr>
              <w:t xml:space="preserve"> Ba</w:t>
            </w:r>
            <w:r w:rsidRPr="005424B3">
              <w:rPr>
                <w:vertAlign w:val="superscript"/>
                <w:lang w:val="pt-BR"/>
              </w:rPr>
              <w:t>2+</w:t>
            </w:r>
            <w:r w:rsidRPr="005424B3">
              <w:rPr>
                <w:lang w:val="pt-BR"/>
              </w:rPr>
              <w:t xml:space="preserve"> + 2OH</w:t>
            </w:r>
            <w:r w:rsidRPr="005424B3">
              <w:rPr>
                <w:vertAlign w:val="superscript"/>
                <w:lang w:val="pt-BR"/>
              </w:rPr>
              <w:t>-</w:t>
            </w:r>
            <w:r w:rsidRPr="005424B3">
              <w:rPr>
                <w:lang w:val="pt-BR"/>
              </w:rPr>
              <w:t xml:space="preserve"> </w:t>
            </w:r>
          </w:p>
          <w:p w14:paraId="33A6C368" w14:textId="63D5ABEC" w:rsidR="009374F8" w:rsidRPr="005424B3" w:rsidRDefault="009374F8" w:rsidP="009374F8">
            <w:pPr>
              <w:jc w:val="both"/>
            </w:pPr>
            <w:r w:rsidRPr="005424B3">
              <w:rPr>
                <w:b/>
                <w:u w:val="single"/>
              </w:rPr>
              <w:t>Bài tập</w:t>
            </w:r>
          </w:p>
          <w:p w14:paraId="1FA33F6E" w14:textId="77777777" w:rsidR="009374F8" w:rsidRPr="005424B3" w:rsidRDefault="009374F8" w:rsidP="009374F8">
            <w:pPr>
              <w:tabs>
                <w:tab w:val="left" w:pos="9360"/>
              </w:tabs>
              <w:jc w:val="both"/>
              <w:rPr>
                <w:lang w:val="pt-BR"/>
              </w:rPr>
            </w:pPr>
            <w:r w:rsidRPr="005424B3">
              <w:rPr>
                <w:lang w:val="pt-BR"/>
              </w:rPr>
              <w:t>Phương trình ion rút gọn:</w:t>
            </w:r>
          </w:p>
          <w:p w14:paraId="54C51FD9" w14:textId="77777777" w:rsidR="009374F8" w:rsidRPr="005424B3" w:rsidRDefault="009374F8" w:rsidP="009374F8">
            <w:pPr>
              <w:tabs>
                <w:tab w:val="left" w:pos="9360"/>
              </w:tabs>
              <w:jc w:val="both"/>
              <w:rPr>
                <w:lang w:val="pt-BR"/>
              </w:rPr>
            </w:pPr>
            <w:r w:rsidRPr="005424B3">
              <w:rPr>
                <w:lang w:val="pt-BR"/>
              </w:rPr>
              <w:t>a. Ca</w:t>
            </w:r>
            <w:r w:rsidRPr="005424B3">
              <w:rPr>
                <w:vertAlign w:val="superscript"/>
                <w:lang w:val="pt-BR"/>
              </w:rPr>
              <w:t>2+</w:t>
            </w:r>
            <w:r w:rsidRPr="005424B3">
              <w:rPr>
                <w:lang w:val="pt-BR"/>
              </w:rPr>
              <w:t xml:space="preserve"> + CO</w:t>
            </w:r>
            <w:r w:rsidRPr="005424B3">
              <w:rPr>
                <w:vertAlign w:val="subscript"/>
                <w:lang w:val="pt-BR"/>
              </w:rPr>
              <w:t>3</w:t>
            </w:r>
            <w:r w:rsidRPr="005424B3">
              <w:rPr>
                <w:vertAlign w:val="superscript"/>
                <w:lang w:val="pt-BR"/>
              </w:rPr>
              <w:t>2-</w:t>
            </w:r>
            <w:r w:rsidRPr="005424B3">
              <w:rPr>
                <w:lang w:val="pt-BR"/>
              </w:rPr>
              <w:t xml:space="preserve"> </w:t>
            </w:r>
            <w:r w:rsidRPr="005424B3">
              <w:sym w:font="Wingdings" w:char="F0E0"/>
            </w:r>
            <w:r w:rsidRPr="005424B3">
              <w:rPr>
                <w:lang w:val="pt-BR"/>
              </w:rPr>
              <w:t xml:space="preserve"> CaCO</w:t>
            </w:r>
            <w:r w:rsidRPr="005424B3">
              <w:rPr>
                <w:vertAlign w:val="subscript"/>
                <w:lang w:val="pt-BR"/>
              </w:rPr>
              <w:t>3</w:t>
            </w:r>
            <w:r w:rsidRPr="005424B3">
              <w:rPr>
                <w:lang w:val="pt-BR"/>
              </w:rPr>
              <w:t xml:space="preserve"> </w:t>
            </w:r>
            <w:r w:rsidRPr="005424B3">
              <w:sym w:font="Wingdings 3" w:char="F024"/>
            </w:r>
            <w:r w:rsidRPr="005424B3">
              <w:rPr>
                <w:lang w:val="pt-BR"/>
              </w:rPr>
              <w:t xml:space="preserve"> </w:t>
            </w:r>
          </w:p>
          <w:p w14:paraId="2963AD36" w14:textId="77777777" w:rsidR="009374F8" w:rsidRPr="005424B3" w:rsidRDefault="009374F8" w:rsidP="009374F8">
            <w:pPr>
              <w:tabs>
                <w:tab w:val="left" w:pos="9360"/>
              </w:tabs>
              <w:jc w:val="both"/>
              <w:rPr>
                <w:lang w:val="pt-BR"/>
              </w:rPr>
            </w:pPr>
            <w:r w:rsidRPr="005424B3">
              <w:rPr>
                <w:lang w:val="pt-BR"/>
              </w:rPr>
              <w:t>b. Fe</w:t>
            </w:r>
            <w:r w:rsidRPr="005424B3">
              <w:rPr>
                <w:vertAlign w:val="superscript"/>
                <w:lang w:val="pt-BR"/>
              </w:rPr>
              <w:t>2-</w:t>
            </w:r>
            <w:r w:rsidRPr="005424B3">
              <w:rPr>
                <w:lang w:val="pt-BR"/>
              </w:rPr>
              <w:t xml:space="preserve"> + 2OH</w:t>
            </w:r>
            <w:r w:rsidRPr="005424B3">
              <w:rPr>
                <w:vertAlign w:val="superscript"/>
                <w:lang w:val="pt-BR"/>
              </w:rPr>
              <w:t>-</w:t>
            </w:r>
            <w:r w:rsidRPr="005424B3">
              <w:rPr>
                <w:lang w:val="pt-BR"/>
              </w:rPr>
              <w:t xml:space="preserve"> </w:t>
            </w:r>
            <w:r w:rsidRPr="005424B3">
              <w:sym w:font="Wingdings" w:char="F0E0"/>
            </w:r>
            <w:r w:rsidRPr="005424B3">
              <w:rPr>
                <w:lang w:val="pt-BR"/>
              </w:rPr>
              <w:t xml:space="preserve"> Fe(OH)</w:t>
            </w:r>
            <w:r w:rsidRPr="005424B3">
              <w:rPr>
                <w:vertAlign w:val="subscript"/>
                <w:lang w:val="pt-BR"/>
              </w:rPr>
              <w:t>2</w:t>
            </w:r>
            <w:r w:rsidRPr="005424B3">
              <w:rPr>
                <w:lang w:val="pt-BR"/>
              </w:rPr>
              <w:t xml:space="preserve"> </w:t>
            </w:r>
            <w:r w:rsidRPr="005424B3">
              <w:sym w:font="Wingdings 3" w:char="F024"/>
            </w:r>
            <w:r w:rsidRPr="005424B3">
              <w:rPr>
                <w:lang w:val="pt-BR"/>
              </w:rPr>
              <w:t xml:space="preserve"> </w:t>
            </w:r>
          </w:p>
          <w:p w14:paraId="6FF8C13D" w14:textId="77777777" w:rsidR="009374F8" w:rsidRPr="005424B3" w:rsidRDefault="009374F8" w:rsidP="009374F8">
            <w:pPr>
              <w:tabs>
                <w:tab w:val="left" w:pos="9360"/>
              </w:tabs>
              <w:jc w:val="both"/>
              <w:rPr>
                <w:lang w:val="pt-BR"/>
              </w:rPr>
            </w:pPr>
            <w:r w:rsidRPr="005424B3">
              <w:rPr>
                <w:lang w:val="pt-BR"/>
              </w:rPr>
              <w:t>c. HCO</w:t>
            </w:r>
            <w:r w:rsidRPr="005424B3">
              <w:rPr>
                <w:vertAlign w:val="subscript"/>
                <w:lang w:val="pt-BR"/>
              </w:rPr>
              <w:t>3</w:t>
            </w:r>
            <w:r w:rsidRPr="005424B3">
              <w:rPr>
                <w:vertAlign w:val="superscript"/>
                <w:lang w:val="pt-BR"/>
              </w:rPr>
              <w:t>-</w:t>
            </w:r>
            <w:r w:rsidRPr="005424B3">
              <w:rPr>
                <w:lang w:val="pt-BR"/>
              </w:rPr>
              <w:t xml:space="preserve"> + H</w:t>
            </w:r>
            <w:r w:rsidRPr="005424B3">
              <w:rPr>
                <w:vertAlign w:val="superscript"/>
                <w:lang w:val="pt-BR"/>
              </w:rPr>
              <w:t>+</w:t>
            </w:r>
            <w:r w:rsidRPr="005424B3">
              <w:rPr>
                <w:lang w:val="pt-BR"/>
              </w:rPr>
              <w:t xml:space="preserve"> </w:t>
            </w:r>
            <w:r w:rsidRPr="005424B3">
              <w:sym w:font="Wingdings" w:char="F0E0"/>
            </w:r>
            <w:r w:rsidRPr="005424B3">
              <w:rPr>
                <w:lang w:val="pt-BR"/>
              </w:rPr>
              <w:t xml:space="preserve"> CO</w:t>
            </w:r>
            <w:r w:rsidRPr="005424B3">
              <w:rPr>
                <w:vertAlign w:val="subscript"/>
                <w:lang w:val="pt-BR"/>
              </w:rPr>
              <w:t>2</w:t>
            </w:r>
            <w:r w:rsidRPr="005424B3">
              <w:rPr>
                <w:lang w:val="pt-BR"/>
              </w:rPr>
              <w:t xml:space="preserve"> </w:t>
            </w:r>
            <w:r w:rsidRPr="005424B3">
              <w:sym w:font="Wingdings 3" w:char="F023"/>
            </w:r>
            <w:r w:rsidRPr="005424B3">
              <w:rPr>
                <w:lang w:val="pt-BR"/>
              </w:rPr>
              <w:t xml:space="preserve"> + H</w:t>
            </w:r>
            <w:r w:rsidRPr="005424B3">
              <w:rPr>
                <w:vertAlign w:val="subscript"/>
                <w:lang w:val="pt-BR"/>
              </w:rPr>
              <w:t>2</w:t>
            </w:r>
            <w:r w:rsidRPr="005424B3">
              <w:rPr>
                <w:lang w:val="pt-BR"/>
              </w:rPr>
              <w:t>O.</w:t>
            </w:r>
          </w:p>
          <w:p w14:paraId="351A2C15" w14:textId="77777777" w:rsidR="009374F8" w:rsidRPr="005424B3" w:rsidRDefault="009374F8" w:rsidP="009374F8">
            <w:pPr>
              <w:tabs>
                <w:tab w:val="left" w:pos="9360"/>
              </w:tabs>
              <w:jc w:val="both"/>
              <w:rPr>
                <w:vertAlign w:val="superscript"/>
                <w:lang w:val="pt-BR"/>
              </w:rPr>
            </w:pPr>
            <w:r w:rsidRPr="005424B3">
              <w:rPr>
                <w:lang w:val="pt-BR"/>
              </w:rPr>
              <w:t>d. HCO</w:t>
            </w:r>
            <w:r w:rsidRPr="005424B3">
              <w:rPr>
                <w:vertAlign w:val="subscript"/>
                <w:lang w:val="pt-BR"/>
              </w:rPr>
              <w:t>3</w:t>
            </w:r>
            <w:r w:rsidRPr="005424B3">
              <w:rPr>
                <w:vertAlign w:val="superscript"/>
                <w:lang w:val="pt-BR"/>
              </w:rPr>
              <w:t>-</w:t>
            </w:r>
            <w:r w:rsidRPr="005424B3">
              <w:rPr>
                <w:lang w:val="pt-BR"/>
              </w:rPr>
              <w:t xml:space="preserve"> + OH</w:t>
            </w:r>
            <w:r w:rsidRPr="005424B3">
              <w:rPr>
                <w:vertAlign w:val="superscript"/>
                <w:lang w:val="pt-BR"/>
              </w:rPr>
              <w:t>+</w:t>
            </w:r>
            <w:r w:rsidRPr="005424B3">
              <w:rPr>
                <w:lang w:val="pt-BR"/>
              </w:rPr>
              <w:t xml:space="preserve"> </w:t>
            </w:r>
            <w:r w:rsidRPr="005424B3">
              <w:sym w:font="Wingdings" w:char="F0E0"/>
            </w:r>
            <w:r w:rsidRPr="005424B3">
              <w:rPr>
                <w:lang w:val="pt-BR"/>
              </w:rPr>
              <w:t xml:space="preserve"> H</w:t>
            </w:r>
            <w:r w:rsidRPr="005424B3">
              <w:rPr>
                <w:vertAlign w:val="subscript"/>
                <w:lang w:val="pt-BR"/>
              </w:rPr>
              <w:t>2</w:t>
            </w:r>
            <w:r w:rsidRPr="005424B3">
              <w:rPr>
                <w:lang w:val="pt-BR"/>
              </w:rPr>
              <w:t>O + CO</w:t>
            </w:r>
            <w:r w:rsidRPr="005424B3">
              <w:rPr>
                <w:vertAlign w:val="subscript"/>
                <w:lang w:val="pt-BR"/>
              </w:rPr>
              <w:t>3</w:t>
            </w:r>
            <w:r w:rsidRPr="005424B3">
              <w:rPr>
                <w:vertAlign w:val="superscript"/>
                <w:lang w:val="pt-BR"/>
              </w:rPr>
              <w:t>2-</w:t>
            </w:r>
          </w:p>
          <w:p w14:paraId="481A0343" w14:textId="77777777" w:rsidR="009374F8" w:rsidRPr="005424B3" w:rsidRDefault="009374F8" w:rsidP="009374F8">
            <w:pPr>
              <w:tabs>
                <w:tab w:val="left" w:pos="9360"/>
              </w:tabs>
              <w:jc w:val="both"/>
              <w:rPr>
                <w:vertAlign w:val="subscript"/>
                <w:lang w:val="pt-BR"/>
              </w:rPr>
            </w:pPr>
            <w:r w:rsidRPr="005424B3">
              <w:rPr>
                <w:lang w:val="pt-BR"/>
              </w:rPr>
              <w:t>e. Không có</w:t>
            </w:r>
          </w:p>
          <w:p w14:paraId="28FBEED1" w14:textId="77777777" w:rsidR="009374F8" w:rsidRPr="005424B3" w:rsidRDefault="009374F8" w:rsidP="009374F8">
            <w:pPr>
              <w:tabs>
                <w:tab w:val="left" w:pos="9360"/>
              </w:tabs>
              <w:jc w:val="both"/>
              <w:rPr>
                <w:lang w:val="pt-BR"/>
              </w:rPr>
            </w:pPr>
            <w:r w:rsidRPr="005424B3">
              <w:rPr>
                <w:lang w:val="pt-BR"/>
              </w:rPr>
              <w:t>g. Pb(OH)</w:t>
            </w:r>
            <w:r w:rsidRPr="005424B3">
              <w:rPr>
                <w:vertAlign w:val="subscript"/>
                <w:lang w:val="pt-BR"/>
              </w:rPr>
              <w:t>2</w:t>
            </w:r>
            <w:r w:rsidRPr="005424B3">
              <w:rPr>
                <w:lang w:val="pt-BR"/>
              </w:rPr>
              <w:t xml:space="preserve"> </w:t>
            </w:r>
            <w:r w:rsidRPr="005424B3">
              <w:rPr>
                <w:vertAlign w:val="subscript"/>
                <w:lang w:val="pt-BR"/>
              </w:rPr>
              <w:t>(r)</w:t>
            </w:r>
            <w:r w:rsidRPr="005424B3">
              <w:rPr>
                <w:lang w:val="pt-BR"/>
              </w:rPr>
              <w:t xml:space="preserve"> + 2H</w:t>
            </w:r>
            <w:r w:rsidRPr="005424B3">
              <w:rPr>
                <w:vertAlign w:val="superscript"/>
                <w:lang w:val="pt-BR"/>
              </w:rPr>
              <w:t>+</w:t>
            </w:r>
            <w:r w:rsidRPr="005424B3">
              <w:rPr>
                <w:lang w:val="pt-BR"/>
              </w:rPr>
              <w:t xml:space="preserve"> </w:t>
            </w:r>
            <w:r w:rsidRPr="005424B3">
              <w:sym w:font="Wingdings" w:char="F0E0"/>
            </w:r>
            <w:r w:rsidRPr="005424B3">
              <w:rPr>
                <w:lang w:val="pt-BR"/>
              </w:rPr>
              <w:t xml:space="preserve"> Pb</w:t>
            </w:r>
            <w:r w:rsidRPr="005424B3">
              <w:rPr>
                <w:vertAlign w:val="superscript"/>
                <w:lang w:val="pt-BR"/>
              </w:rPr>
              <w:t>2+</w:t>
            </w:r>
            <w:r w:rsidRPr="005424B3">
              <w:rPr>
                <w:lang w:val="pt-BR"/>
              </w:rPr>
              <w:t xml:space="preserve"> + 2H</w:t>
            </w:r>
            <w:r w:rsidRPr="005424B3">
              <w:rPr>
                <w:vertAlign w:val="subscript"/>
                <w:lang w:val="pt-BR"/>
              </w:rPr>
              <w:t>2</w:t>
            </w:r>
            <w:r w:rsidRPr="005424B3">
              <w:rPr>
                <w:lang w:val="pt-BR"/>
              </w:rPr>
              <w:t>O</w:t>
            </w:r>
          </w:p>
          <w:p w14:paraId="64059AB8" w14:textId="77777777" w:rsidR="009374F8" w:rsidRPr="005424B3" w:rsidRDefault="009374F8" w:rsidP="009374F8">
            <w:pPr>
              <w:tabs>
                <w:tab w:val="left" w:pos="9360"/>
              </w:tabs>
              <w:jc w:val="both"/>
              <w:rPr>
                <w:lang w:val="pt-BR"/>
              </w:rPr>
            </w:pPr>
            <w:r w:rsidRPr="005424B3">
              <w:rPr>
                <w:lang w:val="pt-BR"/>
              </w:rPr>
              <w:t>h. H</w:t>
            </w:r>
            <w:r w:rsidRPr="005424B3">
              <w:rPr>
                <w:vertAlign w:val="subscript"/>
                <w:lang w:val="pt-BR"/>
              </w:rPr>
              <w:t>2</w:t>
            </w:r>
            <w:r w:rsidRPr="005424B3">
              <w:rPr>
                <w:lang w:val="pt-BR"/>
              </w:rPr>
              <w:t>PbO</w:t>
            </w:r>
            <w:r w:rsidRPr="005424B3">
              <w:rPr>
                <w:vertAlign w:val="subscript"/>
                <w:lang w:val="pt-BR"/>
              </w:rPr>
              <w:t>2 (r)</w:t>
            </w:r>
            <w:r w:rsidRPr="005424B3">
              <w:rPr>
                <w:lang w:val="pt-BR"/>
              </w:rPr>
              <w:t xml:space="preserve"> + 2OH</w:t>
            </w:r>
            <w:r w:rsidRPr="005424B3">
              <w:rPr>
                <w:vertAlign w:val="superscript"/>
                <w:lang w:val="pt-BR"/>
              </w:rPr>
              <w:t>-</w:t>
            </w:r>
            <w:r w:rsidRPr="005424B3">
              <w:rPr>
                <w:lang w:val="pt-BR"/>
              </w:rPr>
              <w:t xml:space="preserve"> </w:t>
            </w:r>
            <w:r w:rsidRPr="005424B3">
              <w:sym w:font="Wingdings" w:char="F0E0"/>
            </w:r>
            <w:r w:rsidRPr="005424B3">
              <w:rPr>
                <w:lang w:val="pt-BR"/>
              </w:rPr>
              <w:t xml:space="preserve"> PbO</w:t>
            </w:r>
            <w:r w:rsidRPr="005424B3">
              <w:rPr>
                <w:vertAlign w:val="subscript"/>
                <w:lang w:val="pt-BR"/>
              </w:rPr>
              <w:t>2</w:t>
            </w:r>
            <w:r w:rsidRPr="005424B3">
              <w:rPr>
                <w:vertAlign w:val="superscript"/>
                <w:lang w:val="pt-BR"/>
              </w:rPr>
              <w:t>2-</w:t>
            </w:r>
            <w:r w:rsidRPr="005424B3">
              <w:rPr>
                <w:vertAlign w:val="subscript"/>
                <w:lang w:val="pt-BR"/>
              </w:rPr>
              <w:t xml:space="preserve">  </w:t>
            </w:r>
            <w:r w:rsidRPr="005424B3">
              <w:rPr>
                <w:lang w:val="pt-BR"/>
              </w:rPr>
              <w:t>+ 2H</w:t>
            </w:r>
            <w:r w:rsidRPr="005424B3">
              <w:rPr>
                <w:vertAlign w:val="subscript"/>
                <w:lang w:val="pt-BR"/>
              </w:rPr>
              <w:t>2</w:t>
            </w:r>
            <w:r w:rsidRPr="005424B3">
              <w:rPr>
                <w:lang w:val="pt-BR"/>
              </w:rPr>
              <w:t xml:space="preserve">O </w:t>
            </w:r>
          </w:p>
          <w:p w14:paraId="460D7A08" w14:textId="77777777" w:rsidR="009374F8" w:rsidRPr="005424B3" w:rsidRDefault="009374F8" w:rsidP="009374F8">
            <w:pPr>
              <w:tabs>
                <w:tab w:val="left" w:pos="9360"/>
              </w:tabs>
              <w:jc w:val="both"/>
              <w:rPr>
                <w:lang w:val="pt-BR"/>
              </w:rPr>
            </w:pPr>
            <w:r w:rsidRPr="005424B3">
              <w:rPr>
                <w:lang w:val="pt-BR"/>
              </w:rPr>
              <w:t>i. Cu</w:t>
            </w:r>
            <w:r w:rsidRPr="005424B3">
              <w:rPr>
                <w:vertAlign w:val="superscript"/>
                <w:lang w:val="pt-BR"/>
              </w:rPr>
              <w:t>2+</w:t>
            </w:r>
            <w:r w:rsidRPr="005424B3">
              <w:rPr>
                <w:lang w:val="pt-BR"/>
              </w:rPr>
              <w:t xml:space="preserve"> + S</w:t>
            </w:r>
            <w:r w:rsidRPr="005424B3">
              <w:rPr>
                <w:vertAlign w:val="superscript"/>
                <w:lang w:val="pt-BR"/>
              </w:rPr>
              <w:t>2-</w:t>
            </w:r>
            <w:r w:rsidRPr="005424B3">
              <w:rPr>
                <w:lang w:val="pt-BR"/>
              </w:rPr>
              <w:t xml:space="preserve"> </w:t>
            </w:r>
            <w:r w:rsidRPr="005424B3">
              <w:sym w:font="Wingdings" w:char="F0E0"/>
            </w:r>
            <w:r w:rsidRPr="005424B3">
              <w:rPr>
                <w:lang w:val="pt-BR"/>
              </w:rPr>
              <w:t xml:space="preserve"> CuS </w:t>
            </w:r>
            <w:r w:rsidRPr="005424B3">
              <w:sym w:font="Wingdings 3" w:char="F024"/>
            </w:r>
            <w:r w:rsidRPr="005424B3">
              <w:rPr>
                <w:lang w:val="pt-BR"/>
              </w:rPr>
              <w:t xml:space="preserve"> </w:t>
            </w:r>
          </w:p>
          <w:p w14:paraId="0E0F620C" w14:textId="5D1A9CD2" w:rsidR="009374F8" w:rsidRPr="005424B3" w:rsidRDefault="009374F8" w:rsidP="009374F8">
            <w:pPr>
              <w:tabs>
                <w:tab w:val="left" w:pos="9360"/>
              </w:tabs>
              <w:jc w:val="both"/>
              <w:rPr>
                <w:b/>
                <w:u w:val="single"/>
                <w:lang w:val="pt-BR"/>
              </w:rPr>
            </w:pPr>
            <w:r w:rsidRPr="005424B3">
              <w:rPr>
                <w:b/>
                <w:u w:val="single"/>
                <w:lang w:val="pt-BR"/>
              </w:rPr>
              <w:t>Bài</w:t>
            </w:r>
            <w:r w:rsidRPr="005424B3">
              <w:rPr>
                <w:b/>
                <w:u w:val="single"/>
              </w:rPr>
              <w:t xml:space="preserve"> tập</w:t>
            </w:r>
            <w:r w:rsidRPr="005424B3">
              <w:rPr>
                <w:b/>
                <w:lang w:val="pt-BR"/>
              </w:rPr>
              <w:t xml:space="preserve">: </w:t>
            </w:r>
          </w:p>
          <w:p w14:paraId="7F31115D" w14:textId="77777777" w:rsidR="009374F8" w:rsidRPr="005424B3" w:rsidRDefault="009374F8" w:rsidP="009374F8">
            <w:pPr>
              <w:tabs>
                <w:tab w:val="left" w:pos="9360"/>
              </w:tabs>
              <w:jc w:val="both"/>
              <w:rPr>
                <w:lang w:val="pt-BR"/>
              </w:rPr>
            </w:pPr>
            <w:r w:rsidRPr="005424B3">
              <w:rPr>
                <w:lang w:val="pt-BR"/>
              </w:rPr>
              <w:t xml:space="preserve"> Ta có: [H</w:t>
            </w:r>
            <w:r w:rsidRPr="005424B3">
              <w:rPr>
                <w:vertAlign w:val="superscript"/>
                <w:lang w:val="pt-BR"/>
              </w:rPr>
              <w:t>+</w:t>
            </w:r>
            <w:r w:rsidRPr="005424B3">
              <w:rPr>
                <w:lang w:val="pt-BR"/>
              </w:rPr>
              <w:t>] = 10</w:t>
            </w:r>
            <w:r w:rsidRPr="005424B3">
              <w:rPr>
                <w:vertAlign w:val="superscript"/>
                <w:lang w:val="pt-BR"/>
              </w:rPr>
              <w:t>-2</w:t>
            </w:r>
            <w:r w:rsidRPr="005424B3">
              <w:rPr>
                <w:lang w:val="pt-BR"/>
              </w:rPr>
              <w:t xml:space="preserve"> =&gt; pH = 2</w:t>
            </w:r>
          </w:p>
          <w:p w14:paraId="18742708" w14:textId="77777777" w:rsidR="009374F8" w:rsidRPr="005424B3" w:rsidRDefault="009374F8" w:rsidP="009374F8">
            <w:pPr>
              <w:tabs>
                <w:tab w:val="left" w:pos="9360"/>
              </w:tabs>
              <w:jc w:val="both"/>
              <w:rPr>
                <w:vertAlign w:val="superscript"/>
                <w:lang w:val="pt-BR"/>
              </w:rPr>
            </w:pPr>
            <w:r w:rsidRPr="005424B3">
              <w:rPr>
                <w:lang w:val="pt-BR"/>
              </w:rPr>
              <w:t>[OH</w:t>
            </w:r>
            <w:r w:rsidRPr="005424B3">
              <w:rPr>
                <w:vertAlign w:val="superscript"/>
                <w:lang w:val="pt-BR"/>
              </w:rPr>
              <w:t>-</w:t>
            </w:r>
            <w:r w:rsidRPr="005424B3">
              <w:rPr>
                <w:lang w:val="pt-BR"/>
              </w:rPr>
              <w:t>] = 10</w:t>
            </w:r>
            <w:r w:rsidRPr="005424B3">
              <w:rPr>
                <w:vertAlign w:val="superscript"/>
                <w:lang w:val="pt-BR"/>
              </w:rPr>
              <w:t>-14</w:t>
            </w:r>
            <w:r w:rsidRPr="005424B3">
              <w:rPr>
                <w:lang w:val="pt-BR"/>
              </w:rPr>
              <w:t>/10</w:t>
            </w:r>
            <w:r w:rsidRPr="005424B3">
              <w:rPr>
                <w:vertAlign w:val="superscript"/>
                <w:lang w:val="pt-BR"/>
              </w:rPr>
              <w:t>-2</w:t>
            </w:r>
            <w:r w:rsidRPr="005424B3">
              <w:rPr>
                <w:lang w:val="pt-BR"/>
              </w:rPr>
              <w:t xml:space="preserve"> = 10</w:t>
            </w:r>
            <w:r w:rsidRPr="005424B3">
              <w:rPr>
                <w:vertAlign w:val="superscript"/>
                <w:lang w:val="pt-BR"/>
              </w:rPr>
              <w:t>-12</w:t>
            </w:r>
          </w:p>
          <w:p w14:paraId="3B0A1654" w14:textId="77777777" w:rsidR="009374F8" w:rsidRPr="005424B3" w:rsidRDefault="009374F8" w:rsidP="009374F8">
            <w:pPr>
              <w:tabs>
                <w:tab w:val="left" w:pos="9360"/>
              </w:tabs>
              <w:jc w:val="both"/>
              <w:rPr>
                <w:lang w:val="pt-BR"/>
              </w:rPr>
            </w:pPr>
            <w:r w:rsidRPr="005424B3">
              <w:rPr>
                <w:lang w:val="pt-BR"/>
              </w:rPr>
              <w:t>pH=2 &lt; 7</w:t>
            </w:r>
            <w:r w:rsidRPr="005424B3">
              <w:rPr>
                <w:lang w:val="pt-BR"/>
              </w:rPr>
              <w:sym w:font="Wingdings" w:char="F0E0"/>
            </w:r>
            <w:r w:rsidRPr="005424B3">
              <w:rPr>
                <w:lang w:val="pt-BR"/>
              </w:rPr>
              <w:t xml:space="preserve"> Môi trường axít. </w:t>
            </w:r>
          </w:p>
          <w:p w14:paraId="0D0765BE" w14:textId="77777777" w:rsidR="009374F8" w:rsidRPr="005424B3" w:rsidRDefault="009374F8" w:rsidP="009374F8">
            <w:pPr>
              <w:tabs>
                <w:tab w:val="left" w:pos="9360"/>
              </w:tabs>
              <w:jc w:val="both"/>
              <w:rPr>
                <w:lang w:val="pt-BR"/>
              </w:rPr>
            </w:pPr>
            <w:r w:rsidRPr="005424B3">
              <w:sym w:font="Wingdings" w:char="F0E0"/>
            </w:r>
            <w:r w:rsidRPr="005424B3">
              <w:rPr>
                <w:lang w:val="pt-BR"/>
              </w:rPr>
              <w:t xml:space="preserve"> Quỳ tím có màu đỏ. </w:t>
            </w:r>
          </w:p>
          <w:p w14:paraId="6FD6D99A" w14:textId="60FF0518" w:rsidR="009374F8" w:rsidRPr="005424B3" w:rsidRDefault="009374F8" w:rsidP="009374F8">
            <w:pPr>
              <w:tabs>
                <w:tab w:val="left" w:pos="9360"/>
              </w:tabs>
              <w:jc w:val="both"/>
              <w:rPr>
                <w:b/>
                <w:u w:val="single"/>
                <w:lang w:val="pt-BR"/>
              </w:rPr>
            </w:pPr>
            <w:r w:rsidRPr="005424B3">
              <w:rPr>
                <w:b/>
                <w:u w:val="single"/>
                <w:lang w:val="pt-BR"/>
              </w:rPr>
              <w:t>Bài</w:t>
            </w:r>
            <w:r w:rsidRPr="005424B3">
              <w:rPr>
                <w:b/>
                <w:u w:val="single"/>
              </w:rPr>
              <w:t xml:space="preserve"> tập </w:t>
            </w:r>
            <w:r w:rsidRPr="005424B3">
              <w:rPr>
                <w:b/>
                <w:lang w:val="pt-BR"/>
              </w:rPr>
              <w:t xml:space="preserve">: </w:t>
            </w:r>
          </w:p>
          <w:p w14:paraId="2066CFE6" w14:textId="77777777" w:rsidR="009374F8" w:rsidRPr="005424B3" w:rsidRDefault="009374F8" w:rsidP="009374F8">
            <w:pPr>
              <w:tabs>
                <w:tab w:val="left" w:pos="9360"/>
              </w:tabs>
              <w:jc w:val="both"/>
              <w:rPr>
                <w:lang w:val="pt-BR"/>
              </w:rPr>
            </w:pPr>
            <w:r w:rsidRPr="005424B3">
              <w:rPr>
                <w:lang w:val="pt-BR"/>
              </w:rPr>
              <w:t>pH = 9.0 thì [H</w:t>
            </w:r>
            <w:r w:rsidRPr="005424B3">
              <w:rPr>
                <w:vertAlign w:val="superscript"/>
                <w:lang w:val="pt-BR"/>
              </w:rPr>
              <w:t>+</w:t>
            </w:r>
            <w:r w:rsidRPr="005424B3">
              <w:rPr>
                <w:lang w:val="pt-BR"/>
              </w:rPr>
              <w:t>] = 10</w:t>
            </w:r>
            <w:r w:rsidRPr="005424B3">
              <w:rPr>
                <w:vertAlign w:val="superscript"/>
                <w:lang w:val="pt-BR"/>
              </w:rPr>
              <w:t>-9</w:t>
            </w:r>
            <w:r w:rsidRPr="005424B3">
              <w:rPr>
                <w:lang w:val="pt-BR"/>
              </w:rPr>
              <w:t>M</w:t>
            </w:r>
          </w:p>
          <w:p w14:paraId="23427410" w14:textId="77777777" w:rsidR="009374F8" w:rsidRPr="005424B3" w:rsidRDefault="009374F8" w:rsidP="009374F8">
            <w:pPr>
              <w:tabs>
                <w:tab w:val="left" w:pos="9360"/>
              </w:tabs>
              <w:jc w:val="both"/>
              <w:rPr>
                <w:lang w:val="pt-BR"/>
              </w:rPr>
            </w:pPr>
            <w:r w:rsidRPr="005424B3">
              <w:rPr>
                <w:lang w:val="pt-BR"/>
              </w:rPr>
              <w:t>[OH</w:t>
            </w:r>
            <w:r w:rsidRPr="005424B3">
              <w:rPr>
                <w:vertAlign w:val="superscript"/>
                <w:lang w:val="pt-BR"/>
              </w:rPr>
              <w:t>-</w:t>
            </w:r>
            <w:r w:rsidRPr="005424B3">
              <w:rPr>
                <w:lang w:val="pt-BR"/>
              </w:rPr>
              <w:t>] = 10</w:t>
            </w:r>
            <w:r w:rsidRPr="005424B3">
              <w:rPr>
                <w:vertAlign w:val="superscript"/>
                <w:lang w:val="pt-BR"/>
              </w:rPr>
              <w:t>-14</w:t>
            </w:r>
            <w:r w:rsidRPr="005424B3">
              <w:rPr>
                <w:lang w:val="pt-BR"/>
              </w:rPr>
              <w:t>/10</w:t>
            </w:r>
            <w:r w:rsidRPr="005424B3">
              <w:rPr>
                <w:vertAlign w:val="superscript"/>
                <w:lang w:val="pt-BR"/>
              </w:rPr>
              <w:t>-9</w:t>
            </w:r>
            <w:r w:rsidRPr="005424B3">
              <w:rPr>
                <w:lang w:val="pt-BR"/>
              </w:rPr>
              <w:t xml:space="preserve"> = 10</w:t>
            </w:r>
            <w:r w:rsidRPr="005424B3">
              <w:rPr>
                <w:vertAlign w:val="superscript"/>
                <w:lang w:val="pt-BR"/>
              </w:rPr>
              <w:t>-5</w:t>
            </w:r>
            <w:r w:rsidRPr="005424B3">
              <w:rPr>
                <w:lang w:val="pt-BR"/>
              </w:rPr>
              <w:t>M</w:t>
            </w:r>
          </w:p>
          <w:p w14:paraId="476B448E" w14:textId="77777777" w:rsidR="009374F8" w:rsidRPr="005424B3" w:rsidRDefault="009374F8" w:rsidP="009374F8">
            <w:pPr>
              <w:tabs>
                <w:tab w:val="left" w:pos="9360"/>
              </w:tabs>
              <w:jc w:val="both"/>
              <w:rPr>
                <w:lang w:val="pt-BR"/>
              </w:rPr>
            </w:pPr>
            <w:r w:rsidRPr="005424B3">
              <w:rPr>
                <w:lang w:val="pt-BR"/>
              </w:rPr>
              <w:t xml:space="preserve">pH &gt; 7 </w:t>
            </w:r>
            <w:r w:rsidRPr="005424B3">
              <w:rPr>
                <w:lang w:val="pt-BR"/>
              </w:rPr>
              <w:sym w:font="Wingdings" w:char="F0E0"/>
            </w:r>
            <w:r w:rsidRPr="005424B3">
              <w:rPr>
                <w:lang w:val="pt-BR"/>
              </w:rPr>
              <w:t xml:space="preserve"> Môi trường kiềm.</w:t>
            </w:r>
          </w:p>
          <w:p w14:paraId="52E62BE3" w14:textId="7931E502" w:rsidR="00B021D7" w:rsidRPr="005424B3" w:rsidRDefault="009374F8" w:rsidP="009374F8">
            <w:pPr>
              <w:jc w:val="both"/>
              <w:rPr>
                <w:lang w:val="nb-NO"/>
              </w:rPr>
            </w:pPr>
            <w:r w:rsidRPr="005424B3">
              <w:sym w:font="Wingdings" w:char="F0E0"/>
            </w:r>
            <w:r w:rsidRPr="005424B3">
              <w:rPr>
                <w:lang w:val="pt-BR"/>
              </w:rPr>
              <w:t xml:space="preserve"> Phenolphtalein không màu</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4BEBB07" w14:textId="77777777" w:rsidR="00AF0971" w:rsidRDefault="00AF0971" w:rsidP="00A46831">
            <w:pPr>
              <w:jc w:val="both"/>
            </w:pPr>
          </w:p>
          <w:p w14:paraId="0419DA55" w14:textId="77777777" w:rsidR="00AF0971" w:rsidRDefault="00AF0971" w:rsidP="00A46831">
            <w:pPr>
              <w:jc w:val="both"/>
            </w:pPr>
          </w:p>
          <w:p w14:paraId="0A5FBEF7" w14:textId="162DBFE8" w:rsidR="00A46831" w:rsidRPr="005424B3" w:rsidRDefault="00A46831" w:rsidP="00A46831">
            <w:pPr>
              <w:jc w:val="both"/>
            </w:pPr>
            <w:r w:rsidRPr="005424B3">
              <w:t>- GV hướng dẫn HS viết phương trình</w:t>
            </w:r>
          </w:p>
          <w:p w14:paraId="7427E744" w14:textId="77777777" w:rsidR="00A46831" w:rsidRPr="005424B3" w:rsidRDefault="00A46831" w:rsidP="00A46831">
            <w:pPr>
              <w:jc w:val="both"/>
            </w:pPr>
          </w:p>
          <w:p w14:paraId="110B10E9" w14:textId="77777777" w:rsidR="00A46831" w:rsidRPr="005424B3" w:rsidRDefault="00A46831" w:rsidP="00A46831">
            <w:pPr>
              <w:jc w:val="both"/>
            </w:pPr>
            <w:r w:rsidRPr="005424B3">
              <w:t>Gv: Nhận xét, đánh giá</w:t>
            </w:r>
          </w:p>
          <w:p w14:paraId="632E8E50" w14:textId="77777777" w:rsidR="00B021D7" w:rsidRPr="005424B3" w:rsidRDefault="00B021D7" w:rsidP="00F635EE">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5BF560A" w14:textId="77777777" w:rsidR="00AF0971" w:rsidRDefault="00AF0971" w:rsidP="00A46831">
            <w:pPr>
              <w:jc w:val="both"/>
            </w:pPr>
          </w:p>
          <w:p w14:paraId="7854B55D" w14:textId="77777777" w:rsidR="00AF0971" w:rsidRDefault="00AF0971" w:rsidP="00A46831">
            <w:pPr>
              <w:jc w:val="both"/>
            </w:pPr>
          </w:p>
          <w:p w14:paraId="709475D6" w14:textId="39E0208D" w:rsidR="00A46831" w:rsidRPr="005424B3" w:rsidRDefault="00A46831" w:rsidP="00A46831">
            <w:pPr>
              <w:jc w:val="both"/>
            </w:pPr>
            <w:r w:rsidRPr="005424B3">
              <w:t>Hs: Thảo luận nhóm viết phương trình, lên bảng, hs khác nhận xét, bổ sung</w:t>
            </w:r>
          </w:p>
          <w:p w14:paraId="0C166DA8" w14:textId="77777777" w:rsidR="00B021D7" w:rsidRPr="005424B3" w:rsidRDefault="00B021D7" w:rsidP="00A46831">
            <w:pPr>
              <w:jc w:val="both"/>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3796A4C" w14:textId="77777777" w:rsidR="00B021D7" w:rsidRPr="005424B3" w:rsidRDefault="00B021D7" w:rsidP="00F635EE">
            <w:pPr>
              <w:rPr>
                <w:lang w:val="nb-NO"/>
              </w:rPr>
            </w:pPr>
          </w:p>
          <w:p w14:paraId="73EFBC26" w14:textId="2CEBBD9B" w:rsidR="00B021D7" w:rsidRPr="005424B3" w:rsidRDefault="00AF0971" w:rsidP="00F635EE">
            <w:pPr>
              <w:jc w:val="center"/>
              <w:rPr>
                <w:lang w:val="pt-BR"/>
              </w:rPr>
            </w:pPr>
            <w:r>
              <w:rPr>
                <w:lang w:val="pt-BR"/>
              </w:rPr>
              <w:t>70</w:t>
            </w:r>
          </w:p>
          <w:p w14:paraId="4F11F624" w14:textId="77777777" w:rsidR="00B021D7" w:rsidRPr="005424B3" w:rsidRDefault="00B021D7" w:rsidP="00F635EE">
            <w:pPr>
              <w:rPr>
                <w:lang w:val="nb-NO"/>
              </w:rPr>
            </w:pPr>
            <w:r w:rsidRPr="005424B3">
              <w:rPr>
                <w:lang w:val="pt-BR"/>
              </w:rPr>
              <w:t>phút</w:t>
            </w:r>
          </w:p>
        </w:tc>
      </w:tr>
      <w:tr w:rsidR="00B021D7" w:rsidRPr="005424B3" w14:paraId="7591F553"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061907EE" w14:textId="77777777" w:rsidR="00B021D7" w:rsidRPr="005424B3" w:rsidRDefault="00B021D7" w:rsidP="00F635EE">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951DC5A" w14:textId="77777777" w:rsidR="00B021D7" w:rsidRPr="005424B3" w:rsidRDefault="00B021D7" w:rsidP="00F635EE">
            <w:pPr>
              <w:rPr>
                <w:b/>
                <w:bCs/>
                <w:u w:val="single"/>
                <w:lang w:val="nb-NO"/>
              </w:rPr>
            </w:pPr>
            <w:r w:rsidRPr="005424B3">
              <w:rPr>
                <w:b/>
                <w:bCs/>
                <w:u w:val="single"/>
                <w:lang w:val="nb-NO"/>
              </w:rPr>
              <w:t>Củng cố kiến thức và kết thúc bài</w:t>
            </w:r>
          </w:p>
          <w:p w14:paraId="247F2697" w14:textId="259E1D1B" w:rsidR="00B021D7" w:rsidRPr="005424B3" w:rsidRDefault="009374F8" w:rsidP="00F635EE">
            <w:pPr>
              <w:rPr>
                <w:lang w:val="vi-VN"/>
              </w:rPr>
            </w:pPr>
            <w:r w:rsidRPr="005424B3">
              <w:rPr>
                <w:lang w:val="pt-BR"/>
              </w:rPr>
              <w:t>Sơ lược lại các dạng bài tập</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CF823AE" w14:textId="77777777" w:rsidR="00B021D7" w:rsidRPr="005424B3" w:rsidRDefault="00B021D7" w:rsidP="00F635EE">
            <w:pPr>
              <w:rPr>
                <w:lang w:val="nb-NO"/>
              </w:rPr>
            </w:pPr>
          </w:p>
          <w:p w14:paraId="167DA63A" w14:textId="33D2332F" w:rsidR="00B021D7" w:rsidRPr="005424B3" w:rsidRDefault="00B021D7" w:rsidP="009374F8">
            <w:pPr>
              <w:rPr>
                <w:lang w:val="vi-VN"/>
              </w:rPr>
            </w:pPr>
            <w:r w:rsidRPr="005424B3">
              <w:rPr>
                <w:lang w:val="de-DE"/>
              </w:rPr>
              <w:t>Giảng viên trì</w:t>
            </w:r>
            <w:r w:rsidR="009374F8" w:rsidRPr="005424B3">
              <w:rPr>
                <w:lang w:val="de-DE"/>
              </w:rPr>
              <w:t>nh bày tóm tắt nội dung</w:t>
            </w:r>
            <w:r w:rsidRPr="005424B3">
              <w:rPr>
                <w:lang w:val="de-DE"/>
              </w:rPr>
              <w:t xml:space="preserve">. </w:t>
            </w:r>
            <w:r w:rsidRPr="005424B3">
              <w:rPr>
                <w:lang w:val="nb-NO"/>
              </w:rPr>
              <w:t>GV hướng dẫn bài tập</w:t>
            </w:r>
            <w:r w:rsidR="009374F8" w:rsidRPr="005424B3">
              <w:rPr>
                <w:lang w:val="nb-NO"/>
              </w:rPr>
              <w:t xml:space="preserve"> </w:t>
            </w:r>
            <w:r w:rsidRPr="005424B3">
              <w:rPr>
                <w:lang w:val="nb-NO"/>
              </w:rPr>
              <w:t xml:space="preserve">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D5EB4A4" w14:textId="77777777" w:rsidR="00B021D7" w:rsidRPr="005424B3" w:rsidRDefault="00B021D7" w:rsidP="00F635EE">
            <w:pPr>
              <w:rPr>
                <w:lang w:val="nb-NO"/>
              </w:rPr>
            </w:pPr>
          </w:p>
          <w:p w14:paraId="6544F2E8" w14:textId="77777777" w:rsidR="00B021D7" w:rsidRPr="005424B3" w:rsidRDefault="00B021D7" w:rsidP="00F635EE">
            <w:pPr>
              <w:rPr>
                <w:lang w:val="nb-NO"/>
              </w:rPr>
            </w:pPr>
            <w:r w:rsidRPr="005424B3">
              <w:rPr>
                <w:lang w:val="de-DE"/>
              </w:rPr>
              <w:t xml:space="preserve">Học sinh lắng nghe và ghi chép những nội dung cần thiết. </w:t>
            </w:r>
            <w:r w:rsidRPr="005424B3">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27ADBD" w14:textId="77777777" w:rsidR="00B021D7" w:rsidRPr="005424B3" w:rsidRDefault="00B021D7" w:rsidP="00F635EE">
            <w:pPr>
              <w:jc w:val="center"/>
              <w:rPr>
                <w:lang w:val="nb-NO"/>
              </w:rPr>
            </w:pPr>
          </w:p>
          <w:p w14:paraId="0A40DE04" w14:textId="6AD5A3F8" w:rsidR="00B021D7" w:rsidRPr="005424B3" w:rsidRDefault="00B021D7" w:rsidP="00F635EE">
            <w:pPr>
              <w:jc w:val="center"/>
              <w:rPr>
                <w:lang w:val="nb-NO"/>
              </w:rPr>
            </w:pPr>
            <w:r w:rsidRPr="005424B3">
              <w:rPr>
                <w:lang w:val="pt-BR"/>
              </w:rPr>
              <w:t xml:space="preserve"> </w:t>
            </w:r>
            <w:r w:rsidR="00AF0971">
              <w:rPr>
                <w:lang w:val="pt-BR"/>
              </w:rPr>
              <w:t xml:space="preserve">10 </w:t>
            </w:r>
            <w:r w:rsidRPr="005424B3">
              <w:rPr>
                <w:lang w:val="pt-BR"/>
              </w:rPr>
              <w:t>phút</w:t>
            </w:r>
          </w:p>
        </w:tc>
      </w:tr>
      <w:tr w:rsidR="00B021D7" w:rsidRPr="005424B3" w14:paraId="284319E7"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7B7D61FE" w14:textId="77777777" w:rsidR="00B021D7" w:rsidRPr="005424B3" w:rsidRDefault="00B021D7" w:rsidP="00F635EE">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4253C3F" w14:textId="77777777" w:rsidR="00B021D7" w:rsidRPr="005424B3" w:rsidRDefault="00B021D7" w:rsidP="00F635EE">
            <w:pPr>
              <w:rPr>
                <w:b/>
                <w:bCs/>
                <w:u w:val="single"/>
                <w:lang w:val="pt-BR"/>
              </w:rPr>
            </w:pPr>
            <w:r w:rsidRPr="005424B3">
              <w:rPr>
                <w:b/>
                <w:bCs/>
                <w:u w:val="single"/>
                <w:lang w:val="pt-BR"/>
              </w:rPr>
              <w:t>Hướng dẫn tự học</w:t>
            </w:r>
          </w:p>
          <w:p w14:paraId="4E1730AE" w14:textId="5CE377D5" w:rsidR="00B021D7" w:rsidRPr="005424B3" w:rsidRDefault="009374F8" w:rsidP="00F635EE">
            <w:pPr>
              <w:rPr>
                <w:bCs/>
                <w:u w:val="single"/>
                <w:lang w:val="nb-NO"/>
              </w:rPr>
            </w:pPr>
            <w:r w:rsidRPr="005424B3">
              <w:rPr>
                <w:lang w:val="pt-BR"/>
              </w:rPr>
              <w:t>giải bài tập và chuẩn bị bài học tiếp theo.</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AB36A3C" w14:textId="77777777" w:rsidR="00B021D7" w:rsidRPr="005424B3" w:rsidRDefault="00B021D7" w:rsidP="00F635EE">
            <w:pPr>
              <w:rPr>
                <w:lang w:val="pt-BR"/>
              </w:rPr>
            </w:pPr>
          </w:p>
          <w:p w14:paraId="7FFF76A1" w14:textId="77777777" w:rsidR="00B021D7" w:rsidRPr="005424B3" w:rsidRDefault="00B021D7" w:rsidP="00F635EE">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67701D7" w14:textId="77777777" w:rsidR="00B021D7" w:rsidRPr="005424B3" w:rsidRDefault="00B021D7" w:rsidP="00F635EE">
            <w:pPr>
              <w:rPr>
                <w:lang w:val="de-DE"/>
              </w:rPr>
            </w:pPr>
          </w:p>
          <w:p w14:paraId="1E8E589E" w14:textId="77777777" w:rsidR="00B021D7" w:rsidRPr="005424B3" w:rsidRDefault="00B021D7" w:rsidP="00F635EE">
            <w:pPr>
              <w:rPr>
                <w:lang w:val="pt-BR"/>
              </w:rPr>
            </w:pPr>
            <w:r w:rsidRPr="005424B3">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5EA7220" w14:textId="210057EF" w:rsidR="00B021D7" w:rsidRPr="005424B3" w:rsidRDefault="00AF0971" w:rsidP="00F635EE">
            <w:pPr>
              <w:jc w:val="center"/>
              <w:rPr>
                <w:lang w:val="pt-BR"/>
              </w:rPr>
            </w:pPr>
            <w:r>
              <w:rPr>
                <w:lang w:val="pt-BR"/>
              </w:rPr>
              <w:t>10</w:t>
            </w:r>
          </w:p>
          <w:p w14:paraId="1E290F77" w14:textId="77777777" w:rsidR="00B021D7" w:rsidRPr="005424B3" w:rsidRDefault="00B021D7" w:rsidP="00F635EE">
            <w:pPr>
              <w:jc w:val="center"/>
              <w:rPr>
                <w:lang w:val="pt-BR"/>
              </w:rPr>
            </w:pPr>
            <w:r w:rsidRPr="005424B3">
              <w:rPr>
                <w:lang w:val="pt-BR"/>
              </w:rPr>
              <w:t>phút</w:t>
            </w:r>
          </w:p>
        </w:tc>
      </w:tr>
    </w:tbl>
    <w:p w14:paraId="31458C4F" w14:textId="77777777" w:rsidR="00B021D7" w:rsidRPr="005424B3" w:rsidRDefault="00B021D7" w:rsidP="00B021D7">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B021D7" w:rsidRPr="005424B3" w14:paraId="0BB689C9" w14:textId="77777777" w:rsidTr="00F635EE">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42480EC" w14:textId="77777777" w:rsidR="00B021D7" w:rsidRPr="005424B3" w:rsidRDefault="00B021D7" w:rsidP="00F635EE">
            <w:pPr>
              <w:rPr>
                <w:u w:val="single"/>
                <w:lang w:val="pt-BR"/>
              </w:rPr>
            </w:pPr>
          </w:p>
          <w:p w14:paraId="1772CFDA" w14:textId="77777777" w:rsidR="00B021D7" w:rsidRPr="005424B3" w:rsidRDefault="00B021D7" w:rsidP="00F635EE">
            <w:pPr>
              <w:rPr>
                <w:u w:val="single"/>
                <w:lang w:val="pt-BR"/>
              </w:rPr>
            </w:pPr>
          </w:p>
          <w:p w14:paraId="2A9CAA2D" w14:textId="77777777" w:rsidR="00B021D7" w:rsidRPr="005424B3" w:rsidRDefault="00B021D7" w:rsidP="00F635EE">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57393ADE" w14:textId="77777777" w:rsidR="00B021D7" w:rsidRPr="005424B3" w:rsidRDefault="00B021D7" w:rsidP="00F635EE">
            <w:pPr>
              <w:jc w:val="both"/>
            </w:pPr>
            <w:r w:rsidRPr="005424B3">
              <w:t xml:space="preserve">1. </w:t>
            </w:r>
            <w:r w:rsidRPr="005424B3">
              <w:rPr>
                <w:i/>
                <w:iCs/>
              </w:rPr>
              <w:t xml:space="preserve">Giáo trình hóa học 1, </w:t>
            </w:r>
            <w:r w:rsidRPr="005424B3">
              <w:t>Trường CĐ lý tự trọng Tp. HCM, năm 2018.</w:t>
            </w:r>
          </w:p>
          <w:p w14:paraId="49942B2B" w14:textId="77777777" w:rsidR="00B021D7" w:rsidRPr="005424B3" w:rsidRDefault="00B021D7" w:rsidP="00F635EE">
            <w:pPr>
              <w:jc w:val="both"/>
            </w:pPr>
            <w:r w:rsidRPr="005424B3">
              <w:t xml:space="preserve">2. </w:t>
            </w:r>
            <w:r w:rsidRPr="005424B3">
              <w:rPr>
                <w:lang w:val="vi-VN"/>
              </w:rPr>
              <w:t>Nguyễn Xuân Trường</w:t>
            </w:r>
            <w:r w:rsidRPr="005424B3">
              <w:t xml:space="preserve">, </w:t>
            </w:r>
            <w:r w:rsidRPr="005424B3">
              <w:rPr>
                <w:i/>
                <w:iCs/>
              </w:rPr>
              <w:t xml:space="preserve">Hóa học 10, </w:t>
            </w:r>
            <w:r w:rsidRPr="005424B3">
              <w:rPr>
                <w:lang w:val="vi-VN"/>
              </w:rPr>
              <w:t>NXB Giáo dục Việt Nam</w:t>
            </w:r>
            <w:r w:rsidRPr="005424B3">
              <w:t>, năm 2015.</w:t>
            </w:r>
          </w:p>
          <w:p w14:paraId="5448E643" w14:textId="77777777" w:rsidR="00B021D7" w:rsidRPr="005424B3" w:rsidRDefault="00B021D7" w:rsidP="00F635EE">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10, </w:t>
            </w:r>
            <w:r w:rsidRPr="005424B3">
              <w:rPr>
                <w:lang w:val="vi-VN"/>
              </w:rPr>
              <w:t>NXB Giáo dục Việt Nam</w:t>
            </w:r>
            <w:r w:rsidRPr="005424B3">
              <w:t>, năm 2015.</w:t>
            </w:r>
          </w:p>
        </w:tc>
      </w:tr>
      <w:tr w:rsidR="00B021D7" w:rsidRPr="005424B3" w14:paraId="21FBDDEC" w14:textId="77777777" w:rsidTr="00F63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74D097A4" w14:textId="77777777" w:rsidR="00B021D7" w:rsidRPr="005424B3" w:rsidRDefault="00B021D7" w:rsidP="00F635EE">
            <w:pPr>
              <w:rPr>
                <w:lang w:val="pt-BR"/>
              </w:rPr>
            </w:pPr>
          </w:p>
          <w:p w14:paraId="0156748E" w14:textId="77777777" w:rsidR="00B021D7" w:rsidRDefault="00B021D7" w:rsidP="00F635EE">
            <w:pPr>
              <w:jc w:val="center"/>
              <w:rPr>
                <w:b/>
                <w:bCs/>
                <w:lang w:val="pt-BR"/>
              </w:rPr>
            </w:pPr>
            <w:r w:rsidRPr="005424B3">
              <w:rPr>
                <w:b/>
                <w:bCs/>
                <w:lang w:val="pt-BR"/>
              </w:rPr>
              <w:t>Trưởng tổ môn</w:t>
            </w:r>
          </w:p>
          <w:p w14:paraId="253A2273" w14:textId="77777777" w:rsidR="00AF0971" w:rsidRDefault="00AF0971" w:rsidP="00F635EE">
            <w:pPr>
              <w:jc w:val="center"/>
              <w:rPr>
                <w:b/>
                <w:bCs/>
                <w:lang w:val="pt-BR"/>
              </w:rPr>
            </w:pPr>
          </w:p>
          <w:p w14:paraId="42485937" w14:textId="77777777" w:rsidR="00AF0971" w:rsidRDefault="00AF0971" w:rsidP="00F635EE">
            <w:pPr>
              <w:jc w:val="center"/>
              <w:rPr>
                <w:b/>
                <w:bCs/>
                <w:lang w:val="pt-BR"/>
              </w:rPr>
            </w:pPr>
          </w:p>
          <w:p w14:paraId="6C9358BC" w14:textId="77777777" w:rsidR="00AF0971" w:rsidRDefault="00AF0971" w:rsidP="00F635EE">
            <w:pPr>
              <w:jc w:val="center"/>
              <w:rPr>
                <w:b/>
                <w:bCs/>
                <w:lang w:val="pt-BR"/>
              </w:rPr>
            </w:pPr>
          </w:p>
          <w:p w14:paraId="6BC0289E" w14:textId="77777777" w:rsidR="00AF0971" w:rsidRDefault="00AF0971" w:rsidP="00F635EE">
            <w:pPr>
              <w:jc w:val="center"/>
              <w:rPr>
                <w:b/>
                <w:bCs/>
                <w:lang w:val="pt-BR"/>
              </w:rPr>
            </w:pPr>
          </w:p>
          <w:p w14:paraId="45E32D0F" w14:textId="77777777" w:rsidR="00AF0971" w:rsidRPr="005424B3" w:rsidRDefault="00AF0971" w:rsidP="00F635EE">
            <w:pPr>
              <w:jc w:val="center"/>
              <w:rPr>
                <w:b/>
                <w:bCs/>
                <w:lang w:val="pt-BR"/>
              </w:rPr>
            </w:pPr>
          </w:p>
          <w:p w14:paraId="1035D0A9" w14:textId="37447570" w:rsidR="00B021D7" w:rsidRPr="00AF0971" w:rsidRDefault="00B021D7" w:rsidP="00AF0971">
            <w:pPr>
              <w:jc w:val="center"/>
              <w:rPr>
                <w:b/>
                <w:bCs/>
                <w:lang w:val="pt-BR"/>
              </w:rPr>
            </w:pPr>
            <w:r w:rsidRPr="005424B3">
              <w:rPr>
                <w:b/>
                <w:bCs/>
                <w:lang w:val="vi-VN"/>
              </w:rPr>
              <w:t xml:space="preserve">   </w:t>
            </w:r>
            <w:r w:rsidRPr="005424B3">
              <w:rPr>
                <w:b/>
                <w:bCs/>
                <w:lang w:val="pt-BR"/>
              </w:rPr>
              <w:t>Nguyễn Thị Huyền Nga</w:t>
            </w:r>
          </w:p>
        </w:tc>
        <w:tc>
          <w:tcPr>
            <w:tcW w:w="6205" w:type="dxa"/>
            <w:shd w:val="clear" w:color="auto" w:fill="auto"/>
          </w:tcPr>
          <w:p w14:paraId="7B92AB8C" w14:textId="77777777" w:rsidR="00B021D7" w:rsidRPr="005424B3" w:rsidRDefault="00B021D7" w:rsidP="00F635EE">
            <w:pPr>
              <w:rPr>
                <w:lang w:val="pt-BR"/>
              </w:rPr>
            </w:pPr>
          </w:p>
          <w:p w14:paraId="44CC16FD" w14:textId="77777777" w:rsidR="00B021D7" w:rsidRPr="005424B3" w:rsidRDefault="00B021D7" w:rsidP="00F635EE">
            <w:pPr>
              <w:ind w:left="1420"/>
              <w:rPr>
                <w:i/>
                <w:lang w:val="pt-BR"/>
              </w:rPr>
            </w:pPr>
            <w:r w:rsidRPr="005424B3">
              <w:rPr>
                <w:i/>
                <w:lang w:val="pt-BR"/>
              </w:rPr>
              <w:t xml:space="preserve">Tp. Hồ Chí Minh, ngày      tháng      năm 20 </w:t>
            </w:r>
          </w:p>
          <w:p w14:paraId="649ACEC9" w14:textId="77777777" w:rsidR="00B021D7" w:rsidRPr="005424B3" w:rsidRDefault="00B021D7" w:rsidP="00F635EE">
            <w:pPr>
              <w:jc w:val="center"/>
              <w:rPr>
                <w:lang w:val="pt-BR"/>
              </w:rPr>
            </w:pPr>
            <w:r w:rsidRPr="005424B3">
              <w:rPr>
                <w:b/>
                <w:lang w:val="pt-BR"/>
              </w:rPr>
              <w:t>Giảng viên</w:t>
            </w:r>
          </w:p>
        </w:tc>
      </w:tr>
    </w:tbl>
    <w:p w14:paraId="439A3A90" w14:textId="77777777" w:rsidR="002404A6" w:rsidRDefault="002404A6" w:rsidP="003A0331">
      <w:pPr>
        <w:tabs>
          <w:tab w:val="right" w:leader="dot" w:pos="3331"/>
        </w:tabs>
        <w:rPr>
          <w:b/>
          <w:sz w:val="28"/>
          <w:szCs w:val="28"/>
        </w:rPr>
      </w:pPr>
    </w:p>
    <w:p w14:paraId="4C02B09F" w14:textId="77777777" w:rsidR="002404A6" w:rsidRDefault="002404A6">
      <w:pPr>
        <w:rPr>
          <w:b/>
          <w:sz w:val="28"/>
          <w:szCs w:val="28"/>
        </w:rPr>
      </w:pPr>
      <w:r>
        <w:rPr>
          <w:b/>
          <w:sz w:val="28"/>
          <w:szCs w:val="28"/>
        </w:rPr>
        <w:br w:type="page"/>
      </w:r>
    </w:p>
    <w:p w14:paraId="4CEBCD7A" w14:textId="36D1ADCD" w:rsidR="00B021D7" w:rsidRPr="005424B3" w:rsidRDefault="00B021D7"/>
    <w:tbl>
      <w:tblPr>
        <w:tblW w:w="10632" w:type="dxa"/>
        <w:tblInd w:w="108" w:type="dxa"/>
        <w:tblLook w:val="01E0" w:firstRow="1" w:lastRow="1" w:firstColumn="1" w:lastColumn="1" w:noHBand="0" w:noVBand="0"/>
      </w:tblPr>
      <w:tblGrid>
        <w:gridCol w:w="4500"/>
        <w:gridCol w:w="6132"/>
      </w:tblGrid>
      <w:tr w:rsidR="00B021D7" w:rsidRPr="005424B3" w14:paraId="31F18577" w14:textId="77777777" w:rsidTr="000A4C28">
        <w:tc>
          <w:tcPr>
            <w:tcW w:w="4500" w:type="dxa"/>
            <w:shd w:val="clear" w:color="auto" w:fill="auto"/>
          </w:tcPr>
          <w:p w14:paraId="0D368EE0" w14:textId="19506F90" w:rsidR="00B021D7" w:rsidRPr="005424B3" w:rsidRDefault="00B021D7" w:rsidP="00F635EE">
            <w:pPr>
              <w:rPr>
                <w:lang w:val="pt-BR"/>
              </w:rPr>
            </w:pPr>
            <w:r w:rsidRPr="005424B3">
              <w:br w:type="page"/>
            </w:r>
            <w:r w:rsidRPr="005424B3">
              <w:rPr>
                <w:lang w:val="pt-BR"/>
              </w:rPr>
              <w:t xml:space="preserve">Giáo án số:  </w:t>
            </w:r>
            <w:r w:rsidR="00AF0971">
              <w:rPr>
                <w:lang w:val="pt-BR"/>
              </w:rPr>
              <w:t>10</w:t>
            </w:r>
          </w:p>
        </w:tc>
        <w:tc>
          <w:tcPr>
            <w:tcW w:w="6132" w:type="dxa"/>
            <w:shd w:val="clear" w:color="auto" w:fill="auto"/>
          </w:tcPr>
          <w:p w14:paraId="0113DAC8" w14:textId="50034A82" w:rsidR="00B021D7" w:rsidRPr="005424B3" w:rsidRDefault="00B021D7" w:rsidP="00F635EE">
            <w:r w:rsidRPr="005424B3">
              <w:t xml:space="preserve">Thời gian thực hiện: </w:t>
            </w:r>
            <w:r w:rsidR="00407B8E">
              <w:t xml:space="preserve">2 </w:t>
            </w:r>
            <w:r w:rsidRPr="005424B3">
              <w:t>tiết</w:t>
            </w:r>
          </w:p>
          <w:p w14:paraId="71BCCEFE" w14:textId="5DDA4B87" w:rsidR="00B021D7" w:rsidRPr="005424B3" w:rsidRDefault="00B021D7" w:rsidP="00F635EE">
            <w:pPr>
              <w:tabs>
                <w:tab w:val="right" w:leader="dot" w:pos="3331"/>
              </w:tabs>
            </w:pPr>
            <w:r w:rsidRPr="005424B3">
              <w:t xml:space="preserve">Tên chương: </w:t>
            </w:r>
            <w:r w:rsidRPr="005424B3">
              <w:rPr>
                <w:b/>
                <w:bCs/>
              </w:rPr>
              <w:t>CHƯƠNG</w:t>
            </w:r>
            <w:r w:rsidR="000A4C28" w:rsidRPr="005424B3">
              <w:rPr>
                <w:b/>
                <w:bCs/>
              </w:rPr>
              <w:t xml:space="preserve"> VIII</w:t>
            </w:r>
            <w:r w:rsidRPr="005424B3">
              <w:rPr>
                <w:b/>
                <w:bCs/>
              </w:rPr>
              <w:t xml:space="preserve"> : </w:t>
            </w:r>
            <w:r w:rsidR="000A4C28" w:rsidRPr="005424B3">
              <w:rPr>
                <w:b/>
                <w:lang w:val="pt-BR"/>
              </w:rPr>
              <w:t>NITƠ – PHOTPHO</w:t>
            </w:r>
          </w:p>
          <w:p w14:paraId="735DEA25" w14:textId="77777777" w:rsidR="00B021D7" w:rsidRPr="005424B3" w:rsidRDefault="00B021D7" w:rsidP="00F635EE">
            <w:r w:rsidRPr="005424B3">
              <w:t xml:space="preserve">Thực hiện ngày                  tháng                 năm 20 </w:t>
            </w:r>
          </w:p>
          <w:p w14:paraId="74EC8D31" w14:textId="77777777" w:rsidR="00B021D7" w:rsidRPr="005424B3" w:rsidRDefault="00B021D7" w:rsidP="00F635EE">
            <w:r w:rsidRPr="005424B3">
              <w:t xml:space="preserve"> </w:t>
            </w:r>
          </w:p>
        </w:tc>
      </w:tr>
    </w:tbl>
    <w:p w14:paraId="1999F907" w14:textId="355B8F77" w:rsidR="00B021D7" w:rsidRPr="005424B3" w:rsidRDefault="00B021D7" w:rsidP="00B021D7">
      <w:pPr>
        <w:rPr>
          <w:lang w:val="it-IT"/>
        </w:rPr>
      </w:pPr>
      <w:r w:rsidRPr="005424B3">
        <w:rPr>
          <w:lang w:val="it-IT"/>
        </w:rPr>
        <w:t xml:space="preserve">Tên bài: </w:t>
      </w:r>
      <w:r w:rsidRPr="005424B3">
        <w:rPr>
          <w:lang w:val="it-IT"/>
        </w:rPr>
        <w:tab/>
      </w:r>
      <w:r w:rsidRPr="005424B3">
        <w:rPr>
          <w:lang w:val="it-IT"/>
        </w:rPr>
        <w:tab/>
      </w:r>
      <w:r w:rsidR="000A4C28" w:rsidRPr="005424B3">
        <w:rPr>
          <w:b/>
          <w:i/>
        </w:rPr>
        <w:t>Bài 27</w:t>
      </w:r>
      <w:r w:rsidRPr="005424B3">
        <w:rPr>
          <w:b/>
          <w:i/>
        </w:rPr>
        <w:t xml:space="preserve">:  </w:t>
      </w:r>
      <w:r w:rsidR="000A4C28" w:rsidRPr="005424B3">
        <w:rPr>
          <w:b/>
        </w:rPr>
        <w:t>NiTơ</w:t>
      </w:r>
    </w:p>
    <w:p w14:paraId="42F3505E" w14:textId="77777777" w:rsidR="00B021D7" w:rsidRPr="005424B3" w:rsidRDefault="00B021D7" w:rsidP="00B021D7">
      <w:pPr>
        <w:rPr>
          <w:b/>
          <w:u w:val="single"/>
          <w:lang w:val="it-IT"/>
        </w:rPr>
      </w:pPr>
      <w:r w:rsidRPr="005424B3">
        <w:rPr>
          <w:b/>
          <w:u w:val="single"/>
          <w:lang w:val="it-IT"/>
        </w:rPr>
        <w:t xml:space="preserve">Mục tiêu của bài: </w:t>
      </w:r>
    </w:p>
    <w:p w14:paraId="0B5F034A" w14:textId="77777777" w:rsidR="00B021D7" w:rsidRPr="005424B3" w:rsidRDefault="00B021D7" w:rsidP="00B021D7">
      <w:pPr>
        <w:rPr>
          <w:b/>
          <w:lang w:val="it-IT"/>
        </w:rPr>
      </w:pPr>
      <w:r w:rsidRPr="005424B3">
        <w:rPr>
          <w:lang w:val="it-IT"/>
        </w:rPr>
        <w:t xml:space="preserve">Sau khi học xong bài này người học có khả năng: </w:t>
      </w:r>
    </w:p>
    <w:p w14:paraId="1933932A" w14:textId="77777777" w:rsidR="000A4C28" w:rsidRPr="005424B3" w:rsidRDefault="000A4C28" w:rsidP="000A4C28">
      <w:pPr>
        <w:spacing w:before="20" w:after="20" w:line="223" w:lineRule="auto"/>
        <w:rPr>
          <w:b/>
        </w:rPr>
      </w:pPr>
      <w:r w:rsidRPr="005424B3">
        <w:rPr>
          <w:b/>
        </w:rPr>
        <w:t>1.</w:t>
      </w:r>
      <w:r w:rsidRPr="005424B3">
        <w:rPr>
          <w:b/>
          <w:u w:val="single"/>
        </w:rPr>
        <w:t>Kiến thức</w:t>
      </w:r>
      <w:r w:rsidRPr="005424B3">
        <w:rPr>
          <w:b/>
        </w:rPr>
        <w:t>:</w:t>
      </w:r>
    </w:p>
    <w:p w14:paraId="4E219F73" w14:textId="77777777" w:rsidR="000A4C28" w:rsidRPr="005424B3" w:rsidRDefault="000A4C28" w:rsidP="000A4C28">
      <w:pPr>
        <w:spacing w:before="20"/>
        <w:ind w:firstLine="420"/>
        <w:jc w:val="both"/>
      </w:pPr>
      <w:r w:rsidRPr="005424B3">
        <w:t xml:space="preserve">- Vị trí trong bảng tuần hoàn , cấu hình electron nguyên tử của nguyên tố nitơ. </w:t>
      </w:r>
    </w:p>
    <w:p w14:paraId="7AEEDC5C" w14:textId="77777777" w:rsidR="000A4C28" w:rsidRPr="005424B3" w:rsidRDefault="000A4C28" w:rsidP="000A4C28">
      <w:pPr>
        <w:spacing w:before="20"/>
        <w:ind w:firstLine="420"/>
        <w:jc w:val="both"/>
      </w:pPr>
      <w:r w:rsidRPr="005424B3">
        <w:t xml:space="preserve">- Cấu tạo phân tử, tính chất vật lí (trạng thái, màu, mùi, tỉ khối, tính tan), ứng dụng chính, trạng thái tự nhiên; điều chế nitơ trong phòng thí nghiệm  và trong công nghiệp </w:t>
      </w:r>
    </w:p>
    <w:p w14:paraId="14A4CA25" w14:textId="77777777" w:rsidR="000A4C28" w:rsidRPr="005424B3" w:rsidRDefault="000A4C28" w:rsidP="000A4C28">
      <w:pPr>
        <w:rPr>
          <w:b/>
        </w:rPr>
      </w:pPr>
      <w:r w:rsidRPr="005424B3">
        <w:rPr>
          <w:b/>
        </w:rPr>
        <w:t>2.</w:t>
      </w:r>
      <w:r w:rsidRPr="005424B3">
        <w:rPr>
          <w:b/>
          <w:u w:val="single"/>
        </w:rPr>
        <w:t>Kĩ năng</w:t>
      </w:r>
      <w:r w:rsidRPr="005424B3">
        <w:rPr>
          <w:b/>
        </w:rPr>
        <w:t xml:space="preserve">: </w:t>
      </w:r>
    </w:p>
    <w:p w14:paraId="10EB98AE" w14:textId="77777777" w:rsidR="000A4C28" w:rsidRPr="005424B3" w:rsidRDefault="000A4C28" w:rsidP="000A4C28">
      <w:pPr>
        <w:spacing w:before="20"/>
        <w:ind w:firstLine="420"/>
        <w:jc w:val="both"/>
      </w:pPr>
      <w:r w:rsidRPr="005424B3">
        <w:t>- Dự đoán tính chất, kiểm tra dự đoán và kết luận về tính chất hoá học của nitơ.</w:t>
      </w:r>
    </w:p>
    <w:p w14:paraId="394CF745" w14:textId="77777777" w:rsidR="000A4C28" w:rsidRPr="005424B3" w:rsidRDefault="000A4C28" w:rsidP="000A4C28">
      <w:pPr>
        <w:spacing w:before="20"/>
        <w:ind w:firstLine="420"/>
        <w:jc w:val="both"/>
      </w:pPr>
      <w:r w:rsidRPr="005424B3">
        <w:t>- Viết các PTHH minh hoạ tính chất hoá học.</w:t>
      </w:r>
    </w:p>
    <w:p w14:paraId="58B6E469" w14:textId="77777777" w:rsidR="000A4C28" w:rsidRPr="005424B3" w:rsidRDefault="000A4C28" w:rsidP="000A4C28">
      <w:pPr>
        <w:spacing w:before="20"/>
        <w:ind w:firstLine="420"/>
        <w:jc w:val="both"/>
      </w:pPr>
      <w:r w:rsidRPr="005424B3">
        <w:t>- Tính thể tích khí nitơ ở đktc trong phản ứng hoá học; tính % thể tích nitơ trong hỗn hợp khí.</w:t>
      </w:r>
    </w:p>
    <w:p w14:paraId="7B6581E2" w14:textId="77777777" w:rsidR="000A4C28" w:rsidRPr="005424B3" w:rsidRDefault="000A4C28" w:rsidP="000A4C28">
      <w:r w:rsidRPr="005424B3">
        <w:rPr>
          <w:b/>
        </w:rPr>
        <w:t>3.</w:t>
      </w:r>
      <w:r w:rsidRPr="005424B3">
        <w:rPr>
          <w:b/>
          <w:u w:val="single"/>
        </w:rPr>
        <w:t>Thái độ</w:t>
      </w:r>
      <w:r w:rsidRPr="005424B3">
        <w:rPr>
          <w:b/>
        </w:rPr>
        <w:t xml:space="preserve">: </w:t>
      </w:r>
      <w:r w:rsidRPr="005424B3">
        <w:t>Vận dụng kiến thức về nitơ, giải thích các hiện tượng trong tự nhiên</w:t>
      </w:r>
    </w:p>
    <w:p w14:paraId="7BA71B7B" w14:textId="77777777" w:rsidR="00B021D7" w:rsidRPr="005424B3" w:rsidRDefault="00B021D7" w:rsidP="00B021D7">
      <w:pPr>
        <w:rPr>
          <w:b/>
          <w:lang w:val="it-IT"/>
        </w:rPr>
      </w:pPr>
      <w:r w:rsidRPr="005424B3">
        <w:rPr>
          <w:b/>
          <w:lang w:val="it-IT"/>
        </w:rPr>
        <w:t>Đồ dùng và phương tiện dạy học:</w:t>
      </w:r>
    </w:p>
    <w:p w14:paraId="54D63E1C" w14:textId="77777777" w:rsidR="00B021D7" w:rsidRPr="005424B3" w:rsidRDefault="00B021D7" w:rsidP="00B021D7">
      <w:pPr>
        <w:rPr>
          <w:lang w:val="it-IT"/>
        </w:rPr>
      </w:pPr>
      <w:r w:rsidRPr="005424B3">
        <w:rPr>
          <w:lang w:val="it-IT"/>
        </w:rPr>
        <w:t>Máy chiếu, màn ảnh, máy tính, bảng, phấn.</w:t>
      </w:r>
    </w:p>
    <w:p w14:paraId="3A199EC0" w14:textId="77777777" w:rsidR="00B021D7" w:rsidRPr="005424B3" w:rsidRDefault="00B021D7" w:rsidP="00B021D7">
      <w:pPr>
        <w:rPr>
          <w:lang w:val="it-IT"/>
        </w:rPr>
      </w:pPr>
      <w:r w:rsidRPr="005424B3">
        <w:rPr>
          <w:b/>
          <w:lang w:val="it-IT"/>
        </w:rPr>
        <w:t xml:space="preserve">I. Ổn định lớp học:                                                 </w:t>
      </w:r>
      <w:r w:rsidRPr="005424B3">
        <w:rPr>
          <w:lang w:val="it-IT"/>
        </w:rPr>
        <w:t>Thời gian:  05 phút.</w:t>
      </w:r>
    </w:p>
    <w:p w14:paraId="03EBF8C8" w14:textId="77777777" w:rsidR="00B021D7" w:rsidRPr="005424B3" w:rsidRDefault="00B021D7" w:rsidP="00B021D7">
      <w:pPr>
        <w:rPr>
          <w:lang w:val="it-IT"/>
        </w:rPr>
      </w:pPr>
      <w:r w:rsidRPr="005424B3">
        <w:rPr>
          <w:lang w:val="it-IT"/>
        </w:rPr>
        <w:t>Số học sinh vắng:…………Tên:……………………………………………………..................................</w:t>
      </w:r>
    </w:p>
    <w:p w14:paraId="0EB3B9A5" w14:textId="77777777" w:rsidR="00B021D7" w:rsidRPr="005424B3" w:rsidRDefault="00B021D7" w:rsidP="00B021D7">
      <w:pPr>
        <w:rPr>
          <w:lang w:val="it-IT"/>
        </w:rPr>
      </w:pPr>
      <w:r w:rsidRPr="005424B3">
        <w:rPr>
          <w:lang w:val="it-IT"/>
        </w:rPr>
        <w:t>......................................................................................................................................................................</w:t>
      </w:r>
    </w:p>
    <w:p w14:paraId="1FE5B022" w14:textId="77777777" w:rsidR="00B021D7" w:rsidRPr="005424B3" w:rsidRDefault="00B021D7" w:rsidP="00B021D7">
      <w:pPr>
        <w:rPr>
          <w:b/>
          <w:lang w:val="sv-SE"/>
        </w:rPr>
      </w:pPr>
      <w:r w:rsidRPr="005424B3">
        <w:rPr>
          <w:b/>
          <w:lang w:val="sv-SE"/>
        </w:rPr>
        <w:t>II. Thực hiện bài học:</w:t>
      </w:r>
    </w:p>
    <w:p w14:paraId="49A2BCE0" w14:textId="77777777" w:rsidR="00B021D7" w:rsidRPr="005424B3" w:rsidRDefault="00B021D7" w:rsidP="00B021D7">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B021D7" w:rsidRPr="005424B3" w14:paraId="0215A943" w14:textId="77777777" w:rsidTr="00F635EE">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34C3E2" w14:textId="77777777" w:rsidR="00B021D7" w:rsidRPr="005424B3" w:rsidRDefault="00B021D7" w:rsidP="00F635EE">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4B54CD" w14:textId="77777777" w:rsidR="00B021D7" w:rsidRPr="005424B3" w:rsidRDefault="00B021D7" w:rsidP="00F635EE">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0E995" w14:textId="77777777" w:rsidR="00B021D7" w:rsidRPr="005424B3" w:rsidRDefault="00B021D7" w:rsidP="00F635EE">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0DD0F2" w14:textId="77777777" w:rsidR="00B021D7" w:rsidRPr="005424B3" w:rsidRDefault="00B021D7" w:rsidP="00F635EE">
            <w:pPr>
              <w:jc w:val="center"/>
              <w:rPr>
                <w:lang w:val="de-DE"/>
              </w:rPr>
            </w:pPr>
            <w:r w:rsidRPr="005424B3">
              <w:rPr>
                <w:lang w:val="de-DE"/>
              </w:rPr>
              <w:t>Thời gian</w:t>
            </w:r>
          </w:p>
        </w:tc>
      </w:tr>
      <w:tr w:rsidR="00B021D7" w:rsidRPr="005424B3" w14:paraId="2A09F514" w14:textId="77777777" w:rsidTr="00F635EE">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0B1E8C" w14:textId="77777777" w:rsidR="00B021D7" w:rsidRPr="005424B3" w:rsidRDefault="00B021D7" w:rsidP="00F635EE">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9FA4FA" w14:textId="77777777" w:rsidR="00B021D7" w:rsidRPr="005424B3" w:rsidRDefault="00B021D7" w:rsidP="00F635EE">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4C88B335"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334FCE6C"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AEDABB" w14:textId="77777777" w:rsidR="00B021D7" w:rsidRPr="005424B3" w:rsidRDefault="00B021D7" w:rsidP="00F635EE">
            <w:pPr>
              <w:jc w:val="center"/>
              <w:rPr>
                <w:lang w:val="de-DE"/>
              </w:rPr>
            </w:pPr>
          </w:p>
        </w:tc>
      </w:tr>
      <w:tr w:rsidR="00B021D7" w:rsidRPr="005424B3" w14:paraId="60880FCA"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5B0BBC22" w14:textId="77777777" w:rsidR="00B021D7" w:rsidRPr="005424B3" w:rsidRDefault="00B021D7" w:rsidP="00F635EE">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C3D4335" w14:textId="77777777" w:rsidR="00B021D7" w:rsidRPr="005424B3" w:rsidRDefault="00B021D7" w:rsidP="00F635EE">
            <w:pPr>
              <w:rPr>
                <w:lang w:val="de-DE"/>
              </w:rPr>
            </w:pPr>
            <w:r w:rsidRPr="005424B3">
              <w:rPr>
                <w:b/>
                <w:bCs/>
                <w:u w:val="single"/>
                <w:lang w:val="de-DE"/>
              </w:rPr>
              <w:t>Dẫn nhập</w:t>
            </w:r>
          </w:p>
          <w:p w14:paraId="054846D0" w14:textId="3D7DEF59" w:rsidR="00B021D7" w:rsidRPr="005424B3" w:rsidRDefault="000A4C28" w:rsidP="00F635EE">
            <w:pPr>
              <w:jc w:val="both"/>
              <w:rPr>
                <w:lang w:val="de-DE"/>
              </w:rPr>
            </w:pPr>
            <w:r w:rsidRPr="005424B3">
              <w:rPr>
                <w:lang w:val="de-DE"/>
              </w:rPr>
              <w:t>thành phần không khí và cơ thể sống</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0D14519" w14:textId="77777777" w:rsidR="00B021D7" w:rsidRPr="005424B3" w:rsidRDefault="00B021D7" w:rsidP="00F635EE">
            <w:pPr>
              <w:rPr>
                <w:lang w:val="de-DE"/>
              </w:rPr>
            </w:pPr>
          </w:p>
          <w:p w14:paraId="37549804" w14:textId="77777777" w:rsidR="00B021D7" w:rsidRPr="005424B3" w:rsidRDefault="00B021D7" w:rsidP="00F635EE">
            <w:pPr>
              <w:rPr>
                <w:lang w:val="de-DE"/>
              </w:rPr>
            </w:pPr>
            <w:r w:rsidRPr="005424B3">
              <w:rPr>
                <w:lang w:val="de-DE"/>
              </w:rPr>
              <w:t>- GV trình bày bằng lời.</w:t>
            </w:r>
          </w:p>
          <w:p w14:paraId="43589351" w14:textId="77777777" w:rsidR="00B021D7" w:rsidRPr="005424B3" w:rsidRDefault="00B021D7" w:rsidP="00F635EE">
            <w:r w:rsidRPr="005424B3">
              <w:t xml:space="preserve">- GV </w:t>
            </w:r>
            <w:r w:rsidRPr="005424B3">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818574E" w14:textId="77777777" w:rsidR="00B021D7" w:rsidRPr="005424B3" w:rsidRDefault="00B021D7" w:rsidP="00F635EE">
            <w:pPr>
              <w:rPr>
                <w:lang w:val="de-DE"/>
              </w:rPr>
            </w:pPr>
          </w:p>
          <w:p w14:paraId="18DA0CC0" w14:textId="77777777" w:rsidR="00B021D7" w:rsidRPr="005424B3" w:rsidRDefault="00B021D7" w:rsidP="00F635EE">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0027EB2F" w14:textId="77777777" w:rsidR="00B021D7" w:rsidRPr="005424B3" w:rsidRDefault="00B021D7" w:rsidP="00F635EE">
            <w:pPr>
              <w:rPr>
                <w:lang w:val="de-DE"/>
              </w:rPr>
            </w:pPr>
          </w:p>
          <w:p w14:paraId="16761DDA" w14:textId="77777777" w:rsidR="00B021D7" w:rsidRPr="005424B3" w:rsidRDefault="00B021D7" w:rsidP="00F635EE">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C63FB61" w14:textId="77777777" w:rsidR="00B021D7" w:rsidRPr="005424B3" w:rsidRDefault="00B021D7" w:rsidP="00F635EE">
            <w:pPr>
              <w:rPr>
                <w:lang w:val="de-DE"/>
              </w:rPr>
            </w:pPr>
          </w:p>
          <w:p w14:paraId="32AF8F83" w14:textId="3837D7F6" w:rsidR="00B021D7" w:rsidRPr="005424B3" w:rsidRDefault="00AF0971" w:rsidP="00F635EE">
            <w:pPr>
              <w:jc w:val="center"/>
              <w:rPr>
                <w:lang w:val="pt-BR"/>
              </w:rPr>
            </w:pPr>
            <w:r>
              <w:rPr>
                <w:lang w:val="pt-BR"/>
              </w:rPr>
              <w:t>5</w:t>
            </w:r>
          </w:p>
          <w:p w14:paraId="14216763" w14:textId="77777777" w:rsidR="00B021D7" w:rsidRPr="005424B3" w:rsidRDefault="00B021D7" w:rsidP="00F635EE">
            <w:pPr>
              <w:jc w:val="center"/>
              <w:rPr>
                <w:lang w:val="de-DE"/>
              </w:rPr>
            </w:pPr>
            <w:r w:rsidRPr="005424B3">
              <w:rPr>
                <w:lang w:val="pt-BR"/>
              </w:rPr>
              <w:t>phút</w:t>
            </w:r>
            <w:r w:rsidRPr="005424B3">
              <w:rPr>
                <w:lang w:val="de-DE"/>
              </w:rPr>
              <w:t xml:space="preserve"> </w:t>
            </w:r>
          </w:p>
        </w:tc>
      </w:tr>
      <w:tr w:rsidR="00B021D7" w:rsidRPr="005424B3" w14:paraId="2BEDA195" w14:textId="77777777" w:rsidTr="00F635EE">
        <w:trPr>
          <w:trHeight w:val="1323"/>
        </w:trPr>
        <w:tc>
          <w:tcPr>
            <w:tcW w:w="540" w:type="dxa"/>
            <w:tcBorders>
              <w:top w:val="single" w:sz="4" w:space="0" w:color="auto"/>
              <w:left w:val="single" w:sz="4" w:space="0" w:color="auto"/>
              <w:right w:val="single" w:sz="4" w:space="0" w:color="auto"/>
            </w:tcBorders>
            <w:shd w:val="clear" w:color="auto" w:fill="auto"/>
          </w:tcPr>
          <w:p w14:paraId="5ED29584" w14:textId="77777777" w:rsidR="00B021D7" w:rsidRPr="005424B3" w:rsidRDefault="00B021D7" w:rsidP="00F635EE">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FBEE0B0" w14:textId="77777777" w:rsidR="00B021D7" w:rsidRPr="005424B3" w:rsidRDefault="00B021D7" w:rsidP="00F635EE">
            <w:pPr>
              <w:rPr>
                <w:b/>
                <w:bCs/>
                <w:u w:val="single"/>
                <w:lang w:val="nb-NO"/>
              </w:rPr>
            </w:pPr>
            <w:r w:rsidRPr="005424B3">
              <w:rPr>
                <w:b/>
                <w:bCs/>
                <w:u w:val="single"/>
                <w:lang w:val="nb-NO"/>
              </w:rPr>
              <w:t>Giảng bài mới</w:t>
            </w:r>
          </w:p>
          <w:p w14:paraId="0CB584EF" w14:textId="77777777" w:rsidR="000A4C28" w:rsidRPr="005424B3" w:rsidRDefault="000A4C28" w:rsidP="000A4C28">
            <w:pPr>
              <w:tabs>
                <w:tab w:val="left" w:pos="9360"/>
              </w:tabs>
              <w:jc w:val="both"/>
              <w:rPr>
                <w:b/>
                <w:bCs/>
                <w:u w:val="single"/>
              </w:rPr>
            </w:pPr>
            <w:r w:rsidRPr="005424B3">
              <w:rPr>
                <w:b/>
                <w:bCs/>
              </w:rPr>
              <w:t xml:space="preserve">I. </w:t>
            </w:r>
            <w:r w:rsidRPr="005424B3">
              <w:rPr>
                <w:b/>
                <w:bCs/>
                <w:u w:val="single"/>
              </w:rPr>
              <w:t>Vị trí và cấu hình e nguyên tử</w:t>
            </w:r>
            <w:r w:rsidRPr="005424B3">
              <w:rPr>
                <w:b/>
                <w:bCs/>
              </w:rPr>
              <w:t>:</w:t>
            </w:r>
          </w:p>
          <w:p w14:paraId="2AB9856A" w14:textId="014285BC" w:rsidR="000A4C28" w:rsidRPr="005424B3" w:rsidRDefault="000A4C28" w:rsidP="000A4C28">
            <w:pPr>
              <w:tabs>
                <w:tab w:val="left" w:pos="9360"/>
              </w:tabs>
              <w:jc w:val="both"/>
              <w:rPr>
                <w:lang w:val="pt-BR"/>
              </w:rPr>
            </w:pPr>
            <w:r w:rsidRPr="005424B3">
              <w:rPr>
                <w:lang w:val="pt-BR"/>
              </w:rPr>
              <w:t>- Cấu hình e của N: 1s</w:t>
            </w:r>
            <w:r w:rsidRPr="005424B3">
              <w:rPr>
                <w:vertAlign w:val="superscript"/>
                <w:lang w:val="pt-BR"/>
              </w:rPr>
              <w:t>2</w:t>
            </w:r>
            <w:r w:rsidRPr="005424B3">
              <w:rPr>
                <w:lang w:val="pt-BR"/>
              </w:rPr>
              <w:t>2s</w:t>
            </w:r>
            <w:r w:rsidRPr="005424B3">
              <w:rPr>
                <w:vertAlign w:val="superscript"/>
                <w:lang w:val="pt-BR"/>
              </w:rPr>
              <w:t>2</w:t>
            </w:r>
            <w:r w:rsidRPr="005424B3">
              <w:rPr>
                <w:lang w:val="pt-BR"/>
              </w:rPr>
              <w:t>2p</w:t>
            </w:r>
            <w:r w:rsidRPr="005424B3">
              <w:rPr>
                <w:vertAlign w:val="superscript"/>
                <w:lang w:val="pt-BR"/>
              </w:rPr>
              <w:t>3</w:t>
            </w:r>
            <w:r w:rsidRPr="005424B3">
              <w:rPr>
                <w:lang w:val="pt-BR"/>
              </w:rPr>
              <w:t xml:space="preserve"> </w:t>
            </w:r>
          </w:p>
          <w:p w14:paraId="2A3FFD04" w14:textId="0586FB54" w:rsidR="000A4C28" w:rsidRPr="005424B3" w:rsidRDefault="000A4C28" w:rsidP="000A4C28">
            <w:pPr>
              <w:tabs>
                <w:tab w:val="left" w:pos="9360"/>
              </w:tabs>
              <w:jc w:val="both"/>
              <w:rPr>
                <w:lang w:val="pt-BR"/>
              </w:rPr>
            </w:pPr>
            <w:r w:rsidRPr="005424B3">
              <w:rPr>
                <w:lang w:val="pt-BR"/>
              </w:rPr>
              <w:t>- Vị trí:: Ô thứ 7, nhóm VA, chu kì 2.</w:t>
            </w:r>
          </w:p>
          <w:p w14:paraId="166A9097" w14:textId="77777777" w:rsidR="000A4C28" w:rsidRPr="005424B3" w:rsidRDefault="000A4C28" w:rsidP="000A4C28">
            <w:pPr>
              <w:tabs>
                <w:tab w:val="left" w:pos="1980"/>
                <w:tab w:val="left" w:pos="2880"/>
              </w:tabs>
              <w:jc w:val="both"/>
              <w:rPr>
                <w:lang w:val="pt-BR"/>
              </w:rPr>
            </w:pPr>
            <w:r w:rsidRPr="005424B3">
              <w:rPr>
                <w:lang w:val="pt-BR"/>
              </w:rPr>
              <w:t xml:space="preserve">- CTCT: N </w:t>
            </w:r>
            <w:r w:rsidR="008B7B59">
              <w:rPr>
                <w:position w:val="-4"/>
              </w:rPr>
              <w:pict w14:anchorId="02C45695">
                <v:shape id="_x0000_i1076" type="#_x0000_t75" style="width:10.05pt;height:10.05pt">
                  <v:imagedata r:id="rId38" o:title=""/>
                </v:shape>
              </w:pict>
            </w:r>
            <w:r w:rsidRPr="005424B3">
              <w:rPr>
                <w:lang w:val="pt-BR"/>
              </w:rPr>
              <w:t xml:space="preserve"> N </w:t>
            </w:r>
          </w:p>
          <w:p w14:paraId="77251CAF" w14:textId="5D5B7596" w:rsidR="000A4C28" w:rsidRPr="005424B3" w:rsidRDefault="000A4C28" w:rsidP="000A4C28">
            <w:pPr>
              <w:tabs>
                <w:tab w:val="left" w:pos="9360"/>
              </w:tabs>
              <w:jc w:val="both"/>
              <w:rPr>
                <w:lang w:val="pt-BR"/>
              </w:rPr>
            </w:pPr>
            <w:r w:rsidRPr="005424B3">
              <w:rPr>
                <w:b/>
                <w:bCs/>
                <w:lang w:val="pt-BR"/>
              </w:rPr>
              <w:t xml:space="preserve">II. </w:t>
            </w:r>
            <w:r w:rsidRPr="005424B3">
              <w:rPr>
                <w:b/>
                <w:bCs/>
                <w:u w:val="single"/>
                <w:lang w:val="pt-BR"/>
              </w:rPr>
              <w:t>Tính chất vật lí</w:t>
            </w:r>
            <w:r w:rsidRPr="005424B3">
              <w:rPr>
                <w:b/>
                <w:lang w:val="pt-BR"/>
              </w:rPr>
              <w:t>:</w:t>
            </w:r>
          </w:p>
          <w:p w14:paraId="25B3B1F4" w14:textId="0AED40C4" w:rsidR="000A4C28" w:rsidRPr="005424B3" w:rsidRDefault="000A4C28" w:rsidP="000A4C28">
            <w:pPr>
              <w:tabs>
                <w:tab w:val="left" w:pos="9360"/>
              </w:tabs>
              <w:jc w:val="both"/>
              <w:rPr>
                <w:lang w:val="pt-BR"/>
              </w:rPr>
            </w:pPr>
            <w:r w:rsidRPr="005424B3">
              <w:rPr>
                <w:lang w:val="pt-BR"/>
              </w:rPr>
              <w:t>Trơ, không màu, không mùi,</w:t>
            </w:r>
          </w:p>
          <w:p w14:paraId="79BEA3D8" w14:textId="77777777" w:rsidR="000A4C28" w:rsidRPr="005424B3" w:rsidRDefault="000A4C28" w:rsidP="000A4C28">
            <w:pPr>
              <w:tabs>
                <w:tab w:val="left" w:pos="9360"/>
              </w:tabs>
              <w:jc w:val="both"/>
              <w:rPr>
                <w:b/>
                <w:lang w:val="pt-BR"/>
              </w:rPr>
            </w:pPr>
            <w:r w:rsidRPr="005424B3">
              <w:rPr>
                <w:b/>
                <w:bCs/>
                <w:lang w:val="pt-BR"/>
              </w:rPr>
              <w:t xml:space="preserve">III. </w:t>
            </w:r>
            <w:r w:rsidRPr="005424B3">
              <w:rPr>
                <w:b/>
                <w:bCs/>
                <w:u w:val="single"/>
                <w:lang w:val="pt-BR"/>
              </w:rPr>
              <w:t>Tính chất hoá học</w:t>
            </w:r>
            <w:r w:rsidRPr="005424B3">
              <w:rPr>
                <w:b/>
                <w:lang w:val="pt-BR"/>
              </w:rPr>
              <w:t>:</w:t>
            </w:r>
          </w:p>
          <w:p w14:paraId="21A09D3E" w14:textId="77777777" w:rsidR="000A4C28" w:rsidRPr="005424B3" w:rsidRDefault="000A4C28" w:rsidP="000A4C28">
            <w:pPr>
              <w:tabs>
                <w:tab w:val="left" w:pos="9360"/>
              </w:tabs>
              <w:jc w:val="both"/>
              <w:rPr>
                <w:lang w:val="pt-BR"/>
              </w:rPr>
            </w:pPr>
            <w:r w:rsidRPr="005424B3">
              <w:rPr>
                <w:lang w:val="pt-BR"/>
              </w:rPr>
              <w:t>- Ở t</w:t>
            </w:r>
            <w:r w:rsidRPr="005424B3">
              <w:rPr>
                <w:vertAlign w:val="superscript"/>
                <w:lang w:val="pt-BR"/>
              </w:rPr>
              <w:t>o</w:t>
            </w:r>
            <w:r w:rsidRPr="005424B3">
              <w:rPr>
                <w:lang w:val="pt-BR"/>
              </w:rPr>
              <w:t xml:space="preserve"> thường N</w:t>
            </w:r>
            <w:r w:rsidRPr="005424B3">
              <w:rPr>
                <w:vertAlign w:val="subscript"/>
                <w:lang w:val="pt-BR"/>
              </w:rPr>
              <w:t>2</w:t>
            </w:r>
            <w:r w:rsidRPr="005424B3">
              <w:rPr>
                <w:lang w:val="pt-BR"/>
              </w:rPr>
              <w:t xml:space="preserve"> khá trơ về mặt hoá học. </w:t>
            </w:r>
          </w:p>
          <w:p w14:paraId="29BD0C19" w14:textId="77777777" w:rsidR="000A4C28" w:rsidRPr="005424B3" w:rsidRDefault="000A4C28" w:rsidP="000A4C28">
            <w:pPr>
              <w:tabs>
                <w:tab w:val="left" w:pos="9360"/>
              </w:tabs>
              <w:jc w:val="both"/>
              <w:rPr>
                <w:lang w:val="pt-BR"/>
              </w:rPr>
            </w:pPr>
            <w:r w:rsidRPr="005424B3">
              <w:rPr>
                <w:lang w:val="pt-BR"/>
              </w:rPr>
              <w:t>- Ở t</w:t>
            </w:r>
            <w:r w:rsidRPr="005424B3">
              <w:rPr>
                <w:vertAlign w:val="superscript"/>
                <w:lang w:val="pt-BR"/>
              </w:rPr>
              <w:t>o</w:t>
            </w:r>
            <w:r w:rsidRPr="005424B3">
              <w:rPr>
                <w:lang w:val="pt-BR"/>
              </w:rPr>
              <w:t xml:space="preserve"> cao N</w:t>
            </w:r>
            <w:r w:rsidRPr="005424B3">
              <w:rPr>
                <w:vertAlign w:val="subscript"/>
                <w:lang w:val="pt-BR"/>
              </w:rPr>
              <w:t>2</w:t>
            </w:r>
            <w:r w:rsidRPr="005424B3">
              <w:rPr>
                <w:lang w:val="pt-BR"/>
              </w:rPr>
              <w:t xml:space="preserve"> trở  nên hoạt động.</w:t>
            </w:r>
          </w:p>
          <w:p w14:paraId="5485D3E0" w14:textId="42D9803D" w:rsidR="000A4C28" w:rsidRPr="005424B3" w:rsidRDefault="000A4C28" w:rsidP="000A4C28">
            <w:pPr>
              <w:tabs>
                <w:tab w:val="left" w:pos="9360"/>
              </w:tabs>
              <w:jc w:val="both"/>
              <w:rPr>
                <w:lang w:val="pt-BR"/>
              </w:rPr>
            </w:pPr>
            <w:r w:rsidRPr="005424B3">
              <w:rPr>
                <w:lang w:val="pt-BR"/>
              </w:rPr>
              <w:t xml:space="preserve">- Các trạng thái oxi hoá: -3; 0; +1; +2; +3; +4; +5 </w:t>
            </w:r>
            <w:r w:rsidRPr="005424B3">
              <w:sym w:font="Wingdings" w:char="F0E0"/>
            </w:r>
            <w:r w:rsidRPr="005424B3">
              <w:rPr>
                <w:lang w:val="pt-BR"/>
              </w:rPr>
              <w:t>Tuỳ thuộc ĐAĐ của chất p/ư mà N</w:t>
            </w:r>
            <w:r w:rsidRPr="005424B3">
              <w:rPr>
                <w:vertAlign w:val="subscript"/>
                <w:lang w:val="pt-BR"/>
              </w:rPr>
              <w:t>2</w:t>
            </w:r>
            <w:r w:rsidRPr="005424B3">
              <w:rPr>
                <w:lang w:val="pt-BR"/>
              </w:rPr>
              <w:t xml:space="preserve"> có thể thể hiện tính khử hay oxi hoá.</w:t>
            </w:r>
          </w:p>
          <w:p w14:paraId="42D13014" w14:textId="77777777" w:rsidR="000A4C28" w:rsidRPr="005424B3" w:rsidRDefault="000A4C28" w:rsidP="000A4C28">
            <w:pPr>
              <w:tabs>
                <w:tab w:val="left" w:pos="9360"/>
              </w:tabs>
              <w:jc w:val="both"/>
              <w:rPr>
                <w:b/>
                <w:lang w:val="pt-BR"/>
              </w:rPr>
            </w:pPr>
            <w:r w:rsidRPr="005424B3">
              <w:rPr>
                <w:b/>
                <w:i/>
                <w:iCs/>
                <w:lang w:val="pt-BR"/>
              </w:rPr>
              <w:t xml:space="preserve">1. </w:t>
            </w:r>
            <w:r w:rsidRPr="005424B3">
              <w:rPr>
                <w:b/>
                <w:i/>
                <w:iCs/>
                <w:u w:val="single"/>
                <w:lang w:val="pt-BR"/>
              </w:rPr>
              <w:t>Tính oxi hoá</w:t>
            </w:r>
            <w:r w:rsidRPr="005424B3">
              <w:rPr>
                <w:b/>
                <w:i/>
                <w:iCs/>
                <w:lang w:val="pt-BR"/>
              </w:rPr>
              <w:t>:</w:t>
            </w:r>
          </w:p>
          <w:p w14:paraId="6E2E5577" w14:textId="77777777" w:rsidR="000A4C28" w:rsidRPr="005424B3" w:rsidRDefault="000A4C28" w:rsidP="000A4C28">
            <w:pPr>
              <w:tabs>
                <w:tab w:val="left" w:pos="9360"/>
              </w:tabs>
              <w:rPr>
                <w:lang w:val="it-IT"/>
              </w:rPr>
            </w:pPr>
            <w:r w:rsidRPr="005424B3">
              <w:rPr>
                <w:lang w:val="pt-BR"/>
              </w:rPr>
              <w:t xml:space="preserve">a. Tác dụng với kim loại mạnh.(Li,Ca,Mg,Al.. </w:t>
            </w:r>
            <w:r w:rsidRPr="005424B3">
              <w:rPr>
                <w:lang w:val="it-IT"/>
              </w:rPr>
              <w:t>tạo nitrua kim loại)</w:t>
            </w:r>
          </w:p>
          <w:p w14:paraId="0291AD25" w14:textId="77777777" w:rsidR="000A4C28" w:rsidRPr="005424B3" w:rsidRDefault="000A4C28" w:rsidP="000A4C28">
            <w:pPr>
              <w:tabs>
                <w:tab w:val="left" w:pos="9360"/>
              </w:tabs>
              <w:jc w:val="both"/>
              <w:rPr>
                <w:vertAlign w:val="subscript"/>
                <w:lang w:val="it-IT"/>
              </w:rPr>
            </w:pPr>
            <w:r w:rsidRPr="005424B3">
              <w:rPr>
                <w:vertAlign w:val="subscript"/>
                <w:lang w:val="it-IT"/>
              </w:rPr>
              <w:t xml:space="preserve">                   0                      -3</w:t>
            </w:r>
          </w:p>
          <w:p w14:paraId="29AC221C" w14:textId="77777777" w:rsidR="000A4C28" w:rsidRPr="005424B3" w:rsidRDefault="000A4C28" w:rsidP="000A4C28">
            <w:pPr>
              <w:tabs>
                <w:tab w:val="left" w:pos="9360"/>
              </w:tabs>
              <w:jc w:val="both"/>
              <w:rPr>
                <w:lang w:val="it-IT"/>
              </w:rPr>
            </w:pPr>
            <w:r w:rsidRPr="005424B3">
              <w:rPr>
                <w:lang w:val="it-IT"/>
              </w:rPr>
              <w:t>6 Li + N</w:t>
            </w:r>
            <w:r w:rsidRPr="005424B3">
              <w:rPr>
                <w:vertAlign w:val="subscript"/>
                <w:lang w:val="it-IT"/>
              </w:rPr>
              <w:t>2</w:t>
            </w:r>
            <w:r w:rsidRPr="005424B3">
              <w:rPr>
                <w:lang w:val="it-IT"/>
              </w:rPr>
              <w:t xml:space="preserve"> </w:t>
            </w:r>
            <w:r w:rsidRPr="005424B3">
              <w:sym w:font="Wingdings" w:char="F0E0"/>
            </w:r>
            <w:r w:rsidRPr="005424B3">
              <w:rPr>
                <w:lang w:val="it-IT"/>
              </w:rPr>
              <w:t xml:space="preserve"> 2 Li</w:t>
            </w:r>
            <w:r w:rsidRPr="005424B3">
              <w:rPr>
                <w:vertAlign w:val="subscript"/>
                <w:lang w:val="it-IT"/>
              </w:rPr>
              <w:t>3</w:t>
            </w:r>
            <w:r w:rsidRPr="005424B3">
              <w:rPr>
                <w:lang w:val="it-IT"/>
              </w:rPr>
              <w:t xml:space="preserve">N </w:t>
            </w:r>
          </w:p>
          <w:p w14:paraId="4BA55275" w14:textId="77777777" w:rsidR="000A4C28" w:rsidRPr="005424B3" w:rsidRDefault="000A4C28" w:rsidP="000A4C28">
            <w:pPr>
              <w:tabs>
                <w:tab w:val="left" w:pos="9360"/>
              </w:tabs>
              <w:jc w:val="both"/>
              <w:rPr>
                <w:vertAlign w:val="subscript"/>
                <w:lang w:val="it-IT"/>
              </w:rPr>
            </w:pPr>
            <w:r w:rsidRPr="005424B3">
              <w:rPr>
                <w:vertAlign w:val="subscript"/>
                <w:lang w:val="it-IT"/>
              </w:rPr>
              <w:t xml:space="preserve">                     0         t</w:t>
            </w:r>
            <w:r w:rsidRPr="005424B3">
              <w:rPr>
                <w:vertAlign w:val="superscript"/>
                <w:lang w:val="it-IT"/>
              </w:rPr>
              <w:t>o</w:t>
            </w:r>
            <w:r w:rsidRPr="005424B3">
              <w:rPr>
                <w:vertAlign w:val="subscript"/>
                <w:lang w:val="it-IT"/>
              </w:rPr>
              <w:t xml:space="preserve">             -3 </w:t>
            </w:r>
          </w:p>
          <w:p w14:paraId="20592B85" w14:textId="77777777" w:rsidR="000A4C28" w:rsidRPr="005424B3" w:rsidRDefault="000A4C28" w:rsidP="000A4C28">
            <w:pPr>
              <w:tabs>
                <w:tab w:val="left" w:pos="9360"/>
              </w:tabs>
              <w:jc w:val="both"/>
              <w:rPr>
                <w:lang w:val="it-IT"/>
              </w:rPr>
            </w:pPr>
            <w:r w:rsidRPr="005424B3">
              <w:rPr>
                <w:lang w:val="it-IT"/>
              </w:rPr>
              <w:t>3 Mg + N</w:t>
            </w:r>
            <w:r w:rsidRPr="005424B3">
              <w:rPr>
                <w:vertAlign w:val="subscript"/>
                <w:lang w:val="it-IT"/>
              </w:rPr>
              <w:t>2</w:t>
            </w:r>
            <w:r w:rsidRPr="005424B3">
              <w:rPr>
                <w:lang w:val="it-IT"/>
              </w:rPr>
              <w:t xml:space="preserve">   </w:t>
            </w:r>
            <w:r w:rsidRPr="005424B3">
              <w:sym w:font="Wingdings" w:char="F0E0"/>
            </w:r>
            <w:r w:rsidRPr="005424B3">
              <w:rPr>
                <w:lang w:val="it-IT"/>
              </w:rPr>
              <w:t xml:space="preserve"> Mg</w:t>
            </w:r>
            <w:r w:rsidRPr="005424B3">
              <w:rPr>
                <w:vertAlign w:val="subscript"/>
                <w:lang w:val="it-IT"/>
              </w:rPr>
              <w:t>3</w:t>
            </w:r>
            <w:r w:rsidRPr="005424B3">
              <w:rPr>
                <w:lang w:val="it-IT"/>
              </w:rPr>
              <w:t>N</w:t>
            </w:r>
            <w:r w:rsidRPr="005424B3">
              <w:rPr>
                <w:vertAlign w:val="subscript"/>
                <w:lang w:val="it-IT"/>
              </w:rPr>
              <w:t>2</w:t>
            </w:r>
          </w:p>
          <w:p w14:paraId="17E75F11" w14:textId="77777777" w:rsidR="000A4C28" w:rsidRPr="005424B3" w:rsidRDefault="000A4C28" w:rsidP="000A4C28">
            <w:pPr>
              <w:tabs>
                <w:tab w:val="left" w:pos="9360"/>
              </w:tabs>
              <w:jc w:val="both"/>
              <w:rPr>
                <w:lang w:val="it-IT"/>
              </w:rPr>
            </w:pPr>
            <w:r w:rsidRPr="005424B3">
              <w:rPr>
                <w:lang w:val="it-IT"/>
              </w:rPr>
              <w:t>b. Tác dụng với hiđrô: t</w:t>
            </w:r>
            <w:r w:rsidRPr="005424B3">
              <w:rPr>
                <w:vertAlign w:val="superscript"/>
                <w:lang w:val="it-IT"/>
              </w:rPr>
              <w:t>o</w:t>
            </w:r>
            <w:r w:rsidRPr="005424B3">
              <w:rPr>
                <w:lang w:val="it-IT"/>
              </w:rPr>
              <w:t xml:space="preserve"> cao,P cao, xt.</w:t>
            </w:r>
          </w:p>
          <w:p w14:paraId="2236C92C" w14:textId="77777777" w:rsidR="000A4C28" w:rsidRPr="005424B3" w:rsidRDefault="000A4C28" w:rsidP="000A4C28">
            <w:pPr>
              <w:tabs>
                <w:tab w:val="left" w:pos="9360"/>
              </w:tabs>
              <w:jc w:val="both"/>
              <w:rPr>
                <w:vertAlign w:val="subscript"/>
                <w:lang w:val="pt-BR"/>
              </w:rPr>
            </w:pPr>
            <w:r w:rsidRPr="005424B3">
              <w:rPr>
                <w:vertAlign w:val="subscript"/>
                <w:lang w:val="it-IT"/>
              </w:rPr>
              <w:t xml:space="preserve">    </w:t>
            </w:r>
            <w:r w:rsidRPr="005424B3">
              <w:rPr>
                <w:vertAlign w:val="subscript"/>
                <w:lang w:val="pt-BR"/>
              </w:rPr>
              <w:t>o                                                   -3</w:t>
            </w:r>
          </w:p>
          <w:p w14:paraId="2AD06717" w14:textId="77777777" w:rsidR="000A4C28" w:rsidRPr="005424B3" w:rsidRDefault="000A4C28" w:rsidP="000A4C28">
            <w:pPr>
              <w:tabs>
                <w:tab w:val="left" w:pos="9360"/>
              </w:tabs>
              <w:jc w:val="both"/>
              <w:rPr>
                <w:lang w:val="pt-BR"/>
              </w:rPr>
            </w:pPr>
            <w:r w:rsidRPr="005424B3">
              <w:rPr>
                <w:lang w:val="pt-BR"/>
              </w:rPr>
              <w:lastRenderedPageBreak/>
              <w:t>N</w:t>
            </w:r>
            <w:r w:rsidRPr="005424B3">
              <w:rPr>
                <w:vertAlign w:val="subscript"/>
                <w:lang w:val="pt-BR"/>
              </w:rPr>
              <w:t>2</w:t>
            </w:r>
            <w:r w:rsidRPr="005424B3">
              <w:rPr>
                <w:lang w:val="pt-BR"/>
              </w:rPr>
              <w:t xml:space="preserve"> + 3 H</w:t>
            </w:r>
            <w:r w:rsidRPr="005424B3">
              <w:rPr>
                <w:vertAlign w:val="subscript"/>
                <w:lang w:val="pt-BR"/>
              </w:rPr>
              <w:t xml:space="preserve">2 </w:t>
            </w:r>
            <w:r w:rsidRPr="005424B3">
              <w:rPr>
                <w:lang w:val="pt-BR"/>
              </w:rPr>
              <w:t xml:space="preserve"> </w:t>
            </w:r>
            <w:r w:rsidR="008B7B59">
              <w:rPr>
                <w:position w:val="-10"/>
              </w:rPr>
              <w:pict w14:anchorId="413A430F">
                <v:shape id="_x0000_i1077" type="#_x0000_t75" style="width:48.55pt;height:21.75pt">
                  <v:imagedata r:id="rId39" o:title=""/>
                </v:shape>
              </w:pict>
            </w:r>
            <w:r w:rsidRPr="005424B3">
              <w:rPr>
                <w:lang w:val="pt-BR"/>
              </w:rPr>
              <w:t xml:space="preserve">  2 NH</w:t>
            </w:r>
            <w:r w:rsidRPr="005424B3">
              <w:rPr>
                <w:vertAlign w:val="subscript"/>
                <w:lang w:val="pt-BR"/>
              </w:rPr>
              <w:t>3</w:t>
            </w:r>
          </w:p>
          <w:p w14:paraId="180FA97C" w14:textId="77777777" w:rsidR="000A4C28" w:rsidRPr="005424B3" w:rsidRDefault="000A4C28" w:rsidP="000A4C28">
            <w:pPr>
              <w:tabs>
                <w:tab w:val="left" w:pos="9360"/>
              </w:tabs>
              <w:jc w:val="both"/>
              <w:rPr>
                <w:b/>
                <w:i/>
                <w:iCs/>
                <w:lang w:val="pt-BR"/>
              </w:rPr>
            </w:pPr>
            <w:r w:rsidRPr="005424B3">
              <w:rPr>
                <w:b/>
                <w:i/>
                <w:iCs/>
                <w:lang w:val="pt-BR"/>
              </w:rPr>
              <w:t xml:space="preserve">2. </w:t>
            </w:r>
            <w:r w:rsidRPr="005424B3">
              <w:rPr>
                <w:b/>
                <w:i/>
                <w:iCs/>
                <w:u w:val="single"/>
                <w:lang w:val="pt-BR"/>
              </w:rPr>
              <w:t>Tính khử</w:t>
            </w:r>
            <w:r w:rsidRPr="005424B3">
              <w:rPr>
                <w:b/>
                <w:i/>
                <w:iCs/>
                <w:lang w:val="pt-BR"/>
              </w:rPr>
              <w:t>:</w:t>
            </w:r>
          </w:p>
          <w:p w14:paraId="2BE5C281" w14:textId="77777777" w:rsidR="000A4C28" w:rsidRPr="005424B3" w:rsidRDefault="000A4C28" w:rsidP="000A4C28">
            <w:pPr>
              <w:tabs>
                <w:tab w:val="left" w:pos="9360"/>
              </w:tabs>
              <w:jc w:val="both"/>
              <w:rPr>
                <w:lang w:val="pt-BR"/>
              </w:rPr>
            </w:pPr>
            <w:r w:rsidRPr="005424B3">
              <w:rPr>
                <w:lang w:val="pt-BR"/>
              </w:rPr>
              <w:t>- Tác dụng với oxi : ở 3000</w:t>
            </w:r>
            <w:r w:rsidRPr="005424B3">
              <w:rPr>
                <w:vertAlign w:val="superscript"/>
                <w:lang w:val="pt-BR"/>
              </w:rPr>
              <w:t>O</w:t>
            </w:r>
            <w:r w:rsidRPr="005424B3">
              <w:rPr>
                <w:lang w:val="pt-BR"/>
              </w:rPr>
              <w:t>C hoặc hồ quang điện.</w:t>
            </w:r>
          </w:p>
          <w:p w14:paraId="28639B24" w14:textId="77777777" w:rsidR="000A4C28" w:rsidRPr="005424B3" w:rsidRDefault="000A4C28" w:rsidP="000A4C28">
            <w:pPr>
              <w:tabs>
                <w:tab w:val="left" w:pos="9360"/>
              </w:tabs>
              <w:jc w:val="both"/>
              <w:rPr>
                <w:vertAlign w:val="subscript"/>
                <w:lang w:val="pt-BR"/>
              </w:rPr>
            </w:pPr>
            <w:r w:rsidRPr="005424B3">
              <w:rPr>
                <w:vertAlign w:val="subscript"/>
                <w:lang w:val="pt-BR"/>
              </w:rPr>
              <w:t xml:space="preserve"> O                                                              +2</w:t>
            </w:r>
          </w:p>
          <w:p w14:paraId="10438A79" w14:textId="77777777" w:rsidR="000A4C28" w:rsidRPr="005424B3" w:rsidRDefault="000A4C28" w:rsidP="000A4C28">
            <w:pPr>
              <w:tabs>
                <w:tab w:val="left" w:pos="9360"/>
              </w:tabs>
              <w:jc w:val="both"/>
              <w:rPr>
                <w:lang w:val="pt-BR"/>
              </w:rPr>
            </w:pPr>
            <w:r w:rsidRPr="005424B3">
              <w:rPr>
                <w:lang w:val="pt-BR"/>
              </w:rPr>
              <w:t>N</w:t>
            </w:r>
            <w:r w:rsidRPr="005424B3">
              <w:rPr>
                <w:vertAlign w:val="subscript"/>
                <w:lang w:val="pt-BR"/>
              </w:rPr>
              <w:t>2</w:t>
            </w:r>
            <w:r w:rsidRPr="005424B3">
              <w:rPr>
                <w:lang w:val="pt-BR"/>
              </w:rPr>
              <w:t xml:space="preserve"> + O</w:t>
            </w:r>
            <w:r w:rsidRPr="005424B3">
              <w:rPr>
                <w:vertAlign w:val="subscript"/>
                <w:lang w:val="pt-BR"/>
              </w:rPr>
              <w:t>2</w:t>
            </w:r>
            <w:r w:rsidRPr="005424B3">
              <w:rPr>
                <w:lang w:val="pt-BR"/>
              </w:rPr>
              <w:t xml:space="preserve">    </w:t>
            </w:r>
            <w:r w:rsidR="008B7B59">
              <w:rPr>
                <w:position w:val="-10"/>
              </w:rPr>
              <w:pict w14:anchorId="732B6161">
                <v:shape id="_x0000_i1078" type="#_x0000_t75" style="width:50.25pt;height:21.75pt">
                  <v:imagedata r:id="rId40" o:title=""/>
                </v:shape>
              </w:pict>
            </w:r>
            <w:r w:rsidRPr="005424B3">
              <w:rPr>
                <w:lang w:val="pt-BR"/>
              </w:rPr>
              <w:t xml:space="preserve">          2NO</w:t>
            </w:r>
          </w:p>
          <w:p w14:paraId="0A2407FF" w14:textId="77777777" w:rsidR="000A4C28" w:rsidRPr="005424B3" w:rsidRDefault="000A4C28" w:rsidP="000A4C28">
            <w:pPr>
              <w:tabs>
                <w:tab w:val="left" w:pos="9360"/>
              </w:tabs>
              <w:jc w:val="both"/>
              <w:rPr>
                <w:lang w:val="pt-BR"/>
              </w:rPr>
            </w:pPr>
            <w:r w:rsidRPr="005424B3">
              <w:rPr>
                <w:lang w:val="pt-BR"/>
              </w:rPr>
              <w:t>- NO dễ dàng kết hợp với O</w:t>
            </w:r>
            <w:r w:rsidRPr="005424B3">
              <w:rPr>
                <w:vertAlign w:val="subscript"/>
                <w:lang w:val="pt-BR"/>
              </w:rPr>
              <w:t>2</w:t>
            </w:r>
            <w:r w:rsidRPr="005424B3">
              <w:rPr>
                <w:lang w:val="pt-BR"/>
              </w:rPr>
              <w:t xml:space="preserve"> tạo NO</w:t>
            </w:r>
            <w:r w:rsidRPr="005424B3">
              <w:rPr>
                <w:vertAlign w:val="subscript"/>
                <w:lang w:val="pt-BR"/>
              </w:rPr>
              <w:t>2</w:t>
            </w:r>
            <w:r w:rsidRPr="005424B3">
              <w:rPr>
                <w:lang w:val="pt-BR"/>
              </w:rPr>
              <w:t xml:space="preserve"> (màu nâu đỏ),</w:t>
            </w:r>
          </w:p>
          <w:p w14:paraId="2353726B" w14:textId="77777777" w:rsidR="000A4C28" w:rsidRPr="005424B3" w:rsidRDefault="000A4C28" w:rsidP="000A4C28">
            <w:pPr>
              <w:tabs>
                <w:tab w:val="left" w:pos="9360"/>
              </w:tabs>
              <w:jc w:val="both"/>
              <w:rPr>
                <w:lang w:val="pt-BR"/>
              </w:rPr>
            </w:pPr>
            <w:r w:rsidRPr="005424B3">
              <w:rPr>
                <w:lang w:val="pt-BR"/>
              </w:rPr>
              <w:t>2 NO  + O</w:t>
            </w:r>
            <w:r w:rsidRPr="005424B3">
              <w:rPr>
                <w:vertAlign w:val="subscript"/>
                <w:lang w:val="pt-BR"/>
              </w:rPr>
              <w:t>2</w:t>
            </w:r>
            <w:r w:rsidRPr="005424B3">
              <w:rPr>
                <w:lang w:val="pt-BR"/>
              </w:rPr>
              <w:t xml:space="preserve"> </w:t>
            </w:r>
            <w:r w:rsidR="008B7B59">
              <w:rPr>
                <w:position w:val="-6"/>
              </w:rPr>
              <w:pict w14:anchorId="6243A94B">
                <v:shape id="_x0000_i1079" type="#_x0000_t75" style="width:15.05pt;height:10.9pt">
                  <v:imagedata r:id="rId41" o:title=""/>
                </v:shape>
              </w:pict>
            </w:r>
            <w:r w:rsidRPr="005424B3">
              <w:rPr>
                <w:lang w:val="pt-BR"/>
              </w:rPr>
              <w:t xml:space="preserve"> 2 NO</w:t>
            </w:r>
            <w:r w:rsidRPr="005424B3">
              <w:rPr>
                <w:vertAlign w:val="subscript"/>
                <w:lang w:val="pt-BR"/>
              </w:rPr>
              <w:t>2</w:t>
            </w:r>
          </w:p>
          <w:p w14:paraId="53592FDD" w14:textId="77777777" w:rsidR="000A4C28" w:rsidRPr="005424B3" w:rsidRDefault="000A4C28" w:rsidP="000A4C28">
            <w:pPr>
              <w:tabs>
                <w:tab w:val="left" w:pos="9360"/>
              </w:tabs>
              <w:jc w:val="both"/>
              <w:rPr>
                <w:lang w:val="pt-BR"/>
              </w:rPr>
            </w:pPr>
            <w:r w:rsidRPr="005424B3">
              <w:rPr>
                <w:lang w:val="pt-BR"/>
              </w:rPr>
              <w:t>- Một số oxít khác của N: NO</w:t>
            </w:r>
            <w:r w:rsidRPr="005424B3">
              <w:rPr>
                <w:vertAlign w:val="subscript"/>
                <w:lang w:val="pt-BR"/>
              </w:rPr>
              <w:t>2</w:t>
            </w:r>
            <w:r w:rsidRPr="005424B3">
              <w:rPr>
                <w:lang w:val="pt-BR"/>
              </w:rPr>
              <w:t>, N</w:t>
            </w:r>
            <w:r w:rsidRPr="005424B3">
              <w:rPr>
                <w:vertAlign w:val="subscript"/>
                <w:lang w:val="pt-BR"/>
              </w:rPr>
              <w:t>2</w:t>
            </w:r>
            <w:r w:rsidRPr="005424B3">
              <w:rPr>
                <w:lang w:val="pt-BR"/>
              </w:rPr>
              <w:t>O</w:t>
            </w:r>
            <w:r w:rsidRPr="005424B3">
              <w:rPr>
                <w:vertAlign w:val="subscript"/>
                <w:lang w:val="pt-BR"/>
              </w:rPr>
              <w:t>3</w:t>
            </w:r>
            <w:r w:rsidRPr="005424B3">
              <w:rPr>
                <w:lang w:val="pt-BR"/>
              </w:rPr>
              <w:t>, N</w:t>
            </w:r>
            <w:r w:rsidRPr="005424B3">
              <w:rPr>
                <w:vertAlign w:val="subscript"/>
                <w:lang w:val="pt-BR"/>
              </w:rPr>
              <w:t>2</w:t>
            </w:r>
            <w:r w:rsidRPr="005424B3">
              <w:rPr>
                <w:lang w:val="pt-BR"/>
              </w:rPr>
              <w:t>O</w:t>
            </w:r>
            <w:r w:rsidRPr="005424B3">
              <w:rPr>
                <w:vertAlign w:val="subscript"/>
                <w:lang w:val="pt-BR"/>
              </w:rPr>
              <w:t>5</w:t>
            </w:r>
            <w:r w:rsidRPr="005424B3">
              <w:rPr>
                <w:lang w:val="pt-BR"/>
              </w:rPr>
              <w:t xml:space="preserve"> chúng không điều chế trực tiếp từ N và O.</w:t>
            </w:r>
          </w:p>
          <w:p w14:paraId="1F8E0595" w14:textId="77777777" w:rsidR="000A4C28" w:rsidRPr="005424B3" w:rsidRDefault="000A4C28" w:rsidP="000A4C28">
            <w:pPr>
              <w:tabs>
                <w:tab w:val="left" w:pos="1980"/>
                <w:tab w:val="left" w:pos="2880"/>
              </w:tabs>
              <w:jc w:val="both"/>
              <w:rPr>
                <w:lang w:val="pt-BR"/>
              </w:rPr>
            </w:pPr>
            <w:r w:rsidRPr="005424B3">
              <w:rPr>
                <w:i/>
                <w:lang w:val="pt-BR"/>
              </w:rPr>
              <w:t>* K</w:t>
            </w:r>
            <w:r w:rsidRPr="005424B3">
              <w:rPr>
                <w:i/>
              </w:rPr>
              <w:t>ết luận</w:t>
            </w:r>
            <w:r w:rsidRPr="005424B3">
              <w:rPr>
                <w:lang w:val="pt-BR"/>
              </w:rPr>
              <w:t>: N</w:t>
            </w:r>
            <w:r w:rsidRPr="005424B3">
              <w:rPr>
                <w:vertAlign w:val="subscript"/>
                <w:lang w:val="pt-BR"/>
              </w:rPr>
              <w:t>2</w:t>
            </w:r>
            <w:r w:rsidRPr="005424B3">
              <w:rPr>
                <w:lang w:val="pt-BR"/>
              </w:rPr>
              <w:t xml:space="preserve"> thể hiện tính khử khi tác dụng với nguyên tố có ĐAĐ lớn hơn và thể hiện tính khử khi tác dụng với nguyên tố ĐAĐ nhỏ.</w:t>
            </w:r>
          </w:p>
          <w:p w14:paraId="53085682" w14:textId="27408025" w:rsidR="000A4C28" w:rsidRPr="005424B3" w:rsidRDefault="000A4C28" w:rsidP="000A4C28">
            <w:pPr>
              <w:tabs>
                <w:tab w:val="left" w:pos="9360"/>
              </w:tabs>
              <w:jc w:val="both"/>
              <w:rPr>
                <w:b/>
                <w:lang w:val="pt-BR"/>
              </w:rPr>
            </w:pPr>
            <w:r w:rsidRPr="005424B3">
              <w:rPr>
                <w:b/>
                <w:lang w:val="pt-BR"/>
              </w:rPr>
              <w:t xml:space="preserve">IV. </w:t>
            </w:r>
            <w:r w:rsidRPr="005424B3">
              <w:rPr>
                <w:b/>
                <w:u w:val="single"/>
                <w:lang w:val="pt-BR"/>
              </w:rPr>
              <w:t>Trạng thái thiên nhiên</w:t>
            </w:r>
            <w:r w:rsidRPr="005424B3">
              <w:rPr>
                <w:b/>
                <w:lang w:val="pt-BR"/>
              </w:rPr>
              <w:t xml:space="preserve">: </w:t>
            </w:r>
          </w:p>
          <w:p w14:paraId="01EBA820" w14:textId="78EF42B3" w:rsidR="000A4C28" w:rsidRPr="005424B3" w:rsidRDefault="000A4C28" w:rsidP="000A4C28">
            <w:pPr>
              <w:tabs>
                <w:tab w:val="left" w:pos="9360"/>
              </w:tabs>
              <w:jc w:val="both"/>
              <w:rPr>
                <w:b/>
                <w:lang w:val="pt-BR"/>
              </w:rPr>
            </w:pPr>
            <w:r w:rsidRPr="005424B3">
              <w:rPr>
                <w:b/>
                <w:lang w:val="pt-BR"/>
              </w:rPr>
              <w:t xml:space="preserve">V. </w:t>
            </w:r>
            <w:r w:rsidRPr="005424B3">
              <w:rPr>
                <w:b/>
                <w:u w:val="single"/>
                <w:lang w:val="pt-BR"/>
              </w:rPr>
              <w:t>Ứng dụng</w:t>
            </w:r>
            <w:r w:rsidRPr="005424B3">
              <w:rPr>
                <w:b/>
                <w:lang w:val="pt-BR"/>
              </w:rPr>
              <w:t xml:space="preserve">:  </w:t>
            </w:r>
          </w:p>
          <w:p w14:paraId="27CC1396" w14:textId="77777777" w:rsidR="000A4C28" w:rsidRPr="005424B3" w:rsidRDefault="000A4C28" w:rsidP="000A4C28">
            <w:pPr>
              <w:tabs>
                <w:tab w:val="left" w:pos="9360"/>
              </w:tabs>
              <w:jc w:val="both"/>
              <w:rPr>
                <w:lang w:val="pt-BR"/>
              </w:rPr>
            </w:pPr>
            <w:r w:rsidRPr="005424B3">
              <w:rPr>
                <w:b/>
                <w:lang w:val="pt-BR"/>
              </w:rPr>
              <w:t xml:space="preserve">VI. </w:t>
            </w:r>
            <w:r w:rsidRPr="005424B3">
              <w:rPr>
                <w:b/>
                <w:u w:val="single"/>
                <w:lang w:val="pt-BR"/>
              </w:rPr>
              <w:t>Điều chế</w:t>
            </w:r>
            <w:r w:rsidRPr="005424B3">
              <w:rPr>
                <w:b/>
                <w:lang w:val="pt-BR"/>
              </w:rPr>
              <w:t>:</w:t>
            </w:r>
          </w:p>
          <w:p w14:paraId="5B181CFC" w14:textId="580DA98E" w:rsidR="000A4C28" w:rsidRPr="005424B3" w:rsidRDefault="000A4C28" w:rsidP="000A4C28">
            <w:pPr>
              <w:tabs>
                <w:tab w:val="left" w:pos="9360"/>
              </w:tabs>
              <w:jc w:val="both"/>
              <w:rPr>
                <w:lang w:val="pt-BR"/>
              </w:rPr>
            </w:pPr>
            <w:r w:rsidRPr="005424B3">
              <w:rPr>
                <w:lang w:val="pt-BR"/>
              </w:rPr>
              <w:t xml:space="preserve">a. Trong CN: Chưng phân đoạn kk lỏng. </w:t>
            </w:r>
          </w:p>
          <w:p w14:paraId="471CD1ED" w14:textId="77777777" w:rsidR="000A4C28" w:rsidRPr="005424B3" w:rsidRDefault="000A4C28" w:rsidP="000A4C28">
            <w:pPr>
              <w:tabs>
                <w:tab w:val="left" w:pos="9360"/>
              </w:tabs>
              <w:jc w:val="both"/>
              <w:rPr>
                <w:lang w:val="pt-BR"/>
              </w:rPr>
            </w:pPr>
            <w:r w:rsidRPr="005424B3">
              <w:rPr>
                <w:lang w:val="pt-BR"/>
              </w:rPr>
              <w:t>b. Trong PTN:</w:t>
            </w:r>
          </w:p>
          <w:p w14:paraId="37AE5DE5" w14:textId="77777777" w:rsidR="000A4C28" w:rsidRPr="005424B3" w:rsidRDefault="000A4C28" w:rsidP="000A4C28">
            <w:pPr>
              <w:tabs>
                <w:tab w:val="left" w:pos="9360"/>
              </w:tabs>
              <w:jc w:val="both"/>
              <w:rPr>
                <w:lang w:val="pt-BR"/>
              </w:rPr>
            </w:pPr>
            <w:r w:rsidRPr="005424B3">
              <w:rPr>
                <w:lang w:val="pt-BR"/>
              </w:rPr>
              <w:t>NH</w:t>
            </w:r>
            <w:r w:rsidRPr="005424B3">
              <w:rPr>
                <w:vertAlign w:val="subscript"/>
                <w:lang w:val="pt-BR"/>
              </w:rPr>
              <w:t>4</w:t>
            </w:r>
            <w:r w:rsidRPr="005424B3">
              <w:rPr>
                <w:lang w:val="pt-BR"/>
              </w:rPr>
              <w:t>NO</w:t>
            </w:r>
            <w:r w:rsidRPr="005424B3">
              <w:rPr>
                <w:vertAlign w:val="subscript"/>
                <w:lang w:val="pt-BR"/>
              </w:rPr>
              <w:t>2</w:t>
            </w:r>
            <w:r w:rsidRPr="005424B3">
              <w:rPr>
                <w:lang w:val="pt-BR"/>
              </w:rPr>
              <w:t xml:space="preserve"> </w:t>
            </w:r>
            <w:r w:rsidR="008B7B59">
              <w:rPr>
                <w:position w:val="-6"/>
              </w:rPr>
              <w:pict w14:anchorId="58C28107">
                <v:shape id="_x0000_i1080" type="#_x0000_t75" style="width:34.35pt;height:18.4pt">
                  <v:imagedata r:id="rId42" o:title=""/>
                </v:shape>
              </w:pict>
            </w:r>
            <w:r w:rsidRPr="005424B3">
              <w:rPr>
                <w:lang w:val="pt-BR"/>
              </w:rPr>
              <w:t xml:space="preserve">  N</w:t>
            </w:r>
            <w:r w:rsidRPr="005424B3">
              <w:rPr>
                <w:vertAlign w:val="subscript"/>
                <w:lang w:val="pt-BR"/>
              </w:rPr>
              <w:t xml:space="preserve">2 </w:t>
            </w:r>
            <w:r w:rsidRPr="005424B3">
              <w:rPr>
                <w:lang w:val="pt-BR"/>
              </w:rPr>
              <w:t>+ 2 H</w:t>
            </w:r>
            <w:r w:rsidRPr="005424B3">
              <w:rPr>
                <w:vertAlign w:val="subscript"/>
                <w:lang w:val="pt-BR"/>
              </w:rPr>
              <w:t>2</w:t>
            </w:r>
            <w:r w:rsidRPr="005424B3">
              <w:rPr>
                <w:lang w:val="pt-BR"/>
              </w:rPr>
              <w:t>O</w:t>
            </w:r>
          </w:p>
          <w:p w14:paraId="68BEA3D1" w14:textId="0DDEC66A" w:rsidR="00B021D7" w:rsidRPr="005424B3" w:rsidRDefault="000A4C28" w:rsidP="000A4C28">
            <w:pPr>
              <w:tabs>
                <w:tab w:val="left" w:pos="1980"/>
                <w:tab w:val="left" w:pos="2880"/>
              </w:tabs>
              <w:jc w:val="both"/>
            </w:pPr>
            <w:r w:rsidRPr="005424B3">
              <w:rPr>
                <w:lang w:val="pt-BR"/>
              </w:rPr>
              <w:t>NH</w:t>
            </w:r>
            <w:r w:rsidRPr="005424B3">
              <w:rPr>
                <w:vertAlign w:val="subscript"/>
                <w:lang w:val="pt-BR"/>
              </w:rPr>
              <w:t>4</w:t>
            </w:r>
            <w:r w:rsidRPr="005424B3">
              <w:rPr>
                <w:lang w:val="pt-BR"/>
              </w:rPr>
              <w:t>Cl + NaNO</w:t>
            </w:r>
            <w:r w:rsidRPr="005424B3">
              <w:rPr>
                <w:vertAlign w:val="subscript"/>
                <w:lang w:val="pt-BR"/>
              </w:rPr>
              <w:t>2</w:t>
            </w:r>
            <w:r w:rsidR="008B7B59">
              <w:rPr>
                <w:position w:val="-6"/>
              </w:rPr>
              <w:pict w14:anchorId="38DCE121">
                <v:shape id="_x0000_i1081" type="#_x0000_t75" style="width:34.35pt;height:18.4pt">
                  <v:imagedata r:id="rId42" o:title=""/>
                </v:shape>
              </w:pict>
            </w:r>
            <w:r w:rsidRPr="005424B3">
              <w:rPr>
                <w:lang w:val="pt-BR"/>
              </w:rPr>
              <w:t>NaCl + N</w:t>
            </w:r>
            <w:r w:rsidRPr="005424B3">
              <w:rPr>
                <w:vertAlign w:val="subscript"/>
                <w:lang w:val="pt-BR"/>
              </w:rPr>
              <w:t>2</w:t>
            </w:r>
            <w:r w:rsidRPr="005424B3">
              <w:rPr>
                <w:lang w:val="pt-BR"/>
              </w:rPr>
              <w:t xml:space="preserve"> + 2H</w:t>
            </w:r>
            <w:r w:rsidRPr="005424B3">
              <w:rPr>
                <w:vertAlign w:val="subscript"/>
                <w:lang w:val="pt-BR"/>
              </w:rPr>
              <w:t>2</w:t>
            </w:r>
            <w:r w:rsidRPr="005424B3">
              <w:rPr>
                <w:lang w:val="pt-BR"/>
              </w:rPr>
              <w:t>O</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39C5E65" w14:textId="77777777" w:rsidR="00B021D7" w:rsidRPr="005424B3" w:rsidRDefault="00B021D7" w:rsidP="00F635EE">
            <w:pPr>
              <w:rPr>
                <w:lang w:val="nb-NO"/>
              </w:rPr>
            </w:pPr>
          </w:p>
          <w:p w14:paraId="7C1A9214" w14:textId="77777777" w:rsidR="000A4C28" w:rsidRPr="005424B3" w:rsidRDefault="000A4C28" w:rsidP="000A4C28">
            <w:pPr>
              <w:jc w:val="both"/>
            </w:pPr>
            <w:r w:rsidRPr="005424B3">
              <w:t xml:space="preserve">- Gv: Yêu cầu học sinh viết cấu hình e của </w:t>
            </w:r>
            <w:r w:rsidRPr="005424B3">
              <w:rPr>
                <w:vertAlign w:val="subscript"/>
              </w:rPr>
              <w:t>7</w:t>
            </w:r>
            <w:r w:rsidRPr="005424B3">
              <w:t>N</w:t>
            </w:r>
          </w:p>
          <w:p w14:paraId="2263050D" w14:textId="77777777" w:rsidR="000A4C28" w:rsidRPr="005424B3" w:rsidRDefault="000A4C28" w:rsidP="00F635EE">
            <w:pPr>
              <w:rPr>
                <w:lang w:val="nb-NO"/>
              </w:rPr>
            </w:pPr>
          </w:p>
          <w:p w14:paraId="4BC579E5" w14:textId="77777777" w:rsidR="000A4C28" w:rsidRPr="005424B3" w:rsidRDefault="000A4C28" w:rsidP="00F635EE">
            <w:pPr>
              <w:rPr>
                <w:lang w:val="nb-NO"/>
              </w:rPr>
            </w:pPr>
          </w:p>
          <w:p w14:paraId="71E22C8A" w14:textId="77777777" w:rsidR="000A4C28" w:rsidRPr="005424B3" w:rsidRDefault="000A4C28" w:rsidP="00F635EE">
            <w:pPr>
              <w:rPr>
                <w:lang w:val="nb-NO"/>
              </w:rPr>
            </w:pPr>
          </w:p>
          <w:p w14:paraId="15453B29" w14:textId="77777777" w:rsidR="002464A4" w:rsidRPr="005424B3" w:rsidRDefault="002464A4" w:rsidP="002464A4">
            <w:pPr>
              <w:tabs>
                <w:tab w:val="left" w:pos="9360"/>
              </w:tabs>
              <w:jc w:val="both"/>
            </w:pPr>
            <w:r w:rsidRPr="005424B3">
              <w:rPr>
                <w:bCs/>
              </w:rPr>
              <w:t xml:space="preserve">- Gv </w:t>
            </w:r>
            <w:r w:rsidRPr="005424B3">
              <w:t>:  N</w:t>
            </w:r>
            <w:r w:rsidRPr="005424B3">
              <w:rPr>
                <w:vertAlign w:val="subscript"/>
              </w:rPr>
              <w:t>2</w:t>
            </w:r>
            <w:r w:rsidRPr="005424B3">
              <w:t xml:space="preserve"> có tính chất vật lý nào ? </w:t>
            </w:r>
          </w:p>
          <w:p w14:paraId="14BC2EAC" w14:textId="77777777" w:rsidR="000A4C28" w:rsidRPr="005424B3" w:rsidRDefault="000A4C28" w:rsidP="002464A4">
            <w:pPr>
              <w:tabs>
                <w:tab w:val="left" w:pos="9360"/>
              </w:tabs>
              <w:jc w:val="both"/>
              <w:rPr>
                <w:lang w:val="nb-NO"/>
              </w:rPr>
            </w:pPr>
          </w:p>
          <w:p w14:paraId="12573E20" w14:textId="77777777" w:rsidR="002464A4" w:rsidRPr="005424B3" w:rsidRDefault="002464A4" w:rsidP="002464A4">
            <w:pPr>
              <w:tabs>
                <w:tab w:val="left" w:pos="9360"/>
              </w:tabs>
              <w:jc w:val="both"/>
              <w:rPr>
                <w:lang w:val="nb-NO"/>
              </w:rPr>
            </w:pPr>
          </w:p>
          <w:p w14:paraId="37F70999" w14:textId="77777777" w:rsidR="002464A4" w:rsidRPr="005424B3" w:rsidRDefault="002464A4" w:rsidP="002464A4">
            <w:pPr>
              <w:tabs>
                <w:tab w:val="left" w:pos="9360"/>
              </w:tabs>
              <w:jc w:val="both"/>
              <w:rPr>
                <w:lang w:val="nb-NO"/>
              </w:rPr>
            </w:pPr>
          </w:p>
          <w:p w14:paraId="4E7291BA" w14:textId="77777777" w:rsidR="002464A4" w:rsidRPr="005424B3" w:rsidRDefault="002464A4" w:rsidP="002464A4">
            <w:pPr>
              <w:tabs>
                <w:tab w:val="left" w:pos="9360"/>
              </w:tabs>
              <w:jc w:val="both"/>
            </w:pPr>
            <w:r w:rsidRPr="005424B3">
              <w:rPr>
                <w:bCs/>
              </w:rPr>
              <w:t>- Gv</w:t>
            </w:r>
            <w:r w:rsidRPr="005424B3">
              <w:t>: Nitơ là phi kim khá hoạt động (ĐAĐ là 3) nhưng ở t</w:t>
            </w:r>
            <w:r w:rsidRPr="005424B3">
              <w:rPr>
                <w:vertAlign w:val="superscript"/>
              </w:rPr>
              <w:t>o</w:t>
            </w:r>
            <w:r w:rsidRPr="005424B3">
              <w:t xml:space="preserve"> thường khá trơ về mặt hoá học, vì sao?</w:t>
            </w:r>
          </w:p>
          <w:p w14:paraId="1C4D7147" w14:textId="77777777" w:rsidR="002464A4" w:rsidRPr="005424B3" w:rsidRDefault="002464A4" w:rsidP="002464A4">
            <w:pPr>
              <w:tabs>
                <w:tab w:val="left" w:pos="9360"/>
              </w:tabs>
              <w:jc w:val="both"/>
              <w:rPr>
                <w:lang w:val="nb-NO"/>
              </w:rPr>
            </w:pPr>
          </w:p>
          <w:p w14:paraId="61FF6910" w14:textId="77777777" w:rsidR="002464A4" w:rsidRPr="005424B3" w:rsidRDefault="002464A4" w:rsidP="002464A4">
            <w:pPr>
              <w:tabs>
                <w:tab w:val="left" w:pos="9360"/>
              </w:tabs>
              <w:jc w:val="both"/>
              <w:rPr>
                <w:lang w:val="nb-NO"/>
              </w:rPr>
            </w:pPr>
          </w:p>
          <w:p w14:paraId="1E6E7477" w14:textId="77777777" w:rsidR="002464A4" w:rsidRPr="005424B3" w:rsidRDefault="002464A4" w:rsidP="002464A4">
            <w:pPr>
              <w:tabs>
                <w:tab w:val="left" w:pos="9360"/>
              </w:tabs>
              <w:jc w:val="both"/>
              <w:rPr>
                <w:lang w:val="nb-NO"/>
              </w:rPr>
            </w:pPr>
          </w:p>
          <w:p w14:paraId="7A7325EC" w14:textId="77777777" w:rsidR="002464A4" w:rsidRPr="005424B3" w:rsidRDefault="002464A4" w:rsidP="002464A4">
            <w:pPr>
              <w:tabs>
                <w:tab w:val="left" w:pos="9360"/>
              </w:tabs>
              <w:jc w:val="both"/>
              <w:rPr>
                <w:lang w:val="nb-NO"/>
              </w:rPr>
            </w:pPr>
          </w:p>
          <w:p w14:paraId="2E82C5A6" w14:textId="77777777" w:rsidR="002464A4" w:rsidRPr="005424B3" w:rsidRDefault="002464A4" w:rsidP="002464A4">
            <w:pPr>
              <w:tabs>
                <w:tab w:val="left" w:pos="9360"/>
              </w:tabs>
              <w:jc w:val="both"/>
              <w:rPr>
                <w:lang w:val="nb-NO"/>
              </w:rPr>
            </w:pPr>
          </w:p>
          <w:p w14:paraId="69E52EF8" w14:textId="77777777" w:rsidR="002464A4" w:rsidRPr="005424B3" w:rsidRDefault="002464A4" w:rsidP="002464A4">
            <w:pPr>
              <w:tabs>
                <w:tab w:val="left" w:pos="9360"/>
              </w:tabs>
              <w:jc w:val="both"/>
              <w:rPr>
                <w:lang w:val="nb-NO"/>
              </w:rPr>
            </w:pPr>
          </w:p>
          <w:p w14:paraId="3B065AFD" w14:textId="77777777" w:rsidR="002464A4" w:rsidRDefault="002464A4" w:rsidP="002464A4">
            <w:pPr>
              <w:tabs>
                <w:tab w:val="left" w:pos="9360"/>
              </w:tabs>
              <w:jc w:val="both"/>
              <w:rPr>
                <w:lang w:val="pt-BR"/>
              </w:rPr>
            </w:pPr>
            <w:r w:rsidRPr="005424B3">
              <w:rPr>
                <w:bCs/>
                <w:lang w:val="pt-BR"/>
              </w:rPr>
              <w:t xml:space="preserve">- Gv:? </w:t>
            </w:r>
            <w:r w:rsidRPr="005424B3">
              <w:rPr>
                <w:lang w:val="pt-BR"/>
              </w:rPr>
              <w:t>Trong tự nhiên Nitơ có ở đâu và dạng tồn tại của nó là gì ?</w:t>
            </w:r>
          </w:p>
          <w:p w14:paraId="7DDD6436" w14:textId="77777777" w:rsidR="00511F7D" w:rsidRDefault="00511F7D" w:rsidP="002464A4">
            <w:pPr>
              <w:tabs>
                <w:tab w:val="left" w:pos="9360"/>
              </w:tabs>
              <w:jc w:val="both"/>
              <w:rPr>
                <w:lang w:val="pt-BR"/>
              </w:rPr>
            </w:pPr>
          </w:p>
          <w:p w14:paraId="315A76AF" w14:textId="77777777" w:rsidR="00511F7D" w:rsidRDefault="00511F7D" w:rsidP="002464A4">
            <w:pPr>
              <w:tabs>
                <w:tab w:val="left" w:pos="9360"/>
              </w:tabs>
              <w:jc w:val="both"/>
              <w:rPr>
                <w:lang w:val="pt-BR"/>
              </w:rPr>
            </w:pPr>
          </w:p>
          <w:p w14:paraId="7687F635" w14:textId="77777777" w:rsidR="00511F7D" w:rsidRDefault="00511F7D" w:rsidP="002464A4">
            <w:pPr>
              <w:tabs>
                <w:tab w:val="left" w:pos="9360"/>
              </w:tabs>
              <w:jc w:val="both"/>
              <w:rPr>
                <w:lang w:val="pt-BR"/>
              </w:rPr>
            </w:pPr>
          </w:p>
          <w:p w14:paraId="58FD38E7" w14:textId="77777777" w:rsidR="00511F7D" w:rsidRDefault="00511F7D" w:rsidP="002464A4">
            <w:pPr>
              <w:tabs>
                <w:tab w:val="left" w:pos="9360"/>
              </w:tabs>
              <w:jc w:val="both"/>
              <w:rPr>
                <w:lang w:val="pt-BR"/>
              </w:rPr>
            </w:pPr>
          </w:p>
          <w:p w14:paraId="057CD41B" w14:textId="77777777" w:rsidR="00511F7D" w:rsidRDefault="00511F7D" w:rsidP="002464A4">
            <w:pPr>
              <w:tabs>
                <w:tab w:val="left" w:pos="9360"/>
              </w:tabs>
              <w:jc w:val="both"/>
              <w:rPr>
                <w:lang w:val="pt-BR"/>
              </w:rPr>
            </w:pPr>
          </w:p>
          <w:p w14:paraId="20E1CFA6" w14:textId="77777777" w:rsidR="00511F7D" w:rsidRDefault="00511F7D" w:rsidP="002464A4">
            <w:pPr>
              <w:tabs>
                <w:tab w:val="left" w:pos="9360"/>
              </w:tabs>
              <w:jc w:val="both"/>
              <w:rPr>
                <w:lang w:val="pt-BR"/>
              </w:rPr>
            </w:pPr>
          </w:p>
          <w:p w14:paraId="11E7E3DB" w14:textId="77777777" w:rsidR="00511F7D" w:rsidRDefault="00511F7D" w:rsidP="002464A4">
            <w:pPr>
              <w:tabs>
                <w:tab w:val="left" w:pos="9360"/>
              </w:tabs>
              <w:jc w:val="both"/>
              <w:rPr>
                <w:lang w:val="pt-BR"/>
              </w:rPr>
            </w:pPr>
          </w:p>
          <w:p w14:paraId="081D0627" w14:textId="77777777" w:rsidR="00511F7D" w:rsidRDefault="00511F7D" w:rsidP="002464A4">
            <w:pPr>
              <w:tabs>
                <w:tab w:val="left" w:pos="9360"/>
              </w:tabs>
              <w:jc w:val="both"/>
              <w:rPr>
                <w:lang w:val="pt-BR"/>
              </w:rPr>
            </w:pPr>
          </w:p>
          <w:p w14:paraId="749F67A2" w14:textId="5C81C57B" w:rsidR="00511F7D" w:rsidRPr="005424B3" w:rsidRDefault="00511F7D" w:rsidP="002464A4">
            <w:pPr>
              <w:tabs>
                <w:tab w:val="left" w:pos="9360"/>
              </w:tabs>
              <w:jc w:val="both"/>
              <w:rPr>
                <w:lang w:val="nb-NO"/>
              </w:rPr>
            </w:pPr>
            <w:r>
              <w:rPr>
                <w:lang w:val="pt-BR"/>
              </w:rPr>
              <w:t>nêu ứng dụng và vai trò</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FAAB8BC" w14:textId="77777777" w:rsidR="000A4C28" w:rsidRPr="005424B3" w:rsidRDefault="000A4C28" w:rsidP="000A4C28">
            <w:pPr>
              <w:rPr>
                <w:lang w:val="de-DE"/>
              </w:rPr>
            </w:pPr>
          </w:p>
          <w:p w14:paraId="337DFE95" w14:textId="77777777" w:rsidR="000A4C28" w:rsidRPr="005424B3" w:rsidRDefault="000A4C28" w:rsidP="000A4C28">
            <w:pPr>
              <w:rPr>
                <w:lang w:val="de-DE"/>
              </w:rPr>
            </w:pPr>
          </w:p>
          <w:p w14:paraId="0D931C20" w14:textId="77777777" w:rsidR="000A4C28" w:rsidRPr="005424B3" w:rsidRDefault="000A4C28" w:rsidP="000A4C28">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4164C2C7" w14:textId="77777777" w:rsidR="00B021D7" w:rsidRPr="005424B3" w:rsidRDefault="00B021D7" w:rsidP="00F635EE">
            <w:pPr>
              <w:rPr>
                <w:lang w:val="nb-NO"/>
              </w:rPr>
            </w:pPr>
          </w:p>
          <w:p w14:paraId="51911606" w14:textId="77777777" w:rsidR="002464A4" w:rsidRPr="005424B3" w:rsidRDefault="002464A4" w:rsidP="00F635EE">
            <w:pPr>
              <w:rPr>
                <w:lang w:val="nb-NO"/>
              </w:rPr>
            </w:pPr>
          </w:p>
          <w:p w14:paraId="4606B3D4" w14:textId="77777777" w:rsidR="002464A4" w:rsidRPr="005424B3" w:rsidRDefault="002464A4" w:rsidP="00F635EE">
            <w:pPr>
              <w:rPr>
                <w:lang w:val="nb-NO"/>
              </w:rPr>
            </w:pPr>
          </w:p>
          <w:p w14:paraId="0A2DA915" w14:textId="51149A95" w:rsidR="002464A4" w:rsidRPr="005424B3" w:rsidRDefault="002464A4" w:rsidP="002464A4">
            <w:pPr>
              <w:tabs>
                <w:tab w:val="left" w:pos="9360"/>
              </w:tabs>
              <w:jc w:val="both"/>
            </w:pPr>
            <w:r w:rsidRPr="005424B3">
              <w:rPr>
                <w:bCs/>
              </w:rPr>
              <w:t>Hs</w:t>
            </w:r>
            <w:r w:rsidRPr="005424B3">
              <w:t xml:space="preserve"> : Nghiên cứu GT và trả lời câu hỏi  (Trạng thái, màu sắc, mùi vị, tỷ khối so với kk, t</w:t>
            </w:r>
            <w:r w:rsidRPr="005424B3">
              <w:rPr>
                <w:vertAlign w:val="superscript"/>
              </w:rPr>
              <w:t>o</w:t>
            </w:r>
            <w:r w:rsidRPr="005424B3">
              <w:t xml:space="preserve"> sôi, tính tan trong H</w:t>
            </w:r>
            <w:r w:rsidRPr="005424B3">
              <w:rPr>
                <w:vertAlign w:val="subscript"/>
              </w:rPr>
              <w:t>2</w:t>
            </w:r>
            <w:r w:rsidRPr="005424B3">
              <w:t>O, khả năng duy trì sự cháy, sự hô hấp)</w:t>
            </w:r>
          </w:p>
          <w:p w14:paraId="1C6D86C7" w14:textId="77777777" w:rsidR="002464A4" w:rsidRPr="005424B3" w:rsidRDefault="002464A4" w:rsidP="00F635EE">
            <w:pPr>
              <w:rPr>
                <w:lang w:val="nb-NO"/>
              </w:rPr>
            </w:pPr>
          </w:p>
          <w:p w14:paraId="30D83D83" w14:textId="77777777" w:rsidR="002464A4" w:rsidRPr="005424B3" w:rsidRDefault="002464A4" w:rsidP="00F635EE">
            <w:pPr>
              <w:rPr>
                <w:lang w:val="nb-NO"/>
              </w:rPr>
            </w:pPr>
          </w:p>
          <w:p w14:paraId="72BC8D6C" w14:textId="77777777" w:rsidR="002464A4" w:rsidRPr="005424B3" w:rsidRDefault="002464A4" w:rsidP="00F635EE">
            <w:pPr>
              <w:rPr>
                <w:lang w:val="nb-NO"/>
              </w:rPr>
            </w:pPr>
          </w:p>
          <w:p w14:paraId="468A6956" w14:textId="77777777" w:rsidR="002464A4" w:rsidRPr="005424B3" w:rsidRDefault="002464A4" w:rsidP="00F635EE">
            <w:pPr>
              <w:rPr>
                <w:lang w:val="nb-NO"/>
              </w:rPr>
            </w:pPr>
          </w:p>
          <w:p w14:paraId="46F7E0E2" w14:textId="77777777" w:rsidR="002464A4" w:rsidRPr="005424B3" w:rsidRDefault="002464A4" w:rsidP="00F635EE">
            <w:pPr>
              <w:rPr>
                <w:lang w:val="nb-NO"/>
              </w:rPr>
            </w:pPr>
          </w:p>
          <w:p w14:paraId="2E7B135F" w14:textId="77777777" w:rsidR="002464A4" w:rsidRPr="005424B3" w:rsidRDefault="002464A4" w:rsidP="00F635EE">
            <w:pPr>
              <w:rPr>
                <w:lang w:val="nb-NO"/>
              </w:rPr>
            </w:pPr>
          </w:p>
          <w:p w14:paraId="42A2F21D" w14:textId="77777777" w:rsidR="002464A4" w:rsidRPr="005424B3" w:rsidRDefault="002464A4" w:rsidP="00F635EE">
            <w:pPr>
              <w:rPr>
                <w:lang w:val="nb-NO"/>
              </w:rPr>
            </w:pPr>
          </w:p>
          <w:p w14:paraId="002F0AC5" w14:textId="77777777" w:rsidR="002464A4" w:rsidRPr="005424B3" w:rsidRDefault="002464A4" w:rsidP="00F635EE">
            <w:pPr>
              <w:rPr>
                <w:lang w:val="nb-NO"/>
              </w:rPr>
            </w:pPr>
          </w:p>
          <w:p w14:paraId="27BCDEF1" w14:textId="77777777" w:rsidR="002464A4" w:rsidRPr="005424B3" w:rsidRDefault="002464A4" w:rsidP="00F635EE">
            <w:pPr>
              <w:rPr>
                <w:lang w:val="nb-NO"/>
              </w:rPr>
            </w:pPr>
          </w:p>
          <w:p w14:paraId="13C17FF3" w14:textId="77777777" w:rsidR="002464A4" w:rsidRPr="005424B3" w:rsidRDefault="002464A4" w:rsidP="00F635EE">
            <w:pPr>
              <w:rPr>
                <w:lang w:val="nb-NO"/>
              </w:rPr>
            </w:pPr>
          </w:p>
          <w:p w14:paraId="01563837" w14:textId="77777777" w:rsidR="002464A4" w:rsidRPr="005424B3" w:rsidRDefault="002464A4" w:rsidP="00F635EE">
            <w:pPr>
              <w:rPr>
                <w:lang w:val="nb-NO"/>
              </w:rPr>
            </w:pPr>
          </w:p>
          <w:p w14:paraId="084E7B27" w14:textId="77777777" w:rsidR="002464A4" w:rsidRDefault="002464A4" w:rsidP="00F635EE">
            <w:r w:rsidRPr="005424B3">
              <w:rPr>
                <w:bCs/>
              </w:rPr>
              <w:t>Hs</w:t>
            </w:r>
            <w:r w:rsidRPr="005424B3">
              <w:t xml:space="preserve"> : Nghiên cứu GT và trả lời câu hỏi</w:t>
            </w:r>
          </w:p>
          <w:p w14:paraId="45D743EF" w14:textId="77777777" w:rsidR="00511F7D" w:rsidRDefault="00511F7D" w:rsidP="00F635EE"/>
          <w:p w14:paraId="6E560D93" w14:textId="77777777" w:rsidR="00511F7D" w:rsidRDefault="00511F7D" w:rsidP="00F635EE"/>
          <w:p w14:paraId="7653B3DD" w14:textId="77777777" w:rsidR="00511F7D" w:rsidRDefault="00511F7D" w:rsidP="00F635EE"/>
          <w:p w14:paraId="0428220B" w14:textId="77777777" w:rsidR="00511F7D" w:rsidRDefault="00511F7D" w:rsidP="00F635EE"/>
          <w:p w14:paraId="2257A279" w14:textId="12AEC41C" w:rsidR="00511F7D" w:rsidRPr="005424B3" w:rsidRDefault="00511F7D" w:rsidP="00F635EE">
            <w:pPr>
              <w:rPr>
                <w:lang w:val="nb-NO"/>
              </w:rPr>
            </w:pPr>
            <w:r w:rsidRPr="005424B3">
              <w:rPr>
                <w:bCs/>
              </w:rPr>
              <w:t>Hs</w:t>
            </w:r>
            <w:r w:rsidRPr="005424B3">
              <w:t xml:space="preserve"> : Nghiên cứu GT và trả lời câu hỏi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700AFBC" w14:textId="77777777" w:rsidR="00B021D7" w:rsidRPr="005424B3" w:rsidRDefault="00B021D7" w:rsidP="00F635EE">
            <w:pPr>
              <w:rPr>
                <w:lang w:val="nb-NO"/>
              </w:rPr>
            </w:pPr>
          </w:p>
          <w:p w14:paraId="1062867B" w14:textId="77777777" w:rsidR="00B021D7" w:rsidRPr="005424B3" w:rsidRDefault="00B021D7" w:rsidP="00F635EE">
            <w:pPr>
              <w:jc w:val="center"/>
              <w:rPr>
                <w:lang w:val="pt-BR"/>
              </w:rPr>
            </w:pPr>
          </w:p>
          <w:p w14:paraId="217CC879" w14:textId="77777777" w:rsidR="00B021D7" w:rsidRDefault="00AF0971" w:rsidP="00F635EE">
            <w:pPr>
              <w:rPr>
                <w:lang w:val="pt-BR"/>
              </w:rPr>
            </w:pPr>
            <w:r>
              <w:rPr>
                <w:lang w:val="pt-BR"/>
              </w:rPr>
              <w:t xml:space="preserve">10 </w:t>
            </w:r>
            <w:r w:rsidR="00B021D7" w:rsidRPr="005424B3">
              <w:rPr>
                <w:lang w:val="pt-BR"/>
              </w:rPr>
              <w:t>phút</w:t>
            </w:r>
          </w:p>
          <w:p w14:paraId="4B239EC7" w14:textId="77777777" w:rsidR="00AF0971" w:rsidRDefault="00AF0971" w:rsidP="00F635EE">
            <w:pPr>
              <w:rPr>
                <w:lang w:val="pt-BR"/>
              </w:rPr>
            </w:pPr>
          </w:p>
          <w:p w14:paraId="308F0373" w14:textId="77777777" w:rsidR="00AF0971" w:rsidRDefault="00AF0971" w:rsidP="00F635EE">
            <w:pPr>
              <w:rPr>
                <w:lang w:val="pt-BR"/>
              </w:rPr>
            </w:pPr>
          </w:p>
          <w:p w14:paraId="79840D5E" w14:textId="77777777" w:rsidR="00AF0971" w:rsidRPr="005424B3" w:rsidRDefault="00AF0971" w:rsidP="00AF0971">
            <w:pPr>
              <w:jc w:val="center"/>
              <w:rPr>
                <w:lang w:val="pt-BR"/>
              </w:rPr>
            </w:pPr>
            <w:r>
              <w:rPr>
                <w:lang w:val="pt-BR"/>
              </w:rPr>
              <w:t>20</w:t>
            </w:r>
          </w:p>
          <w:p w14:paraId="5A01D0FF" w14:textId="77777777" w:rsidR="00AF0971" w:rsidRDefault="00AF0971" w:rsidP="00AF0971">
            <w:pPr>
              <w:rPr>
                <w:lang w:val="pt-BR"/>
              </w:rPr>
            </w:pPr>
            <w:r w:rsidRPr="005424B3">
              <w:rPr>
                <w:lang w:val="pt-BR"/>
              </w:rPr>
              <w:t>phút</w:t>
            </w:r>
          </w:p>
          <w:p w14:paraId="3CF678B1" w14:textId="77777777" w:rsidR="00AF0971" w:rsidRDefault="00AF0971" w:rsidP="00F635EE">
            <w:pPr>
              <w:rPr>
                <w:lang w:val="nb-NO"/>
              </w:rPr>
            </w:pPr>
          </w:p>
          <w:p w14:paraId="5680F42B" w14:textId="77777777" w:rsidR="00511F7D" w:rsidRDefault="00511F7D" w:rsidP="00F635EE">
            <w:pPr>
              <w:rPr>
                <w:lang w:val="nb-NO"/>
              </w:rPr>
            </w:pPr>
          </w:p>
          <w:p w14:paraId="2C23F59B" w14:textId="77777777" w:rsidR="00511F7D" w:rsidRDefault="00511F7D" w:rsidP="00F635EE">
            <w:pPr>
              <w:rPr>
                <w:lang w:val="nb-NO"/>
              </w:rPr>
            </w:pPr>
          </w:p>
          <w:p w14:paraId="7A9208EE" w14:textId="77777777" w:rsidR="00511F7D" w:rsidRDefault="00511F7D" w:rsidP="00F635EE">
            <w:pPr>
              <w:rPr>
                <w:lang w:val="nb-NO"/>
              </w:rPr>
            </w:pPr>
          </w:p>
          <w:p w14:paraId="4F6D998E" w14:textId="77777777" w:rsidR="00511F7D" w:rsidRDefault="00511F7D" w:rsidP="00F635EE">
            <w:pPr>
              <w:rPr>
                <w:lang w:val="nb-NO"/>
              </w:rPr>
            </w:pPr>
          </w:p>
          <w:p w14:paraId="3AA8C99B" w14:textId="77777777" w:rsidR="00511F7D" w:rsidRDefault="00511F7D" w:rsidP="00F635EE">
            <w:pPr>
              <w:rPr>
                <w:lang w:val="nb-NO"/>
              </w:rPr>
            </w:pPr>
          </w:p>
          <w:p w14:paraId="784B2429" w14:textId="77777777" w:rsidR="00511F7D" w:rsidRDefault="00511F7D" w:rsidP="00F635EE">
            <w:pPr>
              <w:rPr>
                <w:lang w:val="nb-NO"/>
              </w:rPr>
            </w:pPr>
          </w:p>
          <w:p w14:paraId="75B72576" w14:textId="77777777" w:rsidR="00511F7D" w:rsidRDefault="00511F7D" w:rsidP="00F635EE">
            <w:pPr>
              <w:rPr>
                <w:lang w:val="nb-NO"/>
              </w:rPr>
            </w:pPr>
          </w:p>
          <w:p w14:paraId="0E2527B7" w14:textId="77777777" w:rsidR="00511F7D" w:rsidRDefault="00511F7D" w:rsidP="00F635EE">
            <w:pPr>
              <w:rPr>
                <w:lang w:val="nb-NO"/>
              </w:rPr>
            </w:pPr>
          </w:p>
          <w:p w14:paraId="42715718" w14:textId="77777777" w:rsidR="00511F7D" w:rsidRDefault="00511F7D" w:rsidP="00F635EE">
            <w:pPr>
              <w:rPr>
                <w:lang w:val="nb-NO"/>
              </w:rPr>
            </w:pPr>
          </w:p>
          <w:p w14:paraId="112715BA" w14:textId="77777777" w:rsidR="00511F7D" w:rsidRDefault="00511F7D" w:rsidP="00F635EE">
            <w:pPr>
              <w:rPr>
                <w:lang w:val="nb-NO"/>
              </w:rPr>
            </w:pPr>
          </w:p>
          <w:p w14:paraId="23794A87" w14:textId="77777777" w:rsidR="00511F7D" w:rsidRDefault="00511F7D" w:rsidP="00F635EE">
            <w:pPr>
              <w:rPr>
                <w:lang w:val="nb-NO"/>
              </w:rPr>
            </w:pPr>
          </w:p>
          <w:p w14:paraId="7F2CDB3B" w14:textId="77777777" w:rsidR="00511F7D" w:rsidRDefault="00511F7D" w:rsidP="00F635EE">
            <w:pPr>
              <w:rPr>
                <w:lang w:val="nb-NO"/>
              </w:rPr>
            </w:pPr>
          </w:p>
          <w:p w14:paraId="76E35D7E" w14:textId="77777777" w:rsidR="00511F7D" w:rsidRDefault="00511F7D" w:rsidP="00F635EE">
            <w:pPr>
              <w:rPr>
                <w:lang w:val="nb-NO"/>
              </w:rPr>
            </w:pPr>
          </w:p>
          <w:p w14:paraId="0B869CBE" w14:textId="77777777" w:rsidR="00511F7D" w:rsidRDefault="00511F7D" w:rsidP="00F635EE">
            <w:pPr>
              <w:rPr>
                <w:lang w:val="nb-NO"/>
              </w:rPr>
            </w:pPr>
          </w:p>
          <w:p w14:paraId="4637E324" w14:textId="77777777" w:rsidR="00511F7D" w:rsidRDefault="00511F7D" w:rsidP="00F635EE">
            <w:pPr>
              <w:rPr>
                <w:lang w:val="nb-NO"/>
              </w:rPr>
            </w:pPr>
          </w:p>
          <w:p w14:paraId="6911A5CE" w14:textId="77777777" w:rsidR="00511F7D" w:rsidRDefault="00511F7D" w:rsidP="00F635EE">
            <w:pPr>
              <w:rPr>
                <w:lang w:val="nb-NO"/>
              </w:rPr>
            </w:pPr>
          </w:p>
          <w:p w14:paraId="6512C5D9" w14:textId="77777777" w:rsidR="00511F7D" w:rsidRDefault="00511F7D" w:rsidP="00F635EE">
            <w:pPr>
              <w:rPr>
                <w:lang w:val="nb-NO"/>
              </w:rPr>
            </w:pPr>
          </w:p>
          <w:p w14:paraId="1C3CF2E5" w14:textId="77777777" w:rsidR="00511F7D" w:rsidRPr="005424B3" w:rsidRDefault="00511F7D" w:rsidP="00511F7D">
            <w:pPr>
              <w:jc w:val="center"/>
              <w:rPr>
                <w:lang w:val="pt-BR"/>
              </w:rPr>
            </w:pPr>
            <w:r>
              <w:rPr>
                <w:lang w:val="pt-BR"/>
              </w:rPr>
              <w:t>20</w:t>
            </w:r>
          </w:p>
          <w:p w14:paraId="693F0598" w14:textId="77777777" w:rsidR="00511F7D" w:rsidRDefault="00511F7D" w:rsidP="00511F7D">
            <w:pPr>
              <w:rPr>
                <w:lang w:val="pt-BR"/>
              </w:rPr>
            </w:pPr>
            <w:r w:rsidRPr="005424B3">
              <w:rPr>
                <w:lang w:val="pt-BR"/>
              </w:rPr>
              <w:t>phút</w:t>
            </w:r>
          </w:p>
          <w:p w14:paraId="2ECDE597" w14:textId="5164C23F" w:rsidR="00511F7D" w:rsidRPr="005424B3" w:rsidRDefault="00511F7D" w:rsidP="00F635EE">
            <w:pPr>
              <w:rPr>
                <w:lang w:val="nb-NO"/>
              </w:rPr>
            </w:pPr>
          </w:p>
        </w:tc>
      </w:tr>
      <w:tr w:rsidR="00B021D7" w:rsidRPr="005424B3" w14:paraId="7EB4BD16"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565C8ECB" w14:textId="77777777" w:rsidR="00B021D7" w:rsidRPr="005424B3" w:rsidRDefault="00B021D7" w:rsidP="00F635EE">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7DEEE65" w14:textId="77777777" w:rsidR="00B021D7" w:rsidRPr="005424B3" w:rsidRDefault="00B021D7" w:rsidP="00F635EE">
            <w:pPr>
              <w:rPr>
                <w:b/>
                <w:bCs/>
                <w:u w:val="single"/>
                <w:lang w:val="nb-NO"/>
              </w:rPr>
            </w:pPr>
            <w:r w:rsidRPr="005424B3">
              <w:rPr>
                <w:b/>
                <w:bCs/>
                <w:u w:val="single"/>
                <w:lang w:val="nb-NO"/>
              </w:rPr>
              <w:t>Củng cố kiến thức và kết thúc bài</w:t>
            </w:r>
          </w:p>
          <w:p w14:paraId="7E6C5AB3" w14:textId="0F8A92E7" w:rsidR="00B021D7" w:rsidRPr="005424B3" w:rsidRDefault="000A4C28" w:rsidP="000A4C28">
            <w:pPr>
              <w:ind w:firstLine="480"/>
              <w:jc w:val="both"/>
              <w:rPr>
                <w:lang w:val="pt-BR"/>
              </w:rPr>
            </w:pPr>
            <w:r w:rsidRPr="005424B3">
              <w:rPr>
                <w:u w:val="single"/>
                <w:lang w:val="pt-BR"/>
              </w:rPr>
              <w:t>Bài t</w:t>
            </w:r>
            <w:r w:rsidRPr="005424B3">
              <w:rPr>
                <w:u w:val="single"/>
              </w:rPr>
              <w:t>ập</w:t>
            </w:r>
            <w:r w:rsidRPr="005424B3">
              <w:rPr>
                <w:lang w:val="pt-BR"/>
              </w:rPr>
              <w:t>: Cần lấy bao nhiêu lít N</w:t>
            </w:r>
            <w:r w:rsidRPr="005424B3">
              <w:rPr>
                <w:vertAlign w:val="subscript"/>
                <w:lang w:val="pt-BR"/>
              </w:rPr>
              <w:t>2</w:t>
            </w:r>
            <w:r w:rsidRPr="005424B3">
              <w:rPr>
                <w:lang w:val="pt-BR"/>
              </w:rPr>
              <w:t xml:space="preserve"> và H</w:t>
            </w:r>
            <w:r w:rsidRPr="005424B3">
              <w:rPr>
                <w:vertAlign w:val="subscript"/>
                <w:lang w:val="pt-BR"/>
              </w:rPr>
              <w:t>2</w:t>
            </w:r>
            <w:r w:rsidRPr="005424B3">
              <w:rPr>
                <w:lang w:val="pt-BR"/>
              </w:rPr>
              <w:t xml:space="preserve"> (đkc) để điều chế được 51 gam NH</w:t>
            </w:r>
            <w:r w:rsidRPr="005424B3">
              <w:rPr>
                <w:vertAlign w:val="subscript"/>
                <w:lang w:val="pt-BR"/>
              </w:rPr>
              <w:t>3</w:t>
            </w:r>
            <w:r w:rsidRPr="005424B3">
              <w:rPr>
                <w:lang w:val="pt-BR"/>
              </w:rPr>
              <w:t>, biết hiệu suất phản ứng là 25 %?</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DE08635" w14:textId="77777777" w:rsidR="00B021D7" w:rsidRPr="005424B3" w:rsidRDefault="00B021D7" w:rsidP="00F635EE">
            <w:pPr>
              <w:rPr>
                <w:lang w:val="nb-NO"/>
              </w:rPr>
            </w:pPr>
          </w:p>
          <w:p w14:paraId="4989586D" w14:textId="5232552D" w:rsidR="00B021D7" w:rsidRPr="005424B3" w:rsidRDefault="00B021D7" w:rsidP="000A4C28">
            <w:pPr>
              <w:rPr>
                <w:lang w:val="vi-VN"/>
              </w:rPr>
            </w:pPr>
            <w:r w:rsidRPr="005424B3">
              <w:rPr>
                <w:lang w:val="de-DE"/>
              </w:rPr>
              <w:t xml:space="preserve">Giảng viên trình bày tóm tắt nội dung bằng lời. </w:t>
            </w:r>
            <w:r w:rsidRPr="005424B3">
              <w:rPr>
                <w:lang w:val="nb-NO"/>
              </w:rPr>
              <w:t>GV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51217C7" w14:textId="77777777" w:rsidR="00B021D7" w:rsidRPr="005424B3" w:rsidRDefault="00B021D7" w:rsidP="00F635EE">
            <w:pPr>
              <w:rPr>
                <w:lang w:val="nb-NO"/>
              </w:rPr>
            </w:pPr>
          </w:p>
          <w:p w14:paraId="12270064" w14:textId="77777777" w:rsidR="00B021D7" w:rsidRPr="005424B3" w:rsidRDefault="00B021D7" w:rsidP="00F635EE">
            <w:pPr>
              <w:rPr>
                <w:lang w:val="nb-NO"/>
              </w:rPr>
            </w:pPr>
            <w:r w:rsidRPr="005424B3">
              <w:rPr>
                <w:lang w:val="de-DE"/>
              </w:rPr>
              <w:t xml:space="preserve">Học sinh lắng nghe và ghi chép những nội dung cần thiết. </w:t>
            </w:r>
            <w:r w:rsidRPr="005424B3">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D46C0A9" w14:textId="77777777" w:rsidR="00B021D7" w:rsidRPr="005424B3" w:rsidRDefault="00B021D7" w:rsidP="00F635EE">
            <w:pPr>
              <w:jc w:val="center"/>
              <w:rPr>
                <w:lang w:val="nb-NO"/>
              </w:rPr>
            </w:pPr>
          </w:p>
          <w:p w14:paraId="1E5A0669" w14:textId="31C68038" w:rsidR="00B021D7" w:rsidRPr="005424B3" w:rsidRDefault="00511F7D" w:rsidP="00F635EE">
            <w:pPr>
              <w:jc w:val="center"/>
              <w:rPr>
                <w:lang w:val="nb-NO"/>
              </w:rPr>
            </w:pPr>
            <w:r>
              <w:rPr>
                <w:lang w:val="pt-BR"/>
              </w:rPr>
              <w:t>20</w:t>
            </w:r>
            <w:r w:rsidR="00B021D7" w:rsidRPr="005424B3">
              <w:rPr>
                <w:lang w:val="pt-BR"/>
              </w:rPr>
              <w:t xml:space="preserve"> phút</w:t>
            </w:r>
          </w:p>
        </w:tc>
      </w:tr>
      <w:tr w:rsidR="00B021D7" w:rsidRPr="005424B3" w14:paraId="53DBC761"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76C6F81D" w14:textId="77777777" w:rsidR="00B021D7" w:rsidRPr="005424B3" w:rsidRDefault="00B021D7" w:rsidP="00F635EE">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A296BCB" w14:textId="77777777" w:rsidR="00B021D7" w:rsidRPr="005424B3" w:rsidRDefault="00B021D7" w:rsidP="00F635EE">
            <w:pPr>
              <w:rPr>
                <w:b/>
                <w:bCs/>
                <w:u w:val="single"/>
                <w:lang w:val="pt-BR"/>
              </w:rPr>
            </w:pPr>
            <w:r w:rsidRPr="005424B3">
              <w:rPr>
                <w:b/>
                <w:bCs/>
                <w:u w:val="single"/>
                <w:lang w:val="pt-BR"/>
              </w:rPr>
              <w:t>Hướng dẫn tự học</w:t>
            </w:r>
          </w:p>
          <w:p w14:paraId="08782D5C" w14:textId="2C6B25B9" w:rsidR="00B021D7" w:rsidRPr="005424B3" w:rsidRDefault="000A4C28" w:rsidP="000A4C28">
            <w:pPr>
              <w:rPr>
                <w:bCs/>
                <w:u w:val="single"/>
                <w:lang w:val="nb-NO"/>
              </w:rPr>
            </w:pPr>
            <w:r w:rsidRPr="005424B3">
              <w:rPr>
                <w:lang w:val="pt-BR"/>
              </w:rPr>
              <w:t>bài tập GT</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570D3CE" w14:textId="77777777" w:rsidR="00B021D7" w:rsidRPr="005424B3" w:rsidRDefault="00B021D7" w:rsidP="00F635EE">
            <w:pPr>
              <w:rPr>
                <w:lang w:val="pt-BR"/>
              </w:rPr>
            </w:pPr>
          </w:p>
          <w:p w14:paraId="547A2DD9" w14:textId="77777777" w:rsidR="00B021D7" w:rsidRPr="005424B3" w:rsidRDefault="00B021D7" w:rsidP="00F635EE">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E3DB785" w14:textId="77777777" w:rsidR="00B021D7" w:rsidRPr="005424B3" w:rsidRDefault="00B021D7" w:rsidP="00F635EE">
            <w:pPr>
              <w:rPr>
                <w:lang w:val="de-DE"/>
              </w:rPr>
            </w:pPr>
          </w:p>
          <w:p w14:paraId="50B6536A" w14:textId="1F2E80E2" w:rsidR="00B021D7" w:rsidRPr="005424B3" w:rsidRDefault="00B021D7" w:rsidP="000A4C28">
            <w:pPr>
              <w:rPr>
                <w:lang w:val="pt-BR"/>
              </w:rPr>
            </w:pPr>
            <w:r w:rsidRPr="005424B3">
              <w:rPr>
                <w:lang w:val="pt-BR"/>
              </w:rPr>
              <w:t>Học sinh giải bài tập, tự nghiên cứu nội dung mới trước.</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DAAEB23" w14:textId="77777777" w:rsidR="00B021D7" w:rsidRPr="005424B3" w:rsidRDefault="00B021D7" w:rsidP="00F635EE">
            <w:pPr>
              <w:jc w:val="center"/>
              <w:rPr>
                <w:lang w:val="pt-BR"/>
              </w:rPr>
            </w:pPr>
          </w:p>
          <w:p w14:paraId="210B918E" w14:textId="2731C2AE" w:rsidR="00B021D7" w:rsidRPr="005424B3" w:rsidRDefault="00511F7D" w:rsidP="00F635EE">
            <w:pPr>
              <w:jc w:val="center"/>
              <w:rPr>
                <w:lang w:val="pt-BR"/>
              </w:rPr>
            </w:pPr>
            <w:r>
              <w:rPr>
                <w:lang w:val="pt-BR"/>
              </w:rPr>
              <w:t xml:space="preserve">10 </w:t>
            </w:r>
            <w:r w:rsidR="00B021D7" w:rsidRPr="005424B3">
              <w:rPr>
                <w:lang w:val="pt-BR"/>
              </w:rPr>
              <w:t>phút</w:t>
            </w:r>
          </w:p>
        </w:tc>
      </w:tr>
    </w:tbl>
    <w:p w14:paraId="317CC96D" w14:textId="77777777" w:rsidR="00B021D7" w:rsidRPr="005424B3" w:rsidRDefault="00B021D7" w:rsidP="00B021D7">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B021D7" w:rsidRPr="005424B3" w14:paraId="263C2DFB" w14:textId="77777777" w:rsidTr="00F635EE">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B4837BC" w14:textId="77777777" w:rsidR="00B021D7" w:rsidRPr="005424B3" w:rsidRDefault="00B021D7" w:rsidP="00F635EE">
            <w:pPr>
              <w:rPr>
                <w:u w:val="single"/>
                <w:lang w:val="pt-BR"/>
              </w:rPr>
            </w:pPr>
          </w:p>
          <w:p w14:paraId="3C8EF8AB" w14:textId="77777777" w:rsidR="00B021D7" w:rsidRPr="005424B3" w:rsidRDefault="00B021D7" w:rsidP="00F635EE">
            <w:pPr>
              <w:rPr>
                <w:u w:val="single"/>
                <w:lang w:val="pt-BR"/>
              </w:rPr>
            </w:pPr>
          </w:p>
          <w:p w14:paraId="53E69C00" w14:textId="77777777" w:rsidR="00B021D7" w:rsidRPr="005424B3" w:rsidRDefault="00B021D7" w:rsidP="00F635EE">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50FB8AB5" w14:textId="50D08A31" w:rsidR="00B021D7" w:rsidRPr="005424B3" w:rsidRDefault="00B021D7" w:rsidP="00F635EE">
            <w:pPr>
              <w:jc w:val="both"/>
            </w:pPr>
            <w:r w:rsidRPr="005424B3">
              <w:t xml:space="preserve">1. </w:t>
            </w:r>
            <w:r w:rsidR="00511F7D">
              <w:rPr>
                <w:i/>
                <w:iCs/>
              </w:rPr>
              <w:t>Giáo trình hóa học 2</w:t>
            </w:r>
            <w:r w:rsidRPr="005424B3">
              <w:rPr>
                <w:i/>
                <w:iCs/>
              </w:rPr>
              <w:t xml:space="preserve">, </w:t>
            </w:r>
            <w:r w:rsidRPr="005424B3">
              <w:t>Trường CĐ lý tự trọng Tp. HCM, năm 2018.</w:t>
            </w:r>
          </w:p>
          <w:p w14:paraId="5D05325F" w14:textId="24B5D1FB" w:rsidR="00B021D7" w:rsidRPr="005424B3" w:rsidRDefault="00B021D7" w:rsidP="00F635EE">
            <w:pPr>
              <w:jc w:val="both"/>
            </w:pPr>
            <w:r w:rsidRPr="005424B3">
              <w:t xml:space="preserve">2. </w:t>
            </w:r>
            <w:r w:rsidRPr="005424B3">
              <w:rPr>
                <w:lang w:val="vi-VN"/>
              </w:rPr>
              <w:t>Nguyễn Xuân Trường</w:t>
            </w:r>
            <w:r w:rsidRPr="005424B3">
              <w:t xml:space="preserve">, </w:t>
            </w:r>
            <w:r w:rsidR="00511F7D">
              <w:rPr>
                <w:i/>
                <w:iCs/>
              </w:rPr>
              <w:t>Hóa học 11</w:t>
            </w:r>
            <w:r w:rsidRPr="005424B3">
              <w:rPr>
                <w:i/>
                <w:iCs/>
              </w:rPr>
              <w:t xml:space="preserve">, </w:t>
            </w:r>
            <w:r w:rsidRPr="005424B3">
              <w:rPr>
                <w:lang w:val="vi-VN"/>
              </w:rPr>
              <w:t>NXB Giáo dục Việt Nam</w:t>
            </w:r>
            <w:r w:rsidRPr="005424B3">
              <w:t>, năm 2015.</w:t>
            </w:r>
          </w:p>
          <w:p w14:paraId="2B6A4094" w14:textId="5690815A" w:rsidR="00B021D7" w:rsidRPr="005424B3" w:rsidRDefault="00B021D7" w:rsidP="00F635EE">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00511F7D">
              <w:t>11</w:t>
            </w:r>
            <w:r w:rsidRPr="005424B3">
              <w:t xml:space="preserve">, </w:t>
            </w:r>
            <w:r w:rsidRPr="005424B3">
              <w:rPr>
                <w:lang w:val="vi-VN"/>
              </w:rPr>
              <w:t>NXB Giáo dục Việt Nam</w:t>
            </w:r>
            <w:r w:rsidRPr="005424B3">
              <w:t>, năm 2015.</w:t>
            </w:r>
          </w:p>
        </w:tc>
      </w:tr>
      <w:tr w:rsidR="00B021D7" w:rsidRPr="005424B3" w14:paraId="4AD22BE8" w14:textId="77777777" w:rsidTr="00F63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6DBCC335" w14:textId="77777777" w:rsidR="00B021D7" w:rsidRPr="005424B3" w:rsidRDefault="00B021D7" w:rsidP="00F635EE">
            <w:pPr>
              <w:rPr>
                <w:lang w:val="pt-BR"/>
              </w:rPr>
            </w:pPr>
          </w:p>
          <w:p w14:paraId="7D99BDF6" w14:textId="77777777" w:rsidR="00B021D7" w:rsidRPr="005424B3" w:rsidRDefault="00B021D7" w:rsidP="00F635EE">
            <w:pPr>
              <w:jc w:val="center"/>
              <w:rPr>
                <w:b/>
                <w:bCs/>
                <w:lang w:val="pt-BR"/>
              </w:rPr>
            </w:pPr>
            <w:r w:rsidRPr="005424B3">
              <w:rPr>
                <w:b/>
                <w:bCs/>
                <w:lang w:val="pt-BR"/>
              </w:rPr>
              <w:t>Trưởng tổ môn</w:t>
            </w:r>
          </w:p>
          <w:p w14:paraId="3D34DB0A" w14:textId="77777777" w:rsidR="000A4C28" w:rsidRPr="005424B3" w:rsidRDefault="000A4C28" w:rsidP="00F635EE">
            <w:pPr>
              <w:jc w:val="center"/>
              <w:rPr>
                <w:b/>
                <w:bCs/>
                <w:lang w:val="pt-BR"/>
              </w:rPr>
            </w:pPr>
          </w:p>
          <w:p w14:paraId="2FC3D9F0" w14:textId="77777777" w:rsidR="000A4C28" w:rsidRDefault="000A4C28" w:rsidP="00F635EE">
            <w:pPr>
              <w:jc w:val="center"/>
              <w:rPr>
                <w:b/>
                <w:bCs/>
                <w:lang w:val="pt-BR"/>
              </w:rPr>
            </w:pPr>
          </w:p>
          <w:p w14:paraId="6B524D7E" w14:textId="77777777" w:rsidR="00511F7D" w:rsidRDefault="00511F7D" w:rsidP="00F635EE">
            <w:pPr>
              <w:jc w:val="center"/>
              <w:rPr>
                <w:b/>
                <w:bCs/>
                <w:lang w:val="pt-BR"/>
              </w:rPr>
            </w:pPr>
          </w:p>
          <w:p w14:paraId="4F73D6DB" w14:textId="77777777" w:rsidR="00511F7D" w:rsidRPr="005424B3" w:rsidRDefault="00511F7D" w:rsidP="00F635EE">
            <w:pPr>
              <w:jc w:val="center"/>
              <w:rPr>
                <w:b/>
                <w:bCs/>
                <w:lang w:val="pt-BR"/>
              </w:rPr>
            </w:pPr>
          </w:p>
          <w:p w14:paraId="078C94B9" w14:textId="77777777" w:rsidR="000A4C28" w:rsidRPr="005424B3" w:rsidRDefault="000A4C28" w:rsidP="00F635EE">
            <w:pPr>
              <w:jc w:val="center"/>
              <w:rPr>
                <w:b/>
                <w:bCs/>
                <w:lang w:val="pt-BR"/>
              </w:rPr>
            </w:pPr>
          </w:p>
          <w:p w14:paraId="43C5FB42" w14:textId="23382D76" w:rsidR="00B021D7" w:rsidRPr="005424B3" w:rsidRDefault="00B021D7" w:rsidP="000A4C28">
            <w:pPr>
              <w:jc w:val="center"/>
              <w:rPr>
                <w:b/>
                <w:bCs/>
                <w:lang w:val="pt-BR"/>
              </w:rPr>
            </w:pPr>
            <w:r w:rsidRPr="005424B3">
              <w:rPr>
                <w:b/>
                <w:bCs/>
                <w:lang w:val="vi-VN"/>
              </w:rPr>
              <w:t xml:space="preserve">   </w:t>
            </w:r>
            <w:r w:rsidRPr="005424B3">
              <w:rPr>
                <w:b/>
                <w:bCs/>
                <w:lang w:val="pt-BR"/>
              </w:rPr>
              <w:t>Nguyễn Thị Huyền Nga</w:t>
            </w:r>
          </w:p>
        </w:tc>
        <w:tc>
          <w:tcPr>
            <w:tcW w:w="6205" w:type="dxa"/>
            <w:shd w:val="clear" w:color="auto" w:fill="auto"/>
          </w:tcPr>
          <w:p w14:paraId="1D44FBA7" w14:textId="77777777" w:rsidR="00B021D7" w:rsidRPr="005424B3" w:rsidRDefault="00B021D7" w:rsidP="00F635EE">
            <w:pPr>
              <w:rPr>
                <w:lang w:val="pt-BR"/>
              </w:rPr>
            </w:pPr>
          </w:p>
          <w:p w14:paraId="7A7705FD" w14:textId="77777777" w:rsidR="00B021D7" w:rsidRPr="005424B3" w:rsidRDefault="00B021D7" w:rsidP="00F635EE">
            <w:pPr>
              <w:ind w:left="1420"/>
              <w:rPr>
                <w:i/>
                <w:lang w:val="pt-BR"/>
              </w:rPr>
            </w:pPr>
            <w:r w:rsidRPr="005424B3">
              <w:rPr>
                <w:i/>
                <w:lang w:val="pt-BR"/>
              </w:rPr>
              <w:t xml:space="preserve">Tp. Hồ Chí Minh, ngày      tháng      năm 20 </w:t>
            </w:r>
          </w:p>
          <w:p w14:paraId="432DB053" w14:textId="77777777" w:rsidR="00B021D7" w:rsidRPr="005424B3" w:rsidRDefault="00B021D7" w:rsidP="00F635EE">
            <w:pPr>
              <w:jc w:val="center"/>
              <w:rPr>
                <w:lang w:val="pt-BR"/>
              </w:rPr>
            </w:pPr>
            <w:r w:rsidRPr="005424B3">
              <w:rPr>
                <w:b/>
                <w:lang w:val="pt-BR"/>
              </w:rPr>
              <w:t>Giảng viên</w:t>
            </w:r>
          </w:p>
        </w:tc>
      </w:tr>
    </w:tbl>
    <w:p w14:paraId="03AD1CD8" w14:textId="77777777" w:rsidR="000A4C28" w:rsidRPr="005424B3" w:rsidRDefault="000A4C28">
      <w:r w:rsidRPr="005424B3">
        <w:br w:type="page"/>
      </w:r>
    </w:p>
    <w:p w14:paraId="3EE2D4BA" w14:textId="77777777" w:rsidR="00B021D7" w:rsidRPr="005424B3" w:rsidRDefault="00B021D7"/>
    <w:tbl>
      <w:tblPr>
        <w:tblW w:w="10490" w:type="dxa"/>
        <w:tblInd w:w="108" w:type="dxa"/>
        <w:tblLook w:val="01E0" w:firstRow="1" w:lastRow="1" w:firstColumn="1" w:lastColumn="1" w:noHBand="0" w:noVBand="0"/>
      </w:tblPr>
      <w:tblGrid>
        <w:gridCol w:w="4500"/>
        <w:gridCol w:w="5990"/>
      </w:tblGrid>
      <w:tr w:rsidR="00B021D7" w:rsidRPr="005424B3" w14:paraId="22B73507" w14:textId="77777777" w:rsidTr="001B6E16">
        <w:tc>
          <w:tcPr>
            <w:tcW w:w="4500" w:type="dxa"/>
            <w:shd w:val="clear" w:color="auto" w:fill="auto"/>
          </w:tcPr>
          <w:p w14:paraId="306374A2" w14:textId="01456E3B" w:rsidR="00B021D7" w:rsidRPr="005424B3" w:rsidRDefault="00B021D7" w:rsidP="00F635EE">
            <w:pPr>
              <w:rPr>
                <w:lang w:val="pt-BR"/>
              </w:rPr>
            </w:pPr>
            <w:r w:rsidRPr="005424B3">
              <w:br w:type="page"/>
            </w:r>
            <w:r w:rsidR="00511F7D">
              <w:rPr>
                <w:lang w:val="pt-BR"/>
              </w:rPr>
              <w:t>Giáo án số:  1</w:t>
            </w:r>
            <w:r w:rsidRPr="005424B3">
              <w:rPr>
                <w:lang w:val="pt-BR"/>
              </w:rPr>
              <w:t>1</w:t>
            </w:r>
          </w:p>
        </w:tc>
        <w:tc>
          <w:tcPr>
            <w:tcW w:w="5990" w:type="dxa"/>
            <w:shd w:val="clear" w:color="auto" w:fill="auto"/>
          </w:tcPr>
          <w:p w14:paraId="727E454A" w14:textId="294E2AEE" w:rsidR="00B021D7" w:rsidRPr="005424B3" w:rsidRDefault="00B021D7" w:rsidP="00F635EE">
            <w:r w:rsidRPr="005424B3">
              <w:t xml:space="preserve">Thời gian thực hiện: </w:t>
            </w:r>
            <w:r w:rsidR="00407B8E">
              <w:t xml:space="preserve">3 </w:t>
            </w:r>
            <w:r w:rsidRPr="005424B3">
              <w:t>tiết</w:t>
            </w:r>
          </w:p>
          <w:p w14:paraId="60E9ACDB" w14:textId="77777777" w:rsidR="001B6E16" w:rsidRPr="005424B3" w:rsidRDefault="00B021D7" w:rsidP="001B6E16">
            <w:pPr>
              <w:tabs>
                <w:tab w:val="right" w:leader="dot" w:pos="3331"/>
              </w:tabs>
            </w:pPr>
            <w:r w:rsidRPr="005424B3">
              <w:t xml:space="preserve">Tên chương: </w:t>
            </w:r>
            <w:r w:rsidR="001B6E16" w:rsidRPr="005424B3">
              <w:rPr>
                <w:b/>
                <w:bCs/>
              </w:rPr>
              <w:t xml:space="preserve">CHƯƠNG VIII : </w:t>
            </w:r>
            <w:r w:rsidR="001B6E16" w:rsidRPr="005424B3">
              <w:rPr>
                <w:b/>
                <w:lang w:val="pt-BR"/>
              </w:rPr>
              <w:t>NITƠ – PHOTPHO</w:t>
            </w:r>
          </w:p>
          <w:p w14:paraId="1AF177F9" w14:textId="316092BA" w:rsidR="00B021D7" w:rsidRPr="005424B3" w:rsidRDefault="00B021D7" w:rsidP="00F635EE">
            <w:r w:rsidRPr="005424B3">
              <w:t xml:space="preserve">Thực hiện ngày                  tháng                 năm 20 </w:t>
            </w:r>
          </w:p>
          <w:p w14:paraId="3C945CC1" w14:textId="77777777" w:rsidR="00B021D7" w:rsidRPr="005424B3" w:rsidRDefault="00B021D7" w:rsidP="00F635EE">
            <w:r w:rsidRPr="005424B3">
              <w:t xml:space="preserve"> </w:t>
            </w:r>
          </w:p>
        </w:tc>
      </w:tr>
    </w:tbl>
    <w:p w14:paraId="697A0A02" w14:textId="0B937F16" w:rsidR="00B021D7" w:rsidRPr="005424B3" w:rsidRDefault="00B021D7" w:rsidP="00B021D7">
      <w:pPr>
        <w:rPr>
          <w:lang w:val="it-IT"/>
        </w:rPr>
      </w:pPr>
      <w:r w:rsidRPr="005424B3">
        <w:rPr>
          <w:lang w:val="it-IT"/>
        </w:rPr>
        <w:t xml:space="preserve">Tên bài: </w:t>
      </w:r>
      <w:r w:rsidRPr="005424B3">
        <w:rPr>
          <w:lang w:val="it-IT"/>
        </w:rPr>
        <w:tab/>
      </w:r>
      <w:r w:rsidRPr="005424B3">
        <w:rPr>
          <w:lang w:val="it-IT"/>
        </w:rPr>
        <w:tab/>
      </w:r>
      <w:r w:rsidR="001B6E16" w:rsidRPr="005424B3">
        <w:rPr>
          <w:b/>
          <w:i/>
        </w:rPr>
        <w:t>Bài 28</w:t>
      </w:r>
      <w:r w:rsidR="001B6E16" w:rsidRPr="005424B3">
        <w:rPr>
          <w:b/>
          <w:lang w:val="pt-BR"/>
        </w:rPr>
        <w:t xml:space="preserve"> AMONIAC VÀ MUỐI AMONI</w:t>
      </w:r>
      <w:r w:rsidRPr="005424B3">
        <w:rPr>
          <w:b/>
          <w:i/>
        </w:rPr>
        <w:t xml:space="preserve">:  </w:t>
      </w:r>
    </w:p>
    <w:p w14:paraId="09DEDEF9" w14:textId="77777777" w:rsidR="00B021D7" w:rsidRPr="005424B3" w:rsidRDefault="00B021D7" w:rsidP="00B021D7">
      <w:pPr>
        <w:rPr>
          <w:b/>
          <w:u w:val="single"/>
          <w:lang w:val="it-IT"/>
        </w:rPr>
      </w:pPr>
      <w:r w:rsidRPr="005424B3">
        <w:rPr>
          <w:b/>
          <w:u w:val="single"/>
          <w:lang w:val="it-IT"/>
        </w:rPr>
        <w:t xml:space="preserve">Mục tiêu của bài: </w:t>
      </w:r>
    </w:p>
    <w:p w14:paraId="461CADAE" w14:textId="77777777" w:rsidR="00B021D7" w:rsidRPr="005424B3" w:rsidRDefault="00B021D7" w:rsidP="00B021D7">
      <w:pPr>
        <w:rPr>
          <w:b/>
          <w:lang w:val="it-IT"/>
        </w:rPr>
      </w:pPr>
      <w:r w:rsidRPr="005424B3">
        <w:rPr>
          <w:lang w:val="it-IT"/>
        </w:rPr>
        <w:t xml:space="preserve">Sau khi học xong bài này người học có khả năng: </w:t>
      </w:r>
    </w:p>
    <w:p w14:paraId="441A13B3" w14:textId="77777777" w:rsidR="001B6E16" w:rsidRPr="005424B3" w:rsidRDefault="001B6E16" w:rsidP="001B6E16">
      <w:pPr>
        <w:spacing w:before="20" w:after="20" w:line="223" w:lineRule="auto"/>
        <w:rPr>
          <w:b/>
        </w:rPr>
      </w:pPr>
      <w:r w:rsidRPr="005424B3">
        <w:rPr>
          <w:b/>
        </w:rPr>
        <w:t>1.</w:t>
      </w:r>
      <w:r w:rsidRPr="005424B3">
        <w:rPr>
          <w:b/>
          <w:u w:val="single"/>
        </w:rPr>
        <w:t>Kiến thức</w:t>
      </w:r>
      <w:r w:rsidRPr="005424B3">
        <w:rPr>
          <w:b/>
        </w:rPr>
        <w:t>:</w:t>
      </w:r>
    </w:p>
    <w:p w14:paraId="3772A28E" w14:textId="3CF0093F" w:rsidR="001B6E16" w:rsidRPr="005424B3" w:rsidRDefault="001B6E16" w:rsidP="001B6E16">
      <w:pPr>
        <w:spacing w:before="20"/>
        <w:jc w:val="both"/>
      </w:pPr>
      <w:r w:rsidRPr="005424B3">
        <w:t>Cấu tạo phân tử, tính chất vật lí, ứng dụng chính, amoniac</w:t>
      </w:r>
    </w:p>
    <w:p w14:paraId="43D2E3F9" w14:textId="4F600C55" w:rsidR="001B6E16" w:rsidRPr="005424B3" w:rsidRDefault="001B6E16" w:rsidP="001B6E16">
      <w:pPr>
        <w:spacing w:before="20"/>
        <w:jc w:val="both"/>
      </w:pPr>
      <w:r w:rsidRPr="005424B3">
        <w:t>Tính chất hoá học của amoniac: Tính bazơ yếu và tính khử</w:t>
      </w:r>
    </w:p>
    <w:p w14:paraId="0C809EC1" w14:textId="77777777" w:rsidR="001B6E16" w:rsidRPr="005424B3" w:rsidRDefault="001B6E16" w:rsidP="001B6E16">
      <w:pPr>
        <w:rPr>
          <w:b/>
        </w:rPr>
      </w:pPr>
      <w:r w:rsidRPr="005424B3">
        <w:rPr>
          <w:b/>
        </w:rPr>
        <w:t>2.</w:t>
      </w:r>
      <w:r w:rsidRPr="005424B3">
        <w:rPr>
          <w:b/>
          <w:u w:val="single"/>
        </w:rPr>
        <w:t>Kĩ năng</w:t>
      </w:r>
      <w:r w:rsidRPr="005424B3">
        <w:rPr>
          <w:b/>
        </w:rPr>
        <w:t xml:space="preserve">: </w:t>
      </w:r>
    </w:p>
    <w:p w14:paraId="3D56F6AE" w14:textId="79822638" w:rsidR="001B6E16" w:rsidRPr="005424B3" w:rsidRDefault="001B6E16" w:rsidP="001B6E16">
      <w:pPr>
        <w:spacing w:before="20"/>
        <w:ind w:firstLine="420"/>
      </w:pPr>
      <w:r w:rsidRPr="005424B3">
        <w:rPr>
          <w:b/>
          <w:bCs/>
        </w:rPr>
        <w:t xml:space="preserve">- </w:t>
      </w:r>
      <w:r w:rsidRPr="005424B3">
        <w:t>Dự đoán tính chất hóa học, kiểm tra bằng thí nghiệm và kết luận</w:t>
      </w:r>
    </w:p>
    <w:p w14:paraId="4C423D43" w14:textId="24D8239A" w:rsidR="001B6E16" w:rsidRPr="005424B3" w:rsidRDefault="001B6E16" w:rsidP="001B6E16">
      <w:pPr>
        <w:spacing w:before="20"/>
        <w:ind w:firstLine="420"/>
        <w:jc w:val="both"/>
      </w:pPr>
      <w:r w:rsidRPr="005424B3">
        <w:t>- Quan sát thí nghiệm hoặc hình ảnh..., rút ra được nhận xét về tính chất vật lí</w:t>
      </w:r>
    </w:p>
    <w:p w14:paraId="24351B31" w14:textId="77777777" w:rsidR="001B6E16" w:rsidRPr="005424B3" w:rsidRDefault="001B6E16" w:rsidP="001B6E16">
      <w:pPr>
        <w:spacing w:before="20"/>
        <w:ind w:firstLine="420"/>
        <w:jc w:val="both"/>
      </w:pPr>
      <w:r w:rsidRPr="005424B3">
        <w:t>- Viết được các PTHH dạng phân tử hoặc ion rút gọn.</w:t>
      </w:r>
    </w:p>
    <w:p w14:paraId="36F8358C" w14:textId="77777777" w:rsidR="001B6E16" w:rsidRPr="005424B3" w:rsidRDefault="001B6E16" w:rsidP="001B6E16">
      <w:pPr>
        <w:rPr>
          <w:vertAlign w:val="subscript"/>
        </w:rPr>
      </w:pPr>
      <w:r w:rsidRPr="005424B3">
        <w:rPr>
          <w:b/>
        </w:rPr>
        <w:t>3.</w:t>
      </w:r>
      <w:r w:rsidRPr="005424B3">
        <w:rPr>
          <w:b/>
          <w:u w:val="single"/>
        </w:rPr>
        <w:t>Thái độ</w:t>
      </w:r>
      <w:r w:rsidRPr="005424B3">
        <w:rPr>
          <w:b/>
        </w:rPr>
        <w:t xml:space="preserve">: </w:t>
      </w:r>
      <w:r w:rsidRPr="005424B3">
        <w:t>Nhận biết được NH</w:t>
      </w:r>
      <w:r w:rsidRPr="005424B3">
        <w:rPr>
          <w:vertAlign w:val="subscript"/>
        </w:rPr>
        <w:t>3</w:t>
      </w:r>
      <w:r w:rsidRPr="005424B3">
        <w:t xml:space="preserve"> có trong môi trường, có ý thức giữ gìn vệ sinh để giữ bầu kk và nguồn nước trong sạch không bị ô nhiễm bởi NH</w:t>
      </w:r>
      <w:r w:rsidRPr="005424B3">
        <w:rPr>
          <w:vertAlign w:val="subscript"/>
        </w:rPr>
        <w:t>3</w:t>
      </w:r>
    </w:p>
    <w:p w14:paraId="4EE44445" w14:textId="77777777" w:rsidR="00B021D7" w:rsidRPr="005424B3" w:rsidRDefault="00B021D7" w:rsidP="00B021D7">
      <w:pPr>
        <w:rPr>
          <w:b/>
          <w:lang w:val="it-IT"/>
        </w:rPr>
      </w:pPr>
      <w:r w:rsidRPr="005424B3">
        <w:rPr>
          <w:b/>
          <w:lang w:val="it-IT"/>
        </w:rPr>
        <w:t>Đồ dùng và phương tiện dạy học:</w:t>
      </w:r>
    </w:p>
    <w:p w14:paraId="261BDC98" w14:textId="77777777" w:rsidR="00B021D7" w:rsidRPr="005424B3" w:rsidRDefault="00B021D7" w:rsidP="00B021D7">
      <w:pPr>
        <w:rPr>
          <w:lang w:val="it-IT"/>
        </w:rPr>
      </w:pPr>
      <w:r w:rsidRPr="005424B3">
        <w:rPr>
          <w:lang w:val="it-IT"/>
        </w:rPr>
        <w:t>Máy chiếu, màn ảnh, máy tính, bảng, phấn.</w:t>
      </w:r>
    </w:p>
    <w:p w14:paraId="15EA6F50" w14:textId="77777777" w:rsidR="00B021D7" w:rsidRPr="005424B3" w:rsidRDefault="00B021D7" w:rsidP="00B021D7">
      <w:pPr>
        <w:rPr>
          <w:lang w:val="it-IT"/>
        </w:rPr>
      </w:pPr>
      <w:r w:rsidRPr="005424B3">
        <w:rPr>
          <w:b/>
          <w:lang w:val="it-IT"/>
        </w:rPr>
        <w:t xml:space="preserve">I. Ổn định lớp học:                                                 </w:t>
      </w:r>
      <w:r w:rsidRPr="005424B3">
        <w:rPr>
          <w:lang w:val="it-IT"/>
        </w:rPr>
        <w:t>Thời gian:  05 phút.</w:t>
      </w:r>
    </w:p>
    <w:p w14:paraId="5DBD1D76" w14:textId="77777777" w:rsidR="00B021D7" w:rsidRPr="005424B3" w:rsidRDefault="00B021D7" w:rsidP="00B021D7">
      <w:pPr>
        <w:rPr>
          <w:lang w:val="it-IT"/>
        </w:rPr>
      </w:pPr>
      <w:r w:rsidRPr="005424B3">
        <w:rPr>
          <w:lang w:val="it-IT"/>
        </w:rPr>
        <w:t>Số học sinh vắng:…………Tên:……………………………………………………..................................</w:t>
      </w:r>
    </w:p>
    <w:p w14:paraId="3B202A0F" w14:textId="77777777" w:rsidR="00B021D7" w:rsidRPr="005424B3" w:rsidRDefault="00B021D7" w:rsidP="00B021D7">
      <w:pPr>
        <w:rPr>
          <w:lang w:val="it-IT"/>
        </w:rPr>
      </w:pPr>
      <w:r w:rsidRPr="005424B3">
        <w:rPr>
          <w:lang w:val="it-IT"/>
        </w:rPr>
        <w:t>......................................................................................................................................................................</w:t>
      </w:r>
    </w:p>
    <w:p w14:paraId="5BFA5465" w14:textId="77777777" w:rsidR="00B021D7" w:rsidRPr="005424B3" w:rsidRDefault="00B021D7" w:rsidP="00B021D7">
      <w:pPr>
        <w:rPr>
          <w:b/>
          <w:lang w:val="sv-SE"/>
        </w:rPr>
      </w:pPr>
      <w:r w:rsidRPr="005424B3">
        <w:rPr>
          <w:b/>
          <w:lang w:val="sv-SE"/>
        </w:rPr>
        <w:t>II. Thực hiện bài học:</w:t>
      </w:r>
    </w:p>
    <w:p w14:paraId="2D848374" w14:textId="77777777" w:rsidR="00B021D7" w:rsidRPr="005424B3" w:rsidRDefault="00B021D7" w:rsidP="00B021D7">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B021D7" w:rsidRPr="005424B3" w14:paraId="3B6F0443" w14:textId="77777777" w:rsidTr="00F635EE">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B3CE09" w14:textId="77777777" w:rsidR="00B021D7" w:rsidRPr="005424B3" w:rsidRDefault="00B021D7" w:rsidP="00F635EE">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F40164" w14:textId="77777777" w:rsidR="00B021D7" w:rsidRPr="005424B3" w:rsidRDefault="00B021D7" w:rsidP="00F635EE">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6362B" w14:textId="77777777" w:rsidR="00B021D7" w:rsidRPr="005424B3" w:rsidRDefault="00B021D7" w:rsidP="00F635EE">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B8C51F" w14:textId="77777777" w:rsidR="00B021D7" w:rsidRPr="005424B3" w:rsidRDefault="00B021D7" w:rsidP="00F635EE">
            <w:pPr>
              <w:jc w:val="center"/>
              <w:rPr>
                <w:lang w:val="de-DE"/>
              </w:rPr>
            </w:pPr>
            <w:r w:rsidRPr="005424B3">
              <w:rPr>
                <w:lang w:val="de-DE"/>
              </w:rPr>
              <w:t>Thời gian</w:t>
            </w:r>
          </w:p>
        </w:tc>
      </w:tr>
      <w:tr w:rsidR="00B021D7" w:rsidRPr="005424B3" w14:paraId="55742261" w14:textId="77777777" w:rsidTr="00F635EE">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035B8D" w14:textId="77777777" w:rsidR="00B021D7" w:rsidRPr="005424B3" w:rsidRDefault="00B021D7" w:rsidP="00F635EE">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DC088F" w14:textId="77777777" w:rsidR="00B021D7" w:rsidRPr="005424B3" w:rsidRDefault="00B021D7" w:rsidP="00F635EE">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38415C12"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3E75FDA0"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8FA9DB" w14:textId="77777777" w:rsidR="00B021D7" w:rsidRPr="005424B3" w:rsidRDefault="00B021D7" w:rsidP="00F635EE">
            <w:pPr>
              <w:jc w:val="center"/>
              <w:rPr>
                <w:lang w:val="de-DE"/>
              </w:rPr>
            </w:pPr>
          </w:p>
        </w:tc>
      </w:tr>
      <w:tr w:rsidR="00B021D7" w:rsidRPr="005424B3" w14:paraId="730494F3"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6357CBB0" w14:textId="77777777" w:rsidR="00B021D7" w:rsidRPr="005424B3" w:rsidRDefault="00B021D7" w:rsidP="00F635EE">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A2E00B8" w14:textId="77777777" w:rsidR="00B021D7" w:rsidRPr="005424B3" w:rsidRDefault="00B021D7" w:rsidP="00F635EE">
            <w:pPr>
              <w:rPr>
                <w:lang w:val="de-DE"/>
              </w:rPr>
            </w:pPr>
            <w:r w:rsidRPr="005424B3">
              <w:rPr>
                <w:b/>
                <w:bCs/>
                <w:u w:val="single"/>
                <w:lang w:val="de-DE"/>
              </w:rPr>
              <w:t>Dẫn nhập</w:t>
            </w:r>
          </w:p>
          <w:p w14:paraId="11DE6E42" w14:textId="12DA83AB" w:rsidR="00B021D7" w:rsidRPr="005424B3" w:rsidRDefault="001B6E16" w:rsidP="00F635EE">
            <w:pPr>
              <w:jc w:val="both"/>
              <w:rPr>
                <w:lang w:val="de-DE"/>
              </w:rPr>
            </w:pPr>
            <w:r w:rsidRPr="005424B3">
              <w:rPr>
                <w:lang w:val="de-DE"/>
              </w:rPr>
              <w:t>amoniac trong tự nhiên</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1EDA748" w14:textId="47037405" w:rsidR="00B021D7" w:rsidRPr="005424B3" w:rsidRDefault="00B021D7" w:rsidP="006B6441">
            <w:r w:rsidRPr="005424B3">
              <w:rPr>
                <w:lang w:val="de-DE"/>
              </w:rPr>
              <w:t>- GV trình bày bằng lời.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EF4C084" w14:textId="6A86CC44" w:rsidR="00B021D7" w:rsidRPr="005424B3" w:rsidRDefault="00B021D7" w:rsidP="00F635EE">
            <w:pPr>
              <w:rPr>
                <w:lang w:val="de-DE"/>
              </w:rPr>
            </w:pPr>
            <w:r w:rsidRPr="005424B3">
              <w:rPr>
                <w:lang w:val="de-DE"/>
              </w:rPr>
              <w:t xml:space="preserve">- </w:t>
            </w:r>
            <w:r w:rsidRPr="005424B3">
              <w:rPr>
                <w:lang w:val="nb-NO"/>
              </w:rPr>
              <w:t>HS theo dõi, ghi bài và t</w:t>
            </w:r>
            <w:r w:rsidRPr="005424B3">
              <w:rPr>
                <w:lang w:val="de-DE"/>
              </w:rPr>
              <w:t>rả lời các câu hỏi.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E8A7C8B" w14:textId="77777777" w:rsidR="00B021D7" w:rsidRPr="005424B3" w:rsidRDefault="00B021D7" w:rsidP="00F635EE">
            <w:pPr>
              <w:rPr>
                <w:lang w:val="de-DE"/>
              </w:rPr>
            </w:pPr>
          </w:p>
          <w:p w14:paraId="71D8AC3F" w14:textId="2A06619B" w:rsidR="00B021D7" w:rsidRPr="005424B3" w:rsidRDefault="00511F7D" w:rsidP="00F635EE">
            <w:pPr>
              <w:jc w:val="center"/>
              <w:rPr>
                <w:lang w:val="pt-BR"/>
              </w:rPr>
            </w:pPr>
            <w:r>
              <w:rPr>
                <w:lang w:val="pt-BR"/>
              </w:rPr>
              <w:t>5</w:t>
            </w:r>
          </w:p>
          <w:p w14:paraId="2054DF3B" w14:textId="77777777" w:rsidR="00B021D7" w:rsidRPr="005424B3" w:rsidRDefault="00B021D7" w:rsidP="00F635EE">
            <w:pPr>
              <w:jc w:val="center"/>
              <w:rPr>
                <w:lang w:val="de-DE"/>
              </w:rPr>
            </w:pPr>
            <w:r w:rsidRPr="005424B3">
              <w:rPr>
                <w:lang w:val="pt-BR"/>
              </w:rPr>
              <w:t>phút</w:t>
            </w:r>
            <w:r w:rsidRPr="005424B3">
              <w:rPr>
                <w:lang w:val="de-DE"/>
              </w:rPr>
              <w:t xml:space="preserve"> </w:t>
            </w:r>
          </w:p>
        </w:tc>
      </w:tr>
      <w:tr w:rsidR="00B021D7" w:rsidRPr="005424B3" w14:paraId="1F120C23" w14:textId="77777777" w:rsidTr="00F635EE">
        <w:trPr>
          <w:trHeight w:val="1323"/>
        </w:trPr>
        <w:tc>
          <w:tcPr>
            <w:tcW w:w="540" w:type="dxa"/>
            <w:tcBorders>
              <w:top w:val="single" w:sz="4" w:space="0" w:color="auto"/>
              <w:left w:val="single" w:sz="4" w:space="0" w:color="auto"/>
              <w:right w:val="single" w:sz="4" w:space="0" w:color="auto"/>
            </w:tcBorders>
            <w:shd w:val="clear" w:color="auto" w:fill="auto"/>
          </w:tcPr>
          <w:p w14:paraId="11D3292A" w14:textId="77777777" w:rsidR="00B021D7" w:rsidRPr="005424B3" w:rsidRDefault="00B021D7" w:rsidP="00F635EE">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CDEDF89" w14:textId="77777777" w:rsidR="00B021D7" w:rsidRPr="005424B3" w:rsidRDefault="00B021D7" w:rsidP="00F635EE">
            <w:pPr>
              <w:rPr>
                <w:b/>
                <w:bCs/>
                <w:u w:val="single"/>
                <w:lang w:val="nb-NO"/>
              </w:rPr>
            </w:pPr>
            <w:r w:rsidRPr="005424B3">
              <w:rPr>
                <w:b/>
                <w:bCs/>
                <w:u w:val="single"/>
                <w:lang w:val="nb-NO"/>
              </w:rPr>
              <w:t>Giảng bài mới</w:t>
            </w:r>
          </w:p>
          <w:p w14:paraId="54CB5392" w14:textId="77777777" w:rsidR="001B6E16" w:rsidRPr="005424B3" w:rsidRDefault="001B6E16" w:rsidP="001B6E16">
            <w:pPr>
              <w:tabs>
                <w:tab w:val="left" w:pos="9360"/>
              </w:tabs>
              <w:jc w:val="both"/>
              <w:rPr>
                <w:b/>
                <w:bCs/>
                <w:u w:val="single"/>
                <w:lang w:val="pt-BR"/>
              </w:rPr>
            </w:pPr>
            <w:r w:rsidRPr="005424B3">
              <w:rPr>
                <w:b/>
                <w:lang w:val="pt-BR"/>
              </w:rPr>
              <w:t>A.</w:t>
            </w:r>
            <w:r w:rsidRPr="005424B3">
              <w:rPr>
                <w:lang w:val="pt-BR"/>
              </w:rPr>
              <w:t xml:space="preserve"> </w:t>
            </w:r>
            <w:r w:rsidRPr="005424B3">
              <w:rPr>
                <w:b/>
                <w:bCs/>
                <w:u w:val="single"/>
                <w:lang w:val="pt-BR"/>
              </w:rPr>
              <w:t xml:space="preserve"> AMONIAC </w:t>
            </w:r>
          </w:p>
          <w:p w14:paraId="1751F85C" w14:textId="77777777" w:rsidR="001B6E16" w:rsidRPr="005424B3" w:rsidRDefault="001B6E16" w:rsidP="001B6E16">
            <w:pPr>
              <w:tabs>
                <w:tab w:val="left" w:pos="9360"/>
              </w:tabs>
              <w:jc w:val="both"/>
              <w:rPr>
                <w:lang w:val="pt-BR"/>
              </w:rPr>
            </w:pPr>
            <w:r w:rsidRPr="005424B3">
              <w:rPr>
                <w:b/>
                <w:bCs/>
                <w:lang w:val="pt-BR"/>
              </w:rPr>
              <w:t>I.</w:t>
            </w:r>
            <w:r w:rsidRPr="005424B3">
              <w:rPr>
                <w:lang w:val="pt-BR"/>
              </w:rPr>
              <w:t xml:space="preserve"> </w:t>
            </w:r>
            <w:r w:rsidRPr="005424B3">
              <w:rPr>
                <w:b/>
                <w:bCs/>
                <w:u w:val="single"/>
                <w:lang w:val="pt-BR"/>
              </w:rPr>
              <w:t>Cấu tạo phân tử</w:t>
            </w:r>
            <w:r w:rsidRPr="005424B3">
              <w:rPr>
                <w:b/>
                <w:bCs/>
                <w:lang w:val="pt-BR"/>
              </w:rPr>
              <w:t>:</w:t>
            </w:r>
          </w:p>
          <w:p w14:paraId="4A54E7DF" w14:textId="77777777" w:rsidR="001B6E16" w:rsidRPr="005424B3" w:rsidRDefault="001B6E16" w:rsidP="001B6E16">
            <w:pPr>
              <w:tabs>
                <w:tab w:val="left" w:pos="9360"/>
              </w:tabs>
              <w:jc w:val="both"/>
              <w:rPr>
                <w:lang w:val="pt-BR"/>
              </w:rPr>
            </w:pPr>
            <w:r w:rsidRPr="005424B3">
              <w:rPr>
                <w:b/>
                <w:bCs/>
                <w:lang w:val="pt-BR"/>
              </w:rPr>
              <w:t xml:space="preserve">II. </w:t>
            </w:r>
            <w:r w:rsidRPr="005424B3">
              <w:rPr>
                <w:b/>
                <w:bCs/>
                <w:u w:val="single"/>
                <w:lang w:val="pt-BR"/>
              </w:rPr>
              <w:t>Tính chất vật lý</w:t>
            </w:r>
            <w:r w:rsidRPr="005424B3">
              <w:rPr>
                <w:b/>
                <w:bCs/>
                <w:lang w:val="pt-BR"/>
              </w:rPr>
              <w:t>:</w:t>
            </w:r>
          </w:p>
          <w:p w14:paraId="3AD8CBEE" w14:textId="3F836856" w:rsidR="001B6E16" w:rsidRPr="005424B3" w:rsidRDefault="001B6E16" w:rsidP="006B6441">
            <w:pPr>
              <w:tabs>
                <w:tab w:val="left" w:pos="9360"/>
              </w:tabs>
              <w:rPr>
                <w:lang w:val="pt-BR"/>
              </w:rPr>
            </w:pPr>
            <w:r w:rsidRPr="005424B3">
              <w:rPr>
                <w:lang w:val="pt-BR"/>
              </w:rPr>
              <w:t>- Là chất khí không màu, mùi khai, xốc, nhẹ hơn không khí</w:t>
            </w:r>
            <w:r w:rsidR="006B6441" w:rsidRPr="005424B3">
              <w:rPr>
                <w:lang w:val="pt-BR"/>
              </w:rPr>
              <w:t xml:space="preserve">. </w:t>
            </w:r>
            <w:r w:rsidRPr="005424B3">
              <w:rPr>
                <w:lang w:val="pt-BR"/>
              </w:rPr>
              <w:t xml:space="preserve">Tan nhiều trong nước, tạo thành dd có tính kiềm   </w:t>
            </w:r>
          </w:p>
          <w:p w14:paraId="7BCB60EA" w14:textId="77777777" w:rsidR="001B6E16" w:rsidRPr="005424B3" w:rsidRDefault="001B6E16" w:rsidP="001B6E16">
            <w:pPr>
              <w:tabs>
                <w:tab w:val="left" w:pos="9360"/>
              </w:tabs>
              <w:jc w:val="both"/>
              <w:rPr>
                <w:b/>
                <w:bCs/>
                <w:lang w:val="pt-BR"/>
              </w:rPr>
            </w:pPr>
            <w:r w:rsidRPr="005424B3">
              <w:rPr>
                <w:lang w:val="pt-BR"/>
              </w:rPr>
              <w:t xml:space="preserve"> </w:t>
            </w:r>
            <w:r w:rsidRPr="005424B3">
              <w:rPr>
                <w:b/>
                <w:bCs/>
                <w:lang w:val="pt-BR"/>
              </w:rPr>
              <w:t xml:space="preserve">III. </w:t>
            </w:r>
            <w:r w:rsidRPr="005424B3">
              <w:rPr>
                <w:b/>
                <w:bCs/>
                <w:u w:val="single"/>
                <w:lang w:val="pt-BR"/>
              </w:rPr>
              <w:t>Tính chất hoá học</w:t>
            </w:r>
            <w:r w:rsidRPr="005424B3">
              <w:rPr>
                <w:b/>
                <w:bCs/>
                <w:lang w:val="pt-BR"/>
              </w:rPr>
              <w:t>:</w:t>
            </w:r>
          </w:p>
          <w:p w14:paraId="4451EE83" w14:textId="77777777" w:rsidR="001B6E16" w:rsidRPr="005424B3" w:rsidRDefault="001B6E16" w:rsidP="001B6E16">
            <w:pPr>
              <w:tabs>
                <w:tab w:val="left" w:pos="9360"/>
              </w:tabs>
              <w:jc w:val="both"/>
              <w:rPr>
                <w:b/>
                <w:lang w:val="pt-BR"/>
              </w:rPr>
            </w:pPr>
            <w:r w:rsidRPr="005424B3">
              <w:rPr>
                <w:b/>
                <w:lang w:val="pt-BR"/>
              </w:rPr>
              <w:t xml:space="preserve">1. </w:t>
            </w:r>
            <w:r w:rsidRPr="005424B3">
              <w:rPr>
                <w:b/>
                <w:u w:val="single"/>
                <w:lang w:val="pt-BR"/>
              </w:rPr>
              <w:t>Tính bazơ yếu</w:t>
            </w:r>
            <w:r w:rsidRPr="005424B3">
              <w:rPr>
                <w:b/>
                <w:lang w:val="pt-BR"/>
              </w:rPr>
              <w:t>:</w:t>
            </w:r>
          </w:p>
          <w:p w14:paraId="1637FB06" w14:textId="77777777" w:rsidR="001B6E16" w:rsidRPr="005424B3" w:rsidRDefault="001B6E16" w:rsidP="001B6E16">
            <w:pPr>
              <w:tabs>
                <w:tab w:val="left" w:pos="9360"/>
              </w:tabs>
              <w:jc w:val="both"/>
              <w:rPr>
                <w:b/>
                <w:i/>
                <w:iCs/>
                <w:lang w:val="pt-BR"/>
              </w:rPr>
            </w:pPr>
            <w:r w:rsidRPr="005424B3">
              <w:rPr>
                <w:b/>
                <w:i/>
                <w:iCs/>
                <w:lang w:val="pt-BR"/>
              </w:rPr>
              <w:t xml:space="preserve">a. </w:t>
            </w:r>
            <w:r w:rsidRPr="005424B3">
              <w:rPr>
                <w:b/>
                <w:i/>
                <w:iCs/>
                <w:u w:val="single"/>
                <w:lang w:val="pt-BR"/>
              </w:rPr>
              <w:t>Tác dụng với nước</w:t>
            </w:r>
            <w:r w:rsidRPr="005424B3">
              <w:rPr>
                <w:b/>
                <w:i/>
                <w:iCs/>
                <w:lang w:val="pt-BR"/>
              </w:rPr>
              <w:t>:</w:t>
            </w:r>
          </w:p>
          <w:p w14:paraId="7F46443E" w14:textId="77777777" w:rsidR="001B6E16" w:rsidRPr="005424B3" w:rsidRDefault="001B6E16" w:rsidP="001B6E16">
            <w:pPr>
              <w:tabs>
                <w:tab w:val="left" w:pos="9360"/>
              </w:tabs>
              <w:jc w:val="both"/>
              <w:rPr>
                <w:lang w:val="pt-BR"/>
              </w:rPr>
            </w:pPr>
            <w:r w:rsidRPr="005424B3">
              <w:rPr>
                <w:lang w:val="pt-BR"/>
              </w:rPr>
              <w:t>NH</w:t>
            </w:r>
            <w:r w:rsidRPr="005424B3">
              <w:rPr>
                <w:vertAlign w:val="subscript"/>
                <w:lang w:val="pt-BR"/>
              </w:rPr>
              <w:t>3</w:t>
            </w:r>
            <w:r w:rsidRPr="005424B3">
              <w:rPr>
                <w:lang w:val="pt-BR"/>
              </w:rPr>
              <w:t xml:space="preserve"> + H</w:t>
            </w:r>
            <w:r w:rsidRPr="005424B3">
              <w:rPr>
                <w:vertAlign w:val="subscript"/>
                <w:lang w:val="pt-BR"/>
              </w:rPr>
              <w:t>2</w:t>
            </w:r>
            <w:r w:rsidRPr="005424B3">
              <w:rPr>
                <w:lang w:val="pt-BR"/>
              </w:rPr>
              <w:t xml:space="preserve">O </w:t>
            </w:r>
            <w:r w:rsidR="008B7B59">
              <w:rPr>
                <w:position w:val="-10"/>
              </w:rPr>
              <w:pict w14:anchorId="32D9C12B">
                <v:shape id="_x0000_i1082" type="#_x0000_t75" style="width:18.4pt;height:15.9pt">
                  <v:imagedata r:id="rId43" o:title=""/>
                </v:shape>
              </w:pict>
            </w:r>
            <w:r w:rsidRPr="005424B3">
              <w:rPr>
                <w:lang w:val="pt-BR"/>
              </w:rPr>
              <w:t xml:space="preserve"> NH</w:t>
            </w:r>
            <w:r w:rsidRPr="005424B3">
              <w:rPr>
                <w:vertAlign w:val="subscript"/>
                <w:lang w:val="pt-BR"/>
              </w:rPr>
              <w:t>4</w:t>
            </w:r>
            <w:r w:rsidRPr="005424B3">
              <w:rPr>
                <w:vertAlign w:val="superscript"/>
                <w:lang w:val="pt-BR"/>
              </w:rPr>
              <w:t>+</w:t>
            </w:r>
            <w:r w:rsidRPr="005424B3">
              <w:rPr>
                <w:lang w:val="pt-BR"/>
              </w:rPr>
              <w:t>+ OH</w:t>
            </w:r>
            <w:r w:rsidRPr="005424B3">
              <w:rPr>
                <w:vertAlign w:val="superscript"/>
                <w:lang w:val="pt-BR"/>
              </w:rPr>
              <w:t>-</w:t>
            </w:r>
          </w:p>
          <w:p w14:paraId="5D8BC9DA" w14:textId="77777777" w:rsidR="001B6E16" w:rsidRPr="005424B3" w:rsidRDefault="001B6E16" w:rsidP="001B6E16">
            <w:pPr>
              <w:tabs>
                <w:tab w:val="left" w:pos="9360"/>
              </w:tabs>
              <w:jc w:val="both"/>
              <w:rPr>
                <w:b/>
                <w:i/>
                <w:iCs/>
                <w:u w:val="single"/>
              </w:rPr>
            </w:pPr>
            <w:r w:rsidRPr="005424B3">
              <w:rPr>
                <w:b/>
                <w:i/>
                <w:iCs/>
              </w:rPr>
              <w:t xml:space="preserve">b. </w:t>
            </w:r>
            <w:r w:rsidRPr="005424B3">
              <w:rPr>
                <w:b/>
                <w:i/>
                <w:iCs/>
                <w:u w:val="single"/>
              </w:rPr>
              <w:t>Tác dụng với dung dịch muố</w:t>
            </w:r>
            <w:r w:rsidRPr="005424B3">
              <w:rPr>
                <w:b/>
                <w:i/>
                <w:iCs/>
              </w:rPr>
              <w:t>i:</w:t>
            </w:r>
          </w:p>
          <w:p w14:paraId="59A66B00" w14:textId="77777777" w:rsidR="001B6E16" w:rsidRPr="005424B3" w:rsidRDefault="001B6E16" w:rsidP="001B6E16">
            <w:pPr>
              <w:tabs>
                <w:tab w:val="left" w:pos="9360"/>
              </w:tabs>
              <w:jc w:val="both"/>
              <w:rPr>
                <w:lang w:val="pt-BR"/>
              </w:rPr>
            </w:pPr>
            <w:r w:rsidRPr="005424B3">
              <w:rPr>
                <w:lang w:val="pt-BR"/>
              </w:rPr>
              <w:t>AlCl</w:t>
            </w:r>
            <w:r w:rsidRPr="005424B3">
              <w:rPr>
                <w:vertAlign w:val="subscript"/>
                <w:lang w:val="pt-BR"/>
              </w:rPr>
              <w:t>3</w:t>
            </w:r>
            <w:r w:rsidRPr="005424B3">
              <w:rPr>
                <w:lang w:val="pt-BR"/>
              </w:rPr>
              <w:t xml:space="preserve"> + 3 NH</w:t>
            </w:r>
            <w:r w:rsidRPr="005424B3">
              <w:rPr>
                <w:vertAlign w:val="subscript"/>
                <w:lang w:val="pt-BR"/>
              </w:rPr>
              <w:t>3</w:t>
            </w:r>
            <w:r w:rsidRPr="005424B3">
              <w:rPr>
                <w:lang w:val="pt-BR"/>
              </w:rPr>
              <w:t xml:space="preserve"> + 3 H</w:t>
            </w:r>
            <w:r w:rsidRPr="005424B3">
              <w:rPr>
                <w:vertAlign w:val="subscript"/>
                <w:lang w:val="pt-BR"/>
              </w:rPr>
              <w:t>2</w:t>
            </w:r>
            <w:r w:rsidRPr="005424B3">
              <w:rPr>
                <w:lang w:val="pt-BR"/>
              </w:rPr>
              <w:t xml:space="preserve">O </w:t>
            </w:r>
            <w:r w:rsidRPr="005424B3">
              <w:sym w:font="Wingdings" w:char="F0E0"/>
            </w:r>
            <w:r w:rsidRPr="005424B3">
              <w:rPr>
                <w:lang w:val="pt-BR"/>
              </w:rPr>
              <w:t xml:space="preserve"> Al(OH)</w:t>
            </w:r>
            <w:r w:rsidRPr="005424B3">
              <w:rPr>
                <w:vertAlign w:val="subscript"/>
                <w:lang w:val="pt-BR"/>
              </w:rPr>
              <w:t>3</w:t>
            </w:r>
            <w:r w:rsidRPr="005424B3">
              <w:rPr>
                <w:lang w:val="pt-BR"/>
              </w:rPr>
              <w:t xml:space="preserve"> </w:t>
            </w:r>
            <w:r w:rsidR="008B7B59">
              <w:rPr>
                <w:position w:val="-6"/>
                <w:lang w:val="pt-BR"/>
              </w:rPr>
              <w:pict w14:anchorId="66D46F47">
                <v:shape id="_x0000_i1083" type="#_x0000_t75" style="width:10.9pt;height:15.9pt">
                  <v:imagedata r:id="rId44" o:title=""/>
                </v:shape>
              </w:pict>
            </w:r>
            <w:r w:rsidRPr="005424B3">
              <w:rPr>
                <w:lang w:val="pt-BR"/>
              </w:rPr>
              <w:t>+  3 NH</w:t>
            </w:r>
            <w:r w:rsidRPr="005424B3">
              <w:rPr>
                <w:vertAlign w:val="subscript"/>
                <w:lang w:val="pt-BR"/>
              </w:rPr>
              <w:t>4</w:t>
            </w:r>
            <w:r w:rsidRPr="005424B3">
              <w:rPr>
                <w:lang w:val="pt-BR"/>
              </w:rPr>
              <w:t xml:space="preserve">Cl </w:t>
            </w:r>
          </w:p>
          <w:p w14:paraId="6063C74C" w14:textId="77777777" w:rsidR="001B6E16" w:rsidRPr="005424B3" w:rsidRDefault="001B6E16" w:rsidP="001B6E16">
            <w:pPr>
              <w:tabs>
                <w:tab w:val="left" w:pos="9360"/>
              </w:tabs>
              <w:jc w:val="both"/>
              <w:rPr>
                <w:lang w:val="pt-BR"/>
              </w:rPr>
            </w:pPr>
            <w:r w:rsidRPr="005424B3">
              <w:rPr>
                <w:lang w:val="pt-BR"/>
              </w:rPr>
              <w:t>Al</w:t>
            </w:r>
            <w:r w:rsidRPr="005424B3">
              <w:rPr>
                <w:vertAlign w:val="superscript"/>
                <w:lang w:val="pt-BR"/>
              </w:rPr>
              <w:t>3+</w:t>
            </w:r>
            <w:r w:rsidRPr="005424B3">
              <w:rPr>
                <w:lang w:val="pt-BR"/>
              </w:rPr>
              <w:t>+3NH</w:t>
            </w:r>
            <w:r w:rsidRPr="005424B3">
              <w:rPr>
                <w:vertAlign w:val="subscript"/>
                <w:lang w:val="pt-BR"/>
              </w:rPr>
              <w:t>3</w:t>
            </w:r>
            <w:r w:rsidRPr="005424B3">
              <w:rPr>
                <w:lang w:val="pt-BR"/>
              </w:rPr>
              <w:t>+3H</w:t>
            </w:r>
            <w:r w:rsidRPr="005424B3">
              <w:rPr>
                <w:vertAlign w:val="subscript"/>
                <w:lang w:val="pt-BR"/>
              </w:rPr>
              <w:t>2</w:t>
            </w:r>
            <w:r w:rsidRPr="005424B3">
              <w:rPr>
                <w:lang w:val="pt-BR"/>
              </w:rPr>
              <w:t>O</w:t>
            </w:r>
            <w:r w:rsidRPr="005424B3">
              <w:sym w:font="Wingdings" w:char="F0E0"/>
            </w:r>
            <w:r w:rsidRPr="005424B3">
              <w:rPr>
                <w:lang w:val="pt-BR"/>
              </w:rPr>
              <w:t>Al(OH)</w:t>
            </w:r>
            <w:r w:rsidRPr="005424B3">
              <w:rPr>
                <w:vertAlign w:val="subscript"/>
                <w:lang w:val="pt-BR"/>
              </w:rPr>
              <w:t>3</w:t>
            </w:r>
            <w:r w:rsidR="008B7B59">
              <w:rPr>
                <w:position w:val="-6"/>
              </w:rPr>
              <w:pict w14:anchorId="7EBDDCC4">
                <v:shape id="_x0000_i1084" type="#_x0000_t75" style="width:10.9pt;height:15.9pt">
                  <v:imagedata r:id="rId44" o:title=""/>
                </v:shape>
              </w:pict>
            </w:r>
            <w:r w:rsidRPr="005424B3">
              <w:rPr>
                <w:lang w:val="pt-BR"/>
              </w:rPr>
              <w:t>+ 3NH</w:t>
            </w:r>
            <w:r w:rsidRPr="005424B3">
              <w:rPr>
                <w:vertAlign w:val="subscript"/>
                <w:lang w:val="pt-BR"/>
              </w:rPr>
              <w:t>4</w:t>
            </w:r>
            <w:r w:rsidRPr="005424B3">
              <w:rPr>
                <w:vertAlign w:val="superscript"/>
                <w:lang w:val="pt-BR"/>
              </w:rPr>
              <w:t>+</w:t>
            </w:r>
          </w:p>
          <w:p w14:paraId="62163D94" w14:textId="77777777" w:rsidR="001B6E16" w:rsidRPr="005424B3" w:rsidRDefault="001B6E16" w:rsidP="001B6E16">
            <w:pPr>
              <w:tabs>
                <w:tab w:val="left" w:pos="9360"/>
              </w:tabs>
              <w:jc w:val="both"/>
              <w:rPr>
                <w:b/>
                <w:i/>
                <w:iCs/>
                <w:u w:val="single"/>
                <w:lang w:val="de-DE"/>
              </w:rPr>
            </w:pPr>
            <w:r w:rsidRPr="005424B3">
              <w:rPr>
                <w:b/>
                <w:i/>
                <w:iCs/>
                <w:lang w:val="de-DE"/>
              </w:rPr>
              <w:t xml:space="preserve">c. </w:t>
            </w:r>
            <w:r w:rsidRPr="005424B3">
              <w:rPr>
                <w:b/>
                <w:i/>
                <w:iCs/>
                <w:u w:val="single"/>
                <w:lang w:val="de-DE"/>
              </w:rPr>
              <w:t>Tác dụng với axít</w:t>
            </w:r>
            <w:r w:rsidRPr="005424B3">
              <w:rPr>
                <w:b/>
                <w:i/>
                <w:iCs/>
                <w:lang w:val="de-DE"/>
              </w:rPr>
              <w:t xml:space="preserve"> :</w:t>
            </w:r>
          </w:p>
          <w:p w14:paraId="0A4546F0" w14:textId="77777777" w:rsidR="001B6E16" w:rsidRPr="005424B3" w:rsidRDefault="001B6E16" w:rsidP="001B6E16">
            <w:pPr>
              <w:tabs>
                <w:tab w:val="left" w:pos="9360"/>
              </w:tabs>
              <w:jc w:val="both"/>
              <w:rPr>
                <w:vertAlign w:val="subscript"/>
                <w:lang w:val="de-DE"/>
              </w:rPr>
            </w:pPr>
            <w:r w:rsidRPr="005424B3">
              <w:rPr>
                <w:lang w:val="de-DE"/>
              </w:rPr>
              <w:t>2NH</w:t>
            </w:r>
            <w:r w:rsidRPr="005424B3">
              <w:rPr>
                <w:vertAlign w:val="subscript"/>
                <w:lang w:val="de-DE"/>
              </w:rPr>
              <w:t>3</w:t>
            </w:r>
            <w:r w:rsidRPr="005424B3">
              <w:rPr>
                <w:lang w:val="de-DE"/>
              </w:rPr>
              <w:t xml:space="preserve"> +  H</w:t>
            </w:r>
            <w:r w:rsidRPr="005424B3">
              <w:rPr>
                <w:vertAlign w:val="subscript"/>
                <w:lang w:val="de-DE"/>
              </w:rPr>
              <w:t>2</w:t>
            </w:r>
            <w:r w:rsidRPr="005424B3">
              <w:rPr>
                <w:lang w:val="de-DE"/>
              </w:rPr>
              <w:t>SO</w:t>
            </w:r>
            <w:r w:rsidRPr="005424B3">
              <w:rPr>
                <w:vertAlign w:val="subscript"/>
                <w:lang w:val="de-DE"/>
              </w:rPr>
              <w:t>4</w:t>
            </w:r>
            <w:r w:rsidRPr="005424B3">
              <w:rPr>
                <w:lang w:val="de-DE"/>
              </w:rPr>
              <w:t xml:space="preserve"> </w:t>
            </w:r>
            <w:r w:rsidRPr="005424B3">
              <w:sym w:font="Wingdings" w:char="F0E0"/>
            </w:r>
            <w:r w:rsidRPr="005424B3">
              <w:rPr>
                <w:lang w:val="de-DE"/>
              </w:rPr>
              <w:t xml:space="preserve"> (NH</w:t>
            </w:r>
            <w:r w:rsidRPr="005424B3">
              <w:rPr>
                <w:vertAlign w:val="subscript"/>
                <w:lang w:val="de-DE"/>
              </w:rPr>
              <w:t>4</w:t>
            </w:r>
            <w:r w:rsidRPr="005424B3">
              <w:rPr>
                <w:lang w:val="de-DE"/>
              </w:rPr>
              <w:t>)</w:t>
            </w:r>
            <w:r w:rsidRPr="005424B3">
              <w:rPr>
                <w:vertAlign w:val="subscript"/>
                <w:lang w:val="de-DE"/>
              </w:rPr>
              <w:t>2</w:t>
            </w:r>
            <w:r w:rsidRPr="005424B3">
              <w:rPr>
                <w:lang w:val="de-DE"/>
              </w:rPr>
              <w:t>SO</w:t>
            </w:r>
            <w:r w:rsidRPr="005424B3">
              <w:rPr>
                <w:vertAlign w:val="subscript"/>
                <w:lang w:val="de-DE"/>
              </w:rPr>
              <w:t>4</w:t>
            </w:r>
          </w:p>
          <w:p w14:paraId="1EBF1572" w14:textId="43DF19FB" w:rsidR="001B6E16" w:rsidRPr="005424B3" w:rsidRDefault="001B6E16" w:rsidP="001B6E16">
            <w:pPr>
              <w:tabs>
                <w:tab w:val="left" w:pos="9360"/>
              </w:tabs>
              <w:jc w:val="both"/>
              <w:rPr>
                <w:lang w:val="de-DE"/>
              </w:rPr>
            </w:pPr>
            <w:r w:rsidRPr="005424B3">
              <w:rPr>
                <w:lang w:val="de-DE"/>
              </w:rPr>
              <w:t>NH</w:t>
            </w:r>
            <w:r w:rsidRPr="005424B3">
              <w:rPr>
                <w:vertAlign w:val="subscript"/>
                <w:lang w:val="de-DE"/>
              </w:rPr>
              <w:t>3</w:t>
            </w:r>
            <w:r w:rsidRPr="005424B3">
              <w:rPr>
                <w:lang w:val="de-DE"/>
              </w:rPr>
              <w:t xml:space="preserve"> </w:t>
            </w:r>
            <w:r w:rsidRPr="005424B3">
              <w:rPr>
                <w:vertAlign w:val="subscript"/>
                <w:lang w:val="de-DE"/>
              </w:rPr>
              <w:t>(k)</w:t>
            </w:r>
            <w:r w:rsidR="006B6441" w:rsidRPr="005424B3">
              <w:rPr>
                <w:lang w:val="de-DE"/>
              </w:rPr>
              <w:t xml:space="preserve"> +  </w:t>
            </w:r>
            <w:r w:rsidRPr="005424B3">
              <w:rPr>
                <w:lang w:val="de-DE"/>
              </w:rPr>
              <w:t xml:space="preserve">HCl </w:t>
            </w:r>
            <w:r w:rsidRPr="005424B3">
              <w:rPr>
                <w:vertAlign w:val="subscript"/>
                <w:lang w:val="de-DE"/>
              </w:rPr>
              <w:t>(k)</w:t>
            </w:r>
            <w:r w:rsidRPr="005424B3">
              <w:rPr>
                <w:lang w:val="de-DE"/>
              </w:rPr>
              <w:t xml:space="preserve"> </w:t>
            </w:r>
            <w:r w:rsidRPr="005424B3">
              <w:sym w:font="Wingdings" w:char="F0E0"/>
            </w:r>
            <w:r w:rsidRPr="005424B3">
              <w:rPr>
                <w:lang w:val="de-DE"/>
              </w:rPr>
              <w:t xml:space="preserve">  NH</w:t>
            </w:r>
            <w:r w:rsidRPr="005424B3">
              <w:rPr>
                <w:vertAlign w:val="subscript"/>
                <w:lang w:val="de-DE"/>
              </w:rPr>
              <w:t>4</w:t>
            </w:r>
            <w:r w:rsidRPr="005424B3">
              <w:rPr>
                <w:lang w:val="de-DE"/>
              </w:rPr>
              <w:t>Cl</w:t>
            </w:r>
          </w:p>
          <w:p w14:paraId="797A0E33" w14:textId="1E0BF21E" w:rsidR="001B6E16" w:rsidRPr="005424B3" w:rsidRDefault="001B6E16" w:rsidP="001B6E16">
            <w:pPr>
              <w:tabs>
                <w:tab w:val="left" w:pos="9360"/>
              </w:tabs>
              <w:jc w:val="both"/>
              <w:rPr>
                <w:b/>
                <w:lang w:val="de-DE"/>
              </w:rPr>
            </w:pPr>
            <w:r w:rsidRPr="005424B3">
              <w:rPr>
                <w:b/>
                <w:lang w:val="de-DE"/>
              </w:rPr>
              <w:t xml:space="preserve">2. </w:t>
            </w:r>
            <w:r w:rsidRPr="005424B3">
              <w:rPr>
                <w:b/>
                <w:u w:val="single"/>
                <w:lang w:val="de-DE"/>
              </w:rPr>
              <w:t>Tính khử</w:t>
            </w:r>
            <w:r w:rsidRPr="005424B3">
              <w:rPr>
                <w:b/>
                <w:lang w:val="de-DE"/>
              </w:rPr>
              <w:t>:</w:t>
            </w:r>
          </w:p>
          <w:p w14:paraId="0C5C4A35" w14:textId="4B54212B" w:rsidR="001B6E16" w:rsidRPr="005424B3" w:rsidRDefault="001B6E16" w:rsidP="001B6E16">
            <w:pPr>
              <w:tabs>
                <w:tab w:val="left" w:pos="9360"/>
              </w:tabs>
              <w:jc w:val="both"/>
              <w:rPr>
                <w:lang w:val="pt-BR"/>
              </w:rPr>
            </w:pPr>
            <w:r w:rsidRPr="005424B3">
              <w:rPr>
                <w:lang w:val="pt-BR"/>
              </w:rPr>
              <w:t>4 NH</w:t>
            </w:r>
            <w:r w:rsidRPr="005424B3">
              <w:rPr>
                <w:vertAlign w:val="subscript"/>
                <w:lang w:val="pt-BR"/>
              </w:rPr>
              <w:t>3</w:t>
            </w:r>
            <w:r w:rsidRPr="005424B3">
              <w:rPr>
                <w:lang w:val="pt-BR"/>
              </w:rPr>
              <w:t xml:space="preserve"> + 3O</w:t>
            </w:r>
            <w:r w:rsidRPr="005424B3">
              <w:rPr>
                <w:vertAlign w:val="subscript"/>
                <w:lang w:val="pt-BR"/>
              </w:rPr>
              <w:t>2</w:t>
            </w:r>
            <w:r w:rsidRPr="005424B3">
              <w:rPr>
                <w:lang w:val="pt-BR"/>
              </w:rPr>
              <w:t xml:space="preserve"> </w:t>
            </w:r>
            <w:r w:rsidRPr="005424B3">
              <w:sym w:font="Wingdings" w:char="F0E0"/>
            </w:r>
            <w:r w:rsidRPr="005424B3">
              <w:rPr>
                <w:lang w:val="pt-BR"/>
              </w:rPr>
              <w:t xml:space="preserve"> 2N</w:t>
            </w:r>
            <w:r w:rsidRPr="005424B3">
              <w:rPr>
                <w:vertAlign w:val="subscript"/>
                <w:lang w:val="pt-BR"/>
              </w:rPr>
              <w:t>2</w:t>
            </w:r>
            <w:r w:rsidRPr="005424B3">
              <w:rPr>
                <w:lang w:val="pt-BR"/>
              </w:rPr>
              <w:t xml:space="preserve"> + 6 H</w:t>
            </w:r>
            <w:r w:rsidRPr="005424B3">
              <w:rPr>
                <w:vertAlign w:val="subscript"/>
                <w:lang w:val="pt-BR"/>
              </w:rPr>
              <w:t>2</w:t>
            </w:r>
            <w:r w:rsidRPr="005424B3">
              <w:rPr>
                <w:lang w:val="pt-BR"/>
              </w:rPr>
              <w:t xml:space="preserve">O </w:t>
            </w:r>
          </w:p>
          <w:p w14:paraId="12881E09" w14:textId="77777777" w:rsidR="001B6E16" w:rsidRPr="005424B3" w:rsidRDefault="001B6E16" w:rsidP="001B6E16">
            <w:pPr>
              <w:tabs>
                <w:tab w:val="left" w:pos="9360"/>
              </w:tabs>
              <w:jc w:val="both"/>
              <w:rPr>
                <w:lang w:val="pt-BR"/>
              </w:rPr>
            </w:pPr>
            <w:r w:rsidRPr="005424B3">
              <w:rPr>
                <w:lang w:val="pt-BR"/>
              </w:rPr>
              <w:t>2 NH</w:t>
            </w:r>
            <w:r w:rsidRPr="005424B3">
              <w:rPr>
                <w:vertAlign w:val="subscript"/>
                <w:lang w:val="pt-BR"/>
              </w:rPr>
              <w:t>3</w:t>
            </w:r>
            <w:r w:rsidRPr="005424B3">
              <w:rPr>
                <w:lang w:val="pt-BR"/>
              </w:rPr>
              <w:t xml:space="preserve"> + 3Cl</w:t>
            </w:r>
            <w:r w:rsidRPr="005424B3">
              <w:rPr>
                <w:vertAlign w:val="subscript"/>
                <w:lang w:val="pt-BR"/>
              </w:rPr>
              <w:t>2</w:t>
            </w:r>
            <w:r w:rsidRPr="005424B3">
              <w:rPr>
                <w:lang w:val="pt-BR"/>
              </w:rPr>
              <w:t xml:space="preserve"> </w:t>
            </w:r>
            <w:r w:rsidRPr="005424B3">
              <w:sym w:font="Wingdings" w:char="F0E0"/>
            </w:r>
            <w:r w:rsidRPr="005424B3">
              <w:rPr>
                <w:lang w:val="pt-BR"/>
              </w:rPr>
              <w:t xml:space="preserve"> N</w:t>
            </w:r>
            <w:r w:rsidRPr="005424B3">
              <w:rPr>
                <w:vertAlign w:val="subscript"/>
                <w:lang w:val="pt-BR"/>
              </w:rPr>
              <w:t>2</w:t>
            </w:r>
            <w:r w:rsidRPr="005424B3">
              <w:rPr>
                <w:lang w:val="pt-BR"/>
              </w:rPr>
              <w:t xml:space="preserve"> + 6 HCl </w:t>
            </w:r>
          </w:p>
          <w:p w14:paraId="72BDD34C" w14:textId="77777777" w:rsidR="001B6E16" w:rsidRPr="005424B3" w:rsidRDefault="001B6E16" w:rsidP="001B6E16">
            <w:pPr>
              <w:tabs>
                <w:tab w:val="left" w:pos="9360"/>
              </w:tabs>
              <w:jc w:val="both"/>
              <w:rPr>
                <w:lang w:val="pt-BR"/>
              </w:rPr>
            </w:pPr>
            <w:r w:rsidRPr="005424B3">
              <w:rPr>
                <w:lang w:val="pt-BR"/>
              </w:rPr>
              <w:t>NH</w:t>
            </w:r>
            <w:r w:rsidRPr="005424B3">
              <w:rPr>
                <w:vertAlign w:val="subscript"/>
                <w:lang w:val="pt-BR"/>
              </w:rPr>
              <w:t>3</w:t>
            </w:r>
            <w:r w:rsidRPr="005424B3">
              <w:rPr>
                <w:lang w:val="pt-BR"/>
              </w:rPr>
              <w:t xml:space="preserve"> + HCl </w:t>
            </w:r>
            <w:r w:rsidRPr="005424B3">
              <w:sym w:font="Wingdings" w:char="F0E0"/>
            </w:r>
            <w:r w:rsidRPr="005424B3">
              <w:rPr>
                <w:lang w:val="pt-BR"/>
              </w:rPr>
              <w:t>NH</w:t>
            </w:r>
            <w:r w:rsidRPr="005424B3">
              <w:rPr>
                <w:vertAlign w:val="subscript"/>
                <w:lang w:val="pt-BR"/>
              </w:rPr>
              <w:t>4</w:t>
            </w:r>
            <w:r w:rsidRPr="005424B3">
              <w:rPr>
                <w:lang w:val="pt-BR"/>
              </w:rPr>
              <w:t>Cl (khói trắng)</w:t>
            </w:r>
          </w:p>
          <w:p w14:paraId="4D0EAFB7" w14:textId="296F553A" w:rsidR="001B6E16" w:rsidRPr="005424B3" w:rsidRDefault="001B6E16" w:rsidP="001B6E16">
            <w:pPr>
              <w:tabs>
                <w:tab w:val="left" w:pos="9360"/>
              </w:tabs>
              <w:jc w:val="both"/>
              <w:rPr>
                <w:lang w:val="pt-BR"/>
              </w:rPr>
            </w:pPr>
            <w:r w:rsidRPr="005424B3">
              <w:rPr>
                <w:i/>
                <w:lang w:val="pt-BR"/>
              </w:rPr>
              <w:t>* Kết luận:</w:t>
            </w:r>
            <w:r w:rsidR="006B6441" w:rsidRPr="005424B3">
              <w:rPr>
                <w:lang w:val="pt-BR"/>
              </w:rPr>
              <w:t xml:space="preserve"> </w:t>
            </w:r>
            <w:r w:rsidRPr="005424B3">
              <w:rPr>
                <w:lang w:val="pt-BR"/>
              </w:rPr>
              <w:t xml:space="preserve">Tính bazơ yếu </w:t>
            </w:r>
            <w:r w:rsidR="006B6441" w:rsidRPr="005424B3">
              <w:rPr>
                <w:lang w:val="pt-BR"/>
              </w:rPr>
              <w:t>.</w:t>
            </w:r>
            <w:r w:rsidRPr="005424B3">
              <w:rPr>
                <w:lang w:val="pt-BR"/>
              </w:rPr>
              <w:t xml:space="preserve">Tính khử     </w:t>
            </w:r>
          </w:p>
          <w:p w14:paraId="7905DB1D" w14:textId="2F254C0F" w:rsidR="00B021D7" w:rsidRPr="005424B3" w:rsidRDefault="001B6E16" w:rsidP="001B6E16">
            <w:pPr>
              <w:jc w:val="both"/>
              <w:rPr>
                <w:lang w:val="de-DE"/>
              </w:rPr>
            </w:pPr>
            <w:r w:rsidRPr="005424B3">
              <w:rPr>
                <w:lang w:val="pt-BR"/>
              </w:rPr>
              <w:t xml:space="preserve"> </w:t>
            </w:r>
            <w:r w:rsidRPr="005424B3">
              <w:rPr>
                <w:b/>
                <w:lang w:val="de-DE"/>
              </w:rPr>
              <w:t xml:space="preserve">IV. </w:t>
            </w:r>
            <w:r w:rsidRPr="005424B3">
              <w:rPr>
                <w:b/>
                <w:u w:val="single"/>
                <w:lang w:val="de-DE"/>
              </w:rPr>
              <w:t>Ứng dụng</w:t>
            </w:r>
            <w:r w:rsidRPr="005424B3">
              <w:rPr>
                <w:b/>
                <w:lang w:val="de-DE"/>
              </w:rPr>
              <w:t xml:space="preserve">: </w:t>
            </w:r>
            <w:r w:rsidRPr="005424B3">
              <w:rPr>
                <w:lang w:val="de-DE"/>
              </w:rPr>
              <w:t>(SGK)</w:t>
            </w:r>
          </w:p>
          <w:p w14:paraId="6977F674" w14:textId="77777777" w:rsidR="001B6E16" w:rsidRPr="005424B3" w:rsidRDefault="001B6E16" w:rsidP="001B6E16">
            <w:pPr>
              <w:tabs>
                <w:tab w:val="left" w:pos="9360"/>
              </w:tabs>
              <w:jc w:val="both"/>
              <w:rPr>
                <w:b/>
                <w:bCs/>
                <w:u w:val="single"/>
              </w:rPr>
            </w:pPr>
            <w:r w:rsidRPr="005424B3">
              <w:rPr>
                <w:b/>
                <w:bCs/>
              </w:rPr>
              <w:lastRenderedPageBreak/>
              <w:t xml:space="preserve">V. </w:t>
            </w:r>
            <w:r w:rsidRPr="005424B3">
              <w:rPr>
                <w:b/>
                <w:bCs/>
                <w:u w:val="single"/>
              </w:rPr>
              <w:t>Điều chế</w:t>
            </w:r>
            <w:r w:rsidRPr="005424B3">
              <w:rPr>
                <w:b/>
                <w:bCs/>
              </w:rPr>
              <w:t>:</w:t>
            </w:r>
          </w:p>
          <w:p w14:paraId="3A36ABF7" w14:textId="77777777" w:rsidR="001B6E16" w:rsidRPr="005424B3" w:rsidRDefault="001B6E16" w:rsidP="001B6E16">
            <w:pPr>
              <w:tabs>
                <w:tab w:val="left" w:pos="9360"/>
              </w:tabs>
              <w:jc w:val="both"/>
              <w:rPr>
                <w:b/>
              </w:rPr>
            </w:pPr>
            <w:r w:rsidRPr="005424B3">
              <w:rPr>
                <w:b/>
              </w:rPr>
              <w:t xml:space="preserve">1. </w:t>
            </w:r>
            <w:r w:rsidRPr="005424B3">
              <w:rPr>
                <w:b/>
                <w:u w:val="single"/>
              </w:rPr>
              <w:t>Trong PTN</w:t>
            </w:r>
            <w:r w:rsidRPr="005424B3">
              <w:rPr>
                <w:b/>
              </w:rPr>
              <w:t>:</w:t>
            </w:r>
          </w:p>
          <w:p w14:paraId="4F0BCF70" w14:textId="77777777" w:rsidR="001B6E16" w:rsidRPr="005424B3" w:rsidRDefault="001B6E16" w:rsidP="001B6E16">
            <w:pPr>
              <w:tabs>
                <w:tab w:val="left" w:pos="9360"/>
              </w:tabs>
              <w:jc w:val="both"/>
              <w:rPr>
                <w:lang w:val="pt-BR"/>
              </w:rPr>
            </w:pPr>
            <w:r w:rsidRPr="005424B3">
              <w:rPr>
                <w:lang w:val="pt-BR"/>
              </w:rPr>
              <w:t>2NH</w:t>
            </w:r>
            <w:r w:rsidRPr="005424B3">
              <w:rPr>
                <w:vertAlign w:val="subscript"/>
                <w:lang w:val="pt-BR"/>
              </w:rPr>
              <w:t>4</w:t>
            </w:r>
            <w:r w:rsidRPr="005424B3">
              <w:rPr>
                <w:lang w:val="pt-BR"/>
              </w:rPr>
              <w:t>Cl+Ca(OH)</w:t>
            </w:r>
            <w:r w:rsidRPr="005424B3">
              <w:rPr>
                <w:vertAlign w:val="subscript"/>
                <w:lang w:val="pt-BR"/>
              </w:rPr>
              <w:t>2</w:t>
            </w:r>
            <w:r w:rsidRPr="005424B3">
              <w:sym w:font="Wingdings" w:char="F0E0"/>
            </w:r>
            <w:r w:rsidRPr="005424B3">
              <w:rPr>
                <w:lang w:val="pt-BR"/>
              </w:rPr>
              <w:t>CaCl</w:t>
            </w:r>
            <w:r w:rsidRPr="005424B3">
              <w:rPr>
                <w:vertAlign w:val="subscript"/>
                <w:lang w:val="pt-BR"/>
              </w:rPr>
              <w:t>2</w:t>
            </w:r>
            <w:r w:rsidRPr="005424B3">
              <w:rPr>
                <w:lang w:val="pt-BR"/>
              </w:rPr>
              <w:t>+2NH</w:t>
            </w:r>
            <w:r w:rsidRPr="005424B3">
              <w:rPr>
                <w:vertAlign w:val="subscript"/>
                <w:lang w:val="pt-BR"/>
              </w:rPr>
              <w:t>3</w:t>
            </w:r>
            <w:r w:rsidRPr="005424B3">
              <w:sym w:font="Wingdings 3" w:char="F023"/>
            </w:r>
            <w:r w:rsidRPr="005424B3">
              <w:rPr>
                <w:lang w:val="pt-BR"/>
              </w:rPr>
              <w:t>+2H</w:t>
            </w:r>
            <w:r w:rsidRPr="005424B3">
              <w:rPr>
                <w:vertAlign w:val="subscript"/>
                <w:lang w:val="pt-BR"/>
              </w:rPr>
              <w:t>2</w:t>
            </w:r>
            <w:r w:rsidRPr="005424B3">
              <w:rPr>
                <w:lang w:val="pt-BR"/>
              </w:rPr>
              <w:t>O</w:t>
            </w:r>
          </w:p>
          <w:p w14:paraId="1888392D" w14:textId="77777777" w:rsidR="001B6E16" w:rsidRPr="005424B3" w:rsidRDefault="001B6E16" w:rsidP="001B6E16">
            <w:pPr>
              <w:tabs>
                <w:tab w:val="left" w:pos="9360"/>
              </w:tabs>
              <w:jc w:val="both"/>
              <w:rPr>
                <w:b/>
                <w:lang w:val="pt-BR"/>
              </w:rPr>
            </w:pPr>
            <w:r w:rsidRPr="005424B3">
              <w:rPr>
                <w:b/>
                <w:lang w:val="pt-BR"/>
              </w:rPr>
              <w:t xml:space="preserve">2. </w:t>
            </w:r>
            <w:r w:rsidRPr="005424B3">
              <w:rPr>
                <w:b/>
                <w:u w:val="single"/>
                <w:lang w:val="pt-BR"/>
              </w:rPr>
              <w:t>Trong CN</w:t>
            </w:r>
            <w:r w:rsidRPr="005424B3">
              <w:rPr>
                <w:b/>
                <w:lang w:val="pt-BR"/>
              </w:rPr>
              <w:t xml:space="preserve">:   </w:t>
            </w:r>
          </w:p>
          <w:p w14:paraId="3D062BFE" w14:textId="77777777" w:rsidR="001B6E16" w:rsidRPr="005424B3" w:rsidRDefault="001B6E16" w:rsidP="001B6E16">
            <w:pPr>
              <w:tabs>
                <w:tab w:val="left" w:pos="9360"/>
              </w:tabs>
              <w:jc w:val="both"/>
              <w:rPr>
                <w:lang w:val="pt-BR"/>
              </w:rPr>
            </w:pPr>
            <w:r w:rsidRPr="005424B3">
              <w:rPr>
                <w:lang w:val="pt-BR"/>
              </w:rPr>
              <w:t xml:space="preserve">                          t</w:t>
            </w:r>
            <w:r w:rsidRPr="005424B3">
              <w:rPr>
                <w:vertAlign w:val="superscript"/>
                <w:lang w:val="pt-BR"/>
              </w:rPr>
              <w:t>o</w:t>
            </w:r>
            <w:r w:rsidRPr="005424B3">
              <w:rPr>
                <w:lang w:val="pt-BR"/>
              </w:rPr>
              <w:t xml:space="preserve">, P      </w:t>
            </w:r>
          </w:p>
          <w:p w14:paraId="30D29567" w14:textId="77777777" w:rsidR="001B6E16" w:rsidRPr="005424B3" w:rsidRDefault="001B6E16" w:rsidP="001B6E16">
            <w:pPr>
              <w:tabs>
                <w:tab w:val="left" w:pos="9360"/>
              </w:tabs>
              <w:jc w:val="both"/>
              <w:rPr>
                <w:lang w:val="pt-BR"/>
              </w:rPr>
            </w:pPr>
            <w:r w:rsidRPr="005424B3">
              <w:rPr>
                <w:lang w:val="pt-BR"/>
              </w:rPr>
              <w:t>N</w:t>
            </w:r>
            <w:r w:rsidRPr="005424B3">
              <w:rPr>
                <w:vertAlign w:val="subscript"/>
                <w:lang w:val="pt-BR"/>
              </w:rPr>
              <w:t>2</w:t>
            </w:r>
            <w:r w:rsidRPr="005424B3">
              <w:rPr>
                <w:lang w:val="pt-BR"/>
              </w:rPr>
              <w:t xml:space="preserve"> </w:t>
            </w:r>
            <w:r w:rsidRPr="005424B3">
              <w:rPr>
                <w:vertAlign w:val="subscript"/>
                <w:lang w:val="pt-BR"/>
              </w:rPr>
              <w:t>(k)</w:t>
            </w:r>
            <w:r w:rsidRPr="005424B3">
              <w:rPr>
                <w:lang w:val="pt-BR"/>
              </w:rPr>
              <w:t xml:space="preserve"> + 3H</w:t>
            </w:r>
            <w:r w:rsidRPr="005424B3">
              <w:rPr>
                <w:vertAlign w:val="subscript"/>
                <w:lang w:val="pt-BR"/>
              </w:rPr>
              <w:t>2</w:t>
            </w:r>
            <w:r w:rsidRPr="005424B3">
              <w:rPr>
                <w:lang w:val="pt-BR"/>
              </w:rPr>
              <w:t xml:space="preserve"> </w:t>
            </w:r>
            <w:r w:rsidRPr="005424B3">
              <w:rPr>
                <w:vertAlign w:val="subscript"/>
                <w:lang w:val="pt-BR"/>
              </w:rPr>
              <w:t>(k)</w:t>
            </w:r>
            <w:r w:rsidRPr="005424B3">
              <w:rPr>
                <w:lang w:val="pt-BR"/>
              </w:rPr>
              <w:t xml:space="preserve">  </w:t>
            </w:r>
            <w:r w:rsidRPr="005424B3">
              <w:rPr>
                <w:position w:val="-8"/>
                <w:lang w:val="pt-BR"/>
              </w:rPr>
              <w:object w:dxaOrig="360" w:dyaOrig="279" w14:anchorId="0819BA08">
                <v:shape id="_x0000_i1085" type="#_x0000_t75" style="width:23.45pt;height:19.25pt" o:ole="">
                  <v:imagedata r:id="rId45" o:title=""/>
                </v:shape>
                <o:OLEObject Type="Embed" ProgID="Equation.DSMT4" ShapeID="_x0000_i1085" DrawAspect="Content" ObjectID="_1608379507" r:id="rId46"/>
              </w:object>
            </w:r>
            <w:r w:rsidRPr="005424B3">
              <w:rPr>
                <w:lang w:val="pt-BR"/>
              </w:rPr>
              <w:t xml:space="preserve">  2 NH</w:t>
            </w:r>
            <w:r w:rsidRPr="005424B3">
              <w:rPr>
                <w:vertAlign w:val="subscript"/>
                <w:lang w:val="pt-BR"/>
              </w:rPr>
              <w:t>3</w:t>
            </w:r>
            <w:r w:rsidRPr="005424B3">
              <w:rPr>
                <w:lang w:val="pt-BR"/>
              </w:rPr>
              <w:t xml:space="preserve"> </w:t>
            </w:r>
            <w:r w:rsidRPr="005424B3">
              <w:rPr>
                <w:vertAlign w:val="subscript"/>
                <w:lang w:val="pt-BR"/>
              </w:rPr>
              <w:t>(k)</w:t>
            </w:r>
            <w:r w:rsidRPr="005424B3">
              <w:rPr>
                <w:lang w:val="pt-BR"/>
              </w:rPr>
              <w:t xml:space="preserve"> , </w:t>
            </w:r>
            <w:r w:rsidRPr="005424B3">
              <w:sym w:font="Wingdings 3" w:char="F072"/>
            </w:r>
            <w:r w:rsidRPr="005424B3">
              <w:rPr>
                <w:lang w:val="pt-BR"/>
              </w:rPr>
              <w:t xml:space="preserve">H &lt; 0  </w:t>
            </w:r>
          </w:p>
          <w:p w14:paraId="19BA5A00" w14:textId="77777777" w:rsidR="001B6E16" w:rsidRPr="005424B3" w:rsidRDefault="001B6E16" w:rsidP="001B6E16">
            <w:pPr>
              <w:tabs>
                <w:tab w:val="left" w:pos="9360"/>
              </w:tabs>
              <w:jc w:val="both"/>
              <w:rPr>
                <w:lang w:val="pl-PL"/>
              </w:rPr>
            </w:pPr>
            <w:r w:rsidRPr="005424B3">
              <w:rPr>
                <w:lang w:val="pt-BR"/>
              </w:rPr>
              <w:t xml:space="preserve">                           </w:t>
            </w:r>
            <w:r w:rsidRPr="005424B3">
              <w:rPr>
                <w:lang w:val="pl-PL"/>
              </w:rPr>
              <w:t xml:space="preserve">Xt </w:t>
            </w:r>
          </w:p>
          <w:p w14:paraId="5CBEC70B" w14:textId="77777777" w:rsidR="001B6E16" w:rsidRPr="005424B3" w:rsidRDefault="001B6E16" w:rsidP="001B6E16">
            <w:pPr>
              <w:tabs>
                <w:tab w:val="left" w:pos="9360"/>
              </w:tabs>
              <w:jc w:val="both"/>
              <w:rPr>
                <w:b/>
                <w:bCs/>
                <w:u w:val="single"/>
              </w:rPr>
            </w:pPr>
            <w:r w:rsidRPr="005424B3">
              <w:rPr>
                <w:b/>
                <w:bCs/>
              </w:rPr>
              <w:t xml:space="preserve">B. </w:t>
            </w:r>
            <w:r w:rsidRPr="005424B3">
              <w:rPr>
                <w:b/>
                <w:bCs/>
                <w:u w:val="single"/>
              </w:rPr>
              <w:t>Muối amoni</w:t>
            </w:r>
            <w:r w:rsidRPr="005424B3">
              <w:rPr>
                <w:b/>
                <w:bCs/>
              </w:rPr>
              <w:t>:</w:t>
            </w:r>
          </w:p>
          <w:p w14:paraId="1DE6C644" w14:textId="77777777" w:rsidR="001B6E16" w:rsidRPr="005424B3" w:rsidRDefault="001B6E16" w:rsidP="001B6E16">
            <w:pPr>
              <w:tabs>
                <w:tab w:val="left" w:pos="9360"/>
              </w:tabs>
              <w:jc w:val="both"/>
            </w:pPr>
            <w:r w:rsidRPr="005424B3">
              <w:t>-Muối amoni là chất tinh thể ion gồm cation amoni NH</w:t>
            </w:r>
            <w:r w:rsidRPr="005424B3">
              <w:rPr>
                <w:vertAlign w:val="subscript"/>
              </w:rPr>
              <w:t>4</w:t>
            </w:r>
            <w:r w:rsidRPr="005424B3">
              <w:rPr>
                <w:vertAlign w:val="superscript"/>
              </w:rPr>
              <w:t>+</w:t>
            </w:r>
            <w:r w:rsidRPr="005424B3">
              <w:t xml:space="preserve"> và anion gốc axít. </w:t>
            </w:r>
          </w:p>
          <w:p w14:paraId="3950ED4E" w14:textId="77777777" w:rsidR="001B6E16" w:rsidRPr="005424B3" w:rsidRDefault="001B6E16" w:rsidP="001B6E16">
            <w:pPr>
              <w:tabs>
                <w:tab w:val="left" w:pos="9360"/>
              </w:tabs>
              <w:jc w:val="both"/>
            </w:pPr>
            <w:r w:rsidRPr="005424B3">
              <w:t>Vd: NH</w:t>
            </w:r>
            <w:r w:rsidRPr="005424B3">
              <w:rPr>
                <w:vertAlign w:val="subscript"/>
              </w:rPr>
              <w:t>4</w:t>
            </w:r>
            <w:r w:rsidRPr="005424B3">
              <w:t>Cl, (NH</w:t>
            </w:r>
            <w:r w:rsidRPr="005424B3">
              <w:rPr>
                <w:vertAlign w:val="subscript"/>
              </w:rPr>
              <w:t>4</w:t>
            </w:r>
            <w:r w:rsidRPr="005424B3">
              <w:t>)</w:t>
            </w:r>
            <w:r w:rsidRPr="005424B3">
              <w:rPr>
                <w:vertAlign w:val="subscript"/>
              </w:rPr>
              <w:t>2</w:t>
            </w:r>
            <w:r w:rsidRPr="005424B3">
              <w:t>SO</w:t>
            </w:r>
            <w:r w:rsidRPr="005424B3">
              <w:rPr>
                <w:vertAlign w:val="subscript"/>
              </w:rPr>
              <w:t xml:space="preserve">4 </w:t>
            </w:r>
            <w:r w:rsidRPr="005424B3">
              <w:t>, (NH</w:t>
            </w:r>
            <w:r w:rsidRPr="005424B3">
              <w:rPr>
                <w:vertAlign w:val="subscript"/>
              </w:rPr>
              <w:t>4</w:t>
            </w:r>
            <w:r w:rsidRPr="005424B3">
              <w:t>)</w:t>
            </w:r>
            <w:r w:rsidRPr="005424B3">
              <w:rPr>
                <w:vertAlign w:val="subscript"/>
              </w:rPr>
              <w:t>2</w:t>
            </w:r>
            <w:r w:rsidRPr="005424B3">
              <w:t>CO</w:t>
            </w:r>
            <w:r w:rsidRPr="005424B3">
              <w:rPr>
                <w:vertAlign w:val="subscript"/>
              </w:rPr>
              <w:t>3</w:t>
            </w:r>
          </w:p>
          <w:p w14:paraId="185BFAB8" w14:textId="77777777" w:rsidR="006B6441" w:rsidRPr="005424B3" w:rsidRDefault="001B6E16" w:rsidP="006B6441">
            <w:pPr>
              <w:tabs>
                <w:tab w:val="left" w:pos="9360"/>
              </w:tabs>
              <w:jc w:val="both"/>
              <w:rPr>
                <w:b/>
              </w:rPr>
            </w:pPr>
            <w:r w:rsidRPr="005424B3">
              <w:rPr>
                <w:b/>
                <w:bCs/>
              </w:rPr>
              <w:t xml:space="preserve">I. </w:t>
            </w:r>
            <w:r w:rsidRPr="005424B3">
              <w:rPr>
                <w:b/>
                <w:bCs/>
                <w:u w:val="single"/>
              </w:rPr>
              <w:t>Tính chất vật lý</w:t>
            </w:r>
            <w:r w:rsidRPr="005424B3">
              <w:rPr>
                <w:b/>
              </w:rPr>
              <w:t>:</w:t>
            </w:r>
          </w:p>
          <w:p w14:paraId="1FAD579D" w14:textId="1BAE1699" w:rsidR="001B6E16" w:rsidRPr="005424B3" w:rsidRDefault="001B6E16" w:rsidP="006B6441">
            <w:pPr>
              <w:tabs>
                <w:tab w:val="left" w:pos="9360"/>
              </w:tabs>
              <w:jc w:val="both"/>
              <w:rPr>
                <w:u w:val="single"/>
              </w:rPr>
            </w:pPr>
            <w:r w:rsidRPr="005424B3">
              <w:t>Tinh thể</w:t>
            </w:r>
            <w:r w:rsidR="006B6441" w:rsidRPr="005424B3">
              <w:t xml:space="preserve">. Đều tan trong nước. </w:t>
            </w:r>
            <w:r w:rsidRPr="005424B3">
              <w:t>Ion NH</w:t>
            </w:r>
            <w:r w:rsidRPr="005424B3">
              <w:rPr>
                <w:vertAlign w:val="subscript"/>
              </w:rPr>
              <w:t>4</w:t>
            </w:r>
            <w:r w:rsidRPr="005424B3">
              <w:rPr>
                <w:vertAlign w:val="superscript"/>
              </w:rPr>
              <w:t>+</w:t>
            </w:r>
            <w:r w:rsidRPr="005424B3">
              <w:t xml:space="preserve"> không màu</w:t>
            </w:r>
          </w:p>
          <w:p w14:paraId="1E3BDA96" w14:textId="77777777" w:rsidR="001B6E16" w:rsidRPr="005424B3" w:rsidRDefault="001B6E16" w:rsidP="001B6E16">
            <w:pPr>
              <w:tabs>
                <w:tab w:val="left" w:pos="9360"/>
              </w:tabs>
              <w:jc w:val="both"/>
              <w:rPr>
                <w:b/>
                <w:bCs/>
                <w:u w:val="single"/>
              </w:rPr>
            </w:pPr>
            <w:r w:rsidRPr="005424B3">
              <w:rPr>
                <w:b/>
                <w:bCs/>
              </w:rPr>
              <w:t xml:space="preserve">II. </w:t>
            </w:r>
            <w:r w:rsidRPr="005424B3">
              <w:rPr>
                <w:b/>
                <w:bCs/>
                <w:u w:val="single"/>
              </w:rPr>
              <w:t>Tính chất hoá học</w:t>
            </w:r>
            <w:r w:rsidRPr="005424B3">
              <w:rPr>
                <w:b/>
                <w:bCs/>
              </w:rPr>
              <w:t>:</w:t>
            </w:r>
            <w:r w:rsidRPr="005424B3">
              <w:rPr>
                <w:b/>
                <w:bCs/>
                <w:u w:val="single"/>
              </w:rPr>
              <w:t xml:space="preserve"> </w:t>
            </w:r>
          </w:p>
          <w:p w14:paraId="793D62F6" w14:textId="77777777" w:rsidR="001B6E16" w:rsidRPr="005424B3" w:rsidRDefault="001B6E16" w:rsidP="001B6E16">
            <w:pPr>
              <w:tabs>
                <w:tab w:val="left" w:pos="9360"/>
              </w:tabs>
              <w:jc w:val="both"/>
              <w:rPr>
                <w:b/>
              </w:rPr>
            </w:pPr>
            <w:r w:rsidRPr="005424B3">
              <w:rPr>
                <w:b/>
                <w:i/>
                <w:iCs/>
              </w:rPr>
              <w:t xml:space="preserve">1. </w:t>
            </w:r>
            <w:r w:rsidRPr="005424B3">
              <w:rPr>
                <w:b/>
                <w:i/>
                <w:iCs/>
                <w:u w:val="single"/>
              </w:rPr>
              <w:t>Tác dụng với bazơ kiềm</w:t>
            </w:r>
            <w:r w:rsidRPr="005424B3">
              <w:rPr>
                <w:b/>
              </w:rPr>
              <w:t>:</w:t>
            </w:r>
          </w:p>
          <w:p w14:paraId="430A7998" w14:textId="77777777" w:rsidR="001B6E16" w:rsidRPr="005424B3" w:rsidRDefault="001B6E16" w:rsidP="001B6E16">
            <w:pPr>
              <w:tabs>
                <w:tab w:val="left" w:pos="9360"/>
              </w:tabs>
              <w:jc w:val="both"/>
              <w:rPr>
                <w:lang w:val="pt-BR"/>
              </w:rPr>
            </w:pPr>
            <w:r w:rsidRPr="005424B3">
              <w:rPr>
                <w:lang w:val="pt-BR"/>
              </w:rPr>
              <w:t>(NH</w:t>
            </w:r>
            <w:r w:rsidRPr="005424B3">
              <w:rPr>
                <w:vertAlign w:val="subscript"/>
                <w:lang w:val="pt-BR"/>
              </w:rPr>
              <w:t>4</w:t>
            </w:r>
            <w:r w:rsidRPr="005424B3">
              <w:rPr>
                <w:lang w:val="pt-BR"/>
              </w:rPr>
              <w:t>)</w:t>
            </w:r>
            <w:r w:rsidRPr="005424B3">
              <w:rPr>
                <w:vertAlign w:val="subscript"/>
                <w:lang w:val="pt-BR"/>
              </w:rPr>
              <w:t>2</w:t>
            </w:r>
            <w:r w:rsidRPr="005424B3">
              <w:rPr>
                <w:lang w:val="pt-BR"/>
              </w:rPr>
              <w:t>SO</w:t>
            </w:r>
            <w:r w:rsidRPr="005424B3">
              <w:rPr>
                <w:vertAlign w:val="subscript"/>
                <w:lang w:val="pt-BR"/>
              </w:rPr>
              <w:t xml:space="preserve">4 </w:t>
            </w:r>
            <w:r w:rsidRPr="005424B3">
              <w:rPr>
                <w:lang w:val="pt-BR"/>
              </w:rPr>
              <w:t xml:space="preserve">+ 2NaOH  </w:t>
            </w:r>
            <w:r w:rsidRPr="005424B3">
              <w:t>→</w:t>
            </w:r>
            <w:r w:rsidRPr="005424B3">
              <w:rPr>
                <w:lang w:val="pt-BR"/>
              </w:rPr>
              <w:t xml:space="preserve"> Na</w:t>
            </w:r>
            <w:r w:rsidRPr="005424B3">
              <w:rPr>
                <w:vertAlign w:val="subscript"/>
                <w:lang w:val="pt-BR"/>
              </w:rPr>
              <w:t>2</w:t>
            </w:r>
            <w:r w:rsidRPr="005424B3">
              <w:rPr>
                <w:lang w:val="pt-BR"/>
              </w:rPr>
              <w:t>SO</w:t>
            </w:r>
            <w:r w:rsidRPr="005424B3">
              <w:rPr>
                <w:vertAlign w:val="subscript"/>
                <w:lang w:val="pt-BR"/>
              </w:rPr>
              <w:t>4</w:t>
            </w:r>
            <w:r w:rsidRPr="005424B3">
              <w:rPr>
                <w:lang w:val="pt-BR"/>
              </w:rPr>
              <w:t xml:space="preserve"> + 2NH</w:t>
            </w:r>
            <w:r w:rsidRPr="005424B3">
              <w:rPr>
                <w:vertAlign w:val="subscript"/>
                <w:lang w:val="pt-BR"/>
              </w:rPr>
              <w:t>3</w:t>
            </w:r>
            <w:r w:rsidR="008B7B59">
              <w:rPr>
                <w:position w:val="-6"/>
                <w:lang w:val="pt-BR"/>
              </w:rPr>
              <w:pict w14:anchorId="5E02802C">
                <v:shape id="_x0000_i1086" type="#_x0000_t75" style="width:10.9pt;height:15.9pt">
                  <v:imagedata r:id="rId47" o:title=""/>
                </v:shape>
              </w:pict>
            </w:r>
            <w:r w:rsidRPr="005424B3">
              <w:rPr>
                <w:lang w:val="pt-BR"/>
              </w:rPr>
              <w:t xml:space="preserve"> + 2H</w:t>
            </w:r>
            <w:r w:rsidRPr="005424B3">
              <w:rPr>
                <w:vertAlign w:val="subscript"/>
                <w:lang w:val="pt-BR"/>
              </w:rPr>
              <w:t>2</w:t>
            </w:r>
            <w:r w:rsidRPr="005424B3">
              <w:rPr>
                <w:lang w:val="pt-BR"/>
              </w:rPr>
              <w:t>O.</w:t>
            </w:r>
          </w:p>
          <w:p w14:paraId="03E78A39" w14:textId="77777777" w:rsidR="001B6E16" w:rsidRPr="005424B3" w:rsidRDefault="001B6E16" w:rsidP="001B6E16">
            <w:pPr>
              <w:tabs>
                <w:tab w:val="left" w:pos="9360"/>
              </w:tabs>
              <w:jc w:val="both"/>
            </w:pPr>
            <w:r w:rsidRPr="005424B3">
              <w:t>PT ion thu gọn: NH</w:t>
            </w:r>
            <w:r w:rsidRPr="005424B3">
              <w:rPr>
                <w:vertAlign w:val="subscript"/>
              </w:rPr>
              <w:t>4</w:t>
            </w:r>
            <w:r w:rsidRPr="005424B3">
              <w:rPr>
                <w:vertAlign w:val="superscript"/>
              </w:rPr>
              <w:t>+</w:t>
            </w:r>
            <w:r w:rsidRPr="005424B3">
              <w:t xml:space="preserve"> + OH</w:t>
            </w:r>
            <w:r w:rsidRPr="005424B3">
              <w:rPr>
                <w:vertAlign w:val="superscript"/>
              </w:rPr>
              <w:t>-</w:t>
            </w:r>
            <w:r w:rsidRPr="005424B3">
              <w:t xml:space="preserve"> → NH</w:t>
            </w:r>
            <w:r w:rsidRPr="005424B3">
              <w:rPr>
                <w:vertAlign w:val="subscript"/>
              </w:rPr>
              <w:t>3</w:t>
            </w:r>
            <w:r w:rsidR="008B7B59">
              <w:rPr>
                <w:position w:val="-6"/>
              </w:rPr>
              <w:pict w14:anchorId="20FC0BD3">
                <v:shape id="_x0000_i1087" type="#_x0000_t75" style="width:10.9pt;height:15.9pt">
                  <v:imagedata r:id="rId47" o:title=""/>
                </v:shape>
              </w:pict>
            </w:r>
            <w:r w:rsidRPr="005424B3">
              <w:t xml:space="preserve">  + H</w:t>
            </w:r>
            <w:r w:rsidRPr="005424B3">
              <w:rPr>
                <w:vertAlign w:val="subscript"/>
              </w:rPr>
              <w:t>2</w:t>
            </w:r>
            <w:r w:rsidRPr="005424B3">
              <w:t xml:space="preserve">O </w:t>
            </w:r>
          </w:p>
          <w:p w14:paraId="64AE638D" w14:textId="77777777" w:rsidR="001B6E16" w:rsidRPr="005424B3" w:rsidRDefault="001B6E16" w:rsidP="001B6E16">
            <w:pPr>
              <w:tabs>
                <w:tab w:val="left" w:pos="9360"/>
              </w:tabs>
              <w:jc w:val="both"/>
            </w:pPr>
            <w:r w:rsidRPr="005424B3">
              <w:t>→ Điều chế NH</w:t>
            </w:r>
            <w:r w:rsidRPr="005424B3">
              <w:rPr>
                <w:vertAlign w:val="subscript"/>
              </w:rPr>
              <w:t>3</w:t>
            </w:r>
            <w:r w:rsidRPr="005424B3">
              <w:t xml:space="preserve"> trong PTN và nhận biết muối amoni.</w:t>
            </w:r>
          </w:p>
          <w:p w14:paraId="2A59474F" w14:textId="00A5B671" w:rsidR="001B6E16" w:rsidRPr="005424B3" w:rsidRDefault="001B6E16" w:rsidP="001B6E16">
            <w:pPr>
              <w:tabs>
                <w:tab w:val="left" w:pos="9360"/>
              </w:tabs>
              <w:jc w:val="both"/>
              <w:rPr>
                <w:b/>
                <w:i/>
                <w:iCs/>
                <w:u w:val="single"/>
              </w:rPr>
            </w:pPr>
            <w:r w:rsidRPr="005424B3">
              <w:rPr>
                <w:b/>
                <w:i/>
                <w:iCs/>
              </w:rPr>
              <w:t xml:space="preserve">. </w:t>
            </w:r>
            <w:r w:rsidRPr="005424B3">
              <w:rPr>
                <w:b/>
                <w:i/>
                <w:iCs/>
                <w:u w:val="single"/>
              </w:rPr>
              <w:t>Phản ứng nhiệt phân:</w:t>
            </w:r>
          </w:p>
          <w:p w14:paraId="5059017A" w14:textId="77777777" w:rsidR="006B6441" w:rsidRPr="005424B3" w:rsidRDefault="001B6E16" w:rsidP="001B6E16">
            <w:pPr>
              <w:tabs>
                <w:tab w:val="left" w:pos="9360"/>
              </w:tabs>
              <w:jc w:val="both"/>
            </w:pPr>
            <w:r w:rsidRPr="005424B3">
              <w:t>* Muối amoni tạo bởi axít không có tính oxi hoá:</w:t>
            </w:r>
          </w:p>
          <w:p w14:paraId="3C2DF7CD" w14:textId="019A82C3" w:rsidR="001B6E16" w:rsidRPr="005424B3" w:rsidRDefault="001B6E16" w:rsidP="001B6E16">
            <w:pPr>
              <w:tabs>
                <w:tab w:val="left" w:pos="9360"/>
              </w:tabs>
              <w:jc w:val="both"/>
              <w:rPr>
                <w:lang w:val="pt-BR"/>
              </w:rPr>
            </w:pPr>
            <w:r w:rsidRPr="005424B3">
              <w:rPr>
                <w:lang w:val="pt-BR"/>
              </w:rPr>
              <w:t>NH</w:t>
            </w:r>
            <w:r w:rsidRPr="005424B3">
              <w:rPr>
                <w:vertAlign w:val="subscript"/>
                <w:lang w:val="pt-BR"/>
              </w:rPr>
              <w:t>4</w:t>
            </w:r>
            <w:r w:rsidRPr="005424B3">
              <w:rPr>
                <w:lang w:val="pt-BR"/>
              </w:rPr>
              <w:t>Cl (r)</w:t>
            </w:r>
            <w:r w:rsidR="008B7B59">
              <w:rPr>
                <w:position w:val="-6"/>
              </w:rPr>
              <w:pict w14:anchorId="005E7074">
                <v:shape id="_x0000_i1088" type="#_x0000_t75" style="width:34.35pt;height:18.4pt">
                  <v:imagedata r:id="rId42" o:title=""/>
                </v:shape>
              </w:pict>
            </w:r>
            <w:r w:rsidRPr="005424B3">
              <w:rPr>
                <w:lang w:val="pt-BR"/>
              </w:rPr>
              <w:t xml:space="preserve">  NH</w:t>
            </w:r>
            <w:r w:rsidRPr="005424B3">
              <w:rPr>
                <w:vertAlign w:val="subscript"/>
                <w:lang w:val="pt-BR"/>
              </w:rPr>
              <w:t>3</w:t>
            </w:r>
            <w:r w:rsidRPr="005424B3">
              <w:rPr>
                <w:lang w:val="pt-BR"/>
              </w:rPr>
              <w:t xml:space="preserve"> </w:t>
            </w:r>
            <w:r w:rsidRPr="005424B3">
              <w:rPr>
                <w:vertAlign w:val="subscript"/>
                <w:lang w:val="pt-BR"/>
              </w:rPr>
              <w:t>(k)</w:t>
            </w:r>
            <w:r w:rsidRPr="005424B3">
              <w:rPr>
                <w:lang w:val="pt-BR"/>
              </w:rPr>
              <w:t xml:space="preserve"> + HCl </w:t>
            </w:r>
            <w:r w:rsidRPr="005424B3">
              <w:rPr>
                <w:vertAlign w:val="subscript"/>
                <w:lang w:val="pt-BR"/>
              </w:rPr>
              <w:t>(k).</w:t>
            </w:r>
          </w:p>
          <w:p w14:paraId="6A472504" w14:textId="77777777" w:rsidR="001B6E16" w:rsidRPr="005424B3" w:rsidRDefault="001B6E16" w:rsidP="001B6E16">
            <w:pPr>
              <w:tabs>
                <w:tab w:val="left" w:pos="9360"/>
              </w:tabs>
              <w:jc w:val="both"/>
              <w:rPr>
                <w:lang w:val="pt-BR"/>
              </w:rPr>
            </w:pPr>
            <w:r w:rsidRPr="005424B3">
              <w:rPr>
                <w:lang w:val="pt-BR"/>
              </w:rPr>
              <w:t>NH</w:t>
            </w:r>
            <w:r w:rsidRPr="005424B3">
              <w:rPr>
                <w:vertAlign w:val="subscript"/>
                <w:lang w:val="pt-BR"/>
              </w:rPr>
              <w:t>4</w:t>
            </w:r>
            <w:r w:rsidRPr="005424B3">
              <w:rPr>
                <w:lang w:val="pt-BR"/>
              </w:rPr>
              <w:t>HCO</w:t>
            </w:r>
            <w:r w:rsidRPr="005424B3">
              <w:rPr>
                <w:vertAlign w:val="subscript"/>
                <w:lang w:val="pt-BR"/>
              </w:rPr>
              <w:t>3</w:t>
            </w:r>
            <w:r w:rsidRPr="005424B3">
              <w:rPr>
                <w:lang w:val="pt-BR"/>
              </w:rPr>
              <w:t>(r)</w:t>
            </w:r>
            <w:r w:rsidR="008B7B59">
              <w:rPr>
                <w:position w:val="-6"/>
              </w:rPr>
              <w:pict w14:anchorId="7D5F8314">
                <v:shape id="_x0000_i1089" type="#_x0000_t75" style="width:34.35pt;height:18.4pt">
                  <v:imagedata r:id="rId42" o:title=""/>
                </v:shape>
              </w:pict>
            </w:r>
            <w:r w:rsidRPr="005424B3">
              <w:rPr>
                <w:lang w:val="pt-BR"/>
              </w:rPr>
              <w:t>NH</w:t>
            </w:r>
            <w:r w:rsidRPr="005424B3">
              <w:rPr>
                <w:vertAlign w:val="subscript"/>
                <w:lang w:val="pt-BR"/>
              </w:rPr>
              <w:t>3</w:t>
            </w:r>
            <w:r w:rsidRPr="005424B3">
              <w:rPr>
                <w:lang w:val="pt-BR"/>
              </w:rPr>
              <w:t>(k) + CO</w:t>
            </w:r>
            <w:r w:rsidRPr="005424B3">
              <w:rPr>
                <w:vertAlign w:val="subscript"/>
                <w:lang w:val="pt-BR"/>
              </w:rPr>
              <w:t>2</w:t>
            </w:r>
            <w:r w:rsidRPr="005424B3">
              <w:rPr>
                <w:lang w:val="pt-BR"/>
              </w:rPr>
              <w:t>(k) + H</w:t>
            </w:r>
            <w:r w:rsidRPr="005424B3">
              <w:rPr>
                <w:vertAlign w:val="subscript"/>
                <w:lang w:val="pt-BR"/>
              </w:rPr>
              <w:t>2</w:t>
            </w:r>
            <w:r w:rsidRPr="005424B3">
              <w:rPr>
                <w:lang w:val="pt-BR"/>
              </w:rPr>
              <w:t xml:space="preserve">O </w:t>
            </w:r>
          </w:p>
          <w:p w14:paraId="100B5ABA" w14:textId="1F9720FF" w:rsidR="001B6E16" w:rsidRPr="005424B3" w:rsidRDefault="001B6E16" w:rsidP="001B6E16">
            <w:pPr>
              <w:tabs>
                <w:tab w:val="left" w:pos="9360"/>
              </w:tabs>
              <w:jc w:val="both"/>
              <w:rPr>
                <w:lang w:val="pt-BR"/>
              </w:rPr>
            </w:pPr>
            <w:r w:rsidRPr="005424B3">
              <w:rPr>
                <w:lang w:val="pt-BR"/>
              </w:rPr>
              <w:t xml:space="preserve">* Muối amoni tạo bởi axít có tính oxi hoá: </w:t>
            </w:r>
          </w:p>
          <w:p w14:paraId="1EA43DC8" w14:textId="77777777" w:rsidR="001B6E16" w:rsidRPr="005424B3" w:rsidRDefault="001B6E16" w:rsidP="001B6E16">
            <w:pPr>
              <w:tabs>
                <w:tab w:val="left" w:pos="9360"/>
              </w:tabs>
              <w:jc w:val="both"/>
              <w:rPr>
                <w:lang w:val="pt-BR"/>
              </w:rPr>
            </w:pPr>
            <w:r w:rsidRPr="005424B3">
              <w:rPr>
                <w:lang w:val="pt-BR"/>
              </w:rPr>
              <w:t>NH</w:t>
            </w:r>
            <w:r w:rsidRPr="005424B3">
              <w:rPr>
                <w:vertAlign w:val="subscript"/>
                <w:lang w:val="pt-BR"/>
              </w:rPr>
              <w:t>4</w:t>
            </w:r>
            <w:r w:rsidRPr="005424B3">
              <w:rPr>
                <w:lang w:val="pt-BR"/>
              </w:rPr>
              <w:t>NO</w:t>
            </w:r>
            <w:r w:rsidRPr="005424B3">
              <w:rPr>
                <w:vertAlign w:val="subscript"/>
                <w:lang w:val="pt-BR"/>
              </w:rPr>
              <w:t>2</w:t>
            </w:r>
            <w:r w:rsidRPr="005424B3">
              <w:rPr>
                <w:lang w:val="pt-BR"/>
              </w:rPr>
              <w:t xml:space="preserve"> </w:t>
            </w:r>
            <w:r w:rsidR="008B7B59">
              <w:rPr>
                <w:position w:val="-6"/>
              </w:rPr>
              <w:pict w14:anchorId="54349C63">
                <v:shape id="_x0000_i1090" type="#_x0000_t75" style="width:34.35pt;height:18.4pt">
                  <v:imagedata r:id="rId42" o:title=""/>
                </v:shape>
              </w:pict>
            </w:r>
            <w:r w:rsidRPr="005424B3">
              <w:rPr>
                <w:lang w:val="pt-BR"/>
              </w:rPr>
              <w:t xml:space="preserve"> N</w:t>
            </w:r>
            <w:r w:rsidRPr="005424B3">
              <w:rPr>
                <w:vertAlign w:val="subscript"/>
                <w:lang w:val="pt-BR"/>
              </w:rPr>
              <w:t>2</w:t>
            </w:r>
            <w:r w:rsidRPr="005424B3">
              <w:rPr>
                <w:lang w:val="pt-BR"/>
              </w:rPr>
              <w:t xml:space="preserve"> + 2H</w:t>
            </w:r>
            <w:r w:rsidRPr="005424B3">
              <w:rPr>
                <w:vertAlign w:val="subscript"/>
                <w:lang w:val="pt-BR"/>
              </w:rPr>
              <w:t>2</w:t>
            </w:r>
            <w:r w:rsidRPr="005424B3">
              <w:rPr>
                <w:lang w:val="pt-BR"/>
              </w:rPr>
              <w:t xml:space="preserve">O </w:t>
            </w:r>
          </w:p>
          <w:p w14:paraId="3D327C36" w14:textId="1DE2DB94" w:rsidR="001B6E16" w:rsidRPr="005424B3" w:rsidRDefault="001B6E16" w:rsidP="001B6E16">
            <w:pPr>
              <w:jc w:val="both"/>
              <w:rPr>
                <w:lang w:val="nb-NO"/>
              </w:rPr>
            </w:pPr>
            <w:r w:rsidRPr="005424B3">
              <w:rPr>
                <w:lang w:val="pt-BR"/>
              </w:rPr>
              <w:t>NH</w:t>
            </w:r>
            <w:r w:rsidRPr="005424B3">
              <w:rPr>
                <w:vertAlign w:val="subscript"/>
                <w:lang w:val="pt-BR"/>
              </w:rPr>
              <w:t>4</w:t>
            </w:r>
            <w:r w:rsidRPr="005424B3">
              <w:rPr>
                <w:lang w:val="pt-BR"/>
              </w:rPr>
              <w:t>NO</w:t>
            </w:r>
            <w:r w:rsidRPr="005424B3">
              <w:rPr>
                <w:vertAlign w:val="subscript"/>
                <w:lang w:val="pt-BR"/>
              </w:rPr>
              <w:t>3</w:t>
            </w:r>
            <w:r w:rsidRPr="005424B3">
              <w:rPr>
                <w:lang w:val="pt-BR"/>
              </w:rPr>
              <w:t xml:space="preserve"> </w:t>
            </w:r>
            <w:r w:rsidR="008B7B59">
              <w:rPr>
                <w:position w:val="-6"/>
              </w:rPr>
              <w:pict w14:anchorId="0160610E">
                <v:shape id="_x0000_i1091" type="#_x0000_t75" style="width:34.35pt;height:18.4pt">
                  <v:imagedata r:id="rId42" o:title=""/>
                </v:shape>
              </w:pict>
            </w:r>
            <w:r w:rsidRPr="005424B3">
              <w:rPr>
                <w:lang w:val="pt-BR"/>
              </w:rPr>
              <w:t xml:space="preserve"> N</w:t>
            </w:r>
            <w:r w:rsidRPr="005424B3">
              <w:rPr>
                <w:vertAlign w:val="subscript"/>
                <w:lang w:val="pt-BR"/>
              </w:rPr>
              <w:t>2</w:t>
            </w:r>
            <w:r w:rsidRPr="005424B3">
              <w:rPr>
                <w:lang w:val="pt-BR"/>
              </w:rPr>
              <w:t>O + 2H</w:t>
            </w:r>
            <w:r w:rsidRPr="005424B3">
              <w:rPr>
                <w:vertAlign w:val="subscript"/>
                <w:lang w:val="pt-BR"/>
              </w:rPr>
              <w:t>2</w:t>
            </w:r>
            <w:r w:rsidRPr="005424B3">
              <w:rPr>
                <w:lang w:val="pt-BR"/>
              </w:rPr>
              <w:t>O</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31209E5" w14:textId="77777777" w:rsidR="00B021D7" w:rsidRPr="005424B3" w:rsidRDefault="001B6E16" w:rsidP="00F635EE">
            <w:r w:rsidRPr="005424B3">
              <w:rPr>
                <w:bCs/>
              </w:rPr>
              <w:lastRenderedPageBreak/>
              <w:t>- Gv: ?</w:t>
            </w:r>
            <w:r w:rsidRPr="005424B3">
              <w:t xml:space="preserve"> Dựa vào cấu tạo của ngtử N và H hãy mô tả sự hình thành ptử NH</w:t>
            </w:r>
            <w:r w:rsidRPr="005424B3">
              <w:rPr>
                <w:vertAlign w:val="subscript"/>
              </w:rPr>
              <w:t>3</w:t>
            </w:r>
            <w:r w:rsidRPr="005424B3">
              <w:t xml:space="preserve"> ?</w:t>
            </w:r>
          </w:p>
          <w:p w14:paraId="26126970" w14:textId="77777777" w:rsidR="001B6E16" w:rsidRPr="005424B3" w:rsidRDefault="001B6E16" w:rsidP="001B6E16">
            <w:pPr>
              <w:tabs>
                <w:tab w:val="left" w:pos="9360"/>
              </w:tabs>
              <w:rPr>
                <w:lang w:val="pt-BR"/>
              </w:rPr>
            </w:pPr>
            <w:r w:rsidRPr="005424B3">
              <w:rPr>
                <w:bCs/>
                <w:lang w:val="pt-BR"/>
              </w:rPr>
              <w:t>- Gv thông báo</w:t>
            </w:r>
            <w:r w:rsidRPr="005424B3">
              <w:rPr>
                <w:b/>
                <w:bCs/>
                <w:lang w:val="pt-BR"/>
              </w:rPr>
              <w:t>:</w:t>
            </w:r>
            <w:r w:rsidRPr="005424B3">
              <w:rPr>
                <w:lang w:val="pt-BR"/>
              </w:rPr>
              <w:t xml:space="preserve"> Thí nghiệm thử tính tan của NH</w:t>
            </w:r>
            <w:r w:rsidRPr="005424B3">
              <w:rPr>
                <w:vertAlign w:val="subscript"/>
                <w:lang w:val="pt-BR"/>
              </w:rPr>
              <w:t>3</w:t>
            </w:r>
            <w:r w:rsidRPr="005424B3">
              <w:rPr>
                <w:lang w:val="pt-BR"/>
              </w:rPr>
              <w:t xml:space="preserve"> trong nước đã chứng tỏ dd NH</w:t>
            </w:r>
            <w:r w:rsidRPr="005424B3">
              <w:rPr>
                <w:vertAlign w:val="subscript"/>
                <w:lang w:val="pt-BR"/>
              </w:rPr>
              <w:t>3</w:t>
            </w:r>
            <w:r w:rsidRPr="005424B3">
              <w:rPr>
                <w:lang w:val="pt-BR"/>
              </w:rPr>
              <w:t xml:space="preserve"> có tính bazơ yếu.</w:t>
            </w:r>
          </w:p>
          <w:p w14:paraId="2B63BFF6" w14:textId="77777777" w:rsidR="001B6E16" w:rsidRPr="005424B3" w:rsidRDefault="001B6E16" w:rsidP="001B6E16">
            <w:pPr>
              <w:jc w:val="both"/>
              <w:rPr>
                <w:lang w:val="pt-BR"/>
              </w:rPr>
            </w:pPr>
            <w:r w:rsidRPr="005424B3">
              <w:rPr>
                <w:lang w:val="pt-BR"/>
              </w:rPr>
              <w:t>Hs viết phương trình ion</w:t>
            </w:r>
          </w:p>
          <w:p w14:paraId="1E2AF4C3" w14:textId="77777777" w:rsidR="001B6E16" w:rsidRPr="005424B3" w:rsidRDefault="001B6E16" w:rsidP="001B6E16">
            <w:pPr>
              <w:tabs>
                <w:tab w:val="left" w:pos="9360"/>
              </w:tabs>
              <w:jc w:val="both"/>
            </w:pPr>
            <w:r w:rsidRPr="005424B3">
              <w:rPr>
                <w:lang w:val="pt-BR"/>
              </w:rPr>
              <w:t>- Gv hỏi : Khi cho dd AlCl</w:t>
            </w:r>
            <w:r w:rsidRPr="005424B3">
              <w:rPr>
                <w:vertAlign w:val="subscript"/>
                <w:lang w:val="pt-BR"/>
              </w:rPr>
              <w:t>3</w:t>
            </w:r>
            <w:r w:rsidRPr="005424B3">
              <w:rPr>
                <w:lang w:val="pt-BR"/>
              </w:rPr>
              <w:t xml:space="preserve"> vào dd NH</w:t>
            </w:r>
            <w:r w:rsidRPr="005424B3">
              <w:rPr>
                <w:vertAlign w:val="subscript"/>
                <w:lang w:val="pt-BR"/>
              </w:rPr>
              <w:t>3</w:t>
            </w:r>
            <w:r w:rsidRPr="005424B3">
              <w:rPr>
                <w:lang w:val="pt-BR"/>
              </w:rPr>
              <w:t xml:space="preserve"> sẽ xảy ra pứ nào? </w:t>
            </w:r>
            <w:r w:rsidRPr="005424B3">
              <w:sym w:font="Wingdings" w:char="F0E0"/>
            </w:r>
            <w:r w:rsidRPr="005424B3">
              <w:t>Làm thí nghiệm với dung dịch AlCl</w:t>
            </w:r>
            <w:r w:rsidRPr="005424B3">
              <w:rPr>
                <w:vertAlign w:val="subscript"/>
              </w:rPr>
              <w:t>3</w:t>
            </w:r>
          </w:p>
          <w:p w14:paraId="70FC8CA4" w14:textId="77777777" w:rsidR="001B6E16" w:rsidRPr="005424B3" w:rsidRDefault="001B6E16" w:rsidP="001B6E16">
            <w:pPr>
              <w:jc w:val="both"/>
            </w:pPr>
            <w:r w:rsidRPr="005424B3">
              <w:t>Hs quan sát, nhận xét hiện tượng, viết phương trình phản ứng, phtrình ion thu gọn</w:t>
            </w:r>
          </w:p>
          <w:p w14:paraId="55E4BF3D" w14:textId="77777777" w:rsidR="001B6E16" w:rsidRPr="005424B3" w:rsidRDefault="001B6E16" w:rsidP="00F635EE">
            <w:pPr>
              <w:rPr>
                <w:lang w:val="de-DE"/>
              </w:rPr>
            </w:pPr>
            <w:r w:rsidRPr="005424B3">
              <w:rPr>
                <w:lang w:val="de-DE"/>
              </w:rPr>
              <w:t>Gv: Yêu cầu hs cho biết: SOXH của N trong NH</w:t>
            </w:r>
            <w:r w:rsidRPr="005424B3">
              <w:rPr>
                <w:vertAlign w:val="subscript"/>
                <w:lang w:val="de-DE"/>
              </w:rPr>
              <w:t>3</w:t>
            </w:r>
            <w:r w:rsidRPr="005424B3">
              <w:rPr>
                <w:lang w:val="de-DE"/>
              </w:rPr>
              <w:t xml:space="preserve"> và nhắc </w:t>
            </w:r>
            <w:r w:rsidRPr="005424B3">
              <w:rPr>
                <w:lang w:val="de-DE"/>
              </w:rPr>
              <w:lastRenderedPageBreak/>
              <w:t>lại các SOXH của N. Từ đó dự đoán TCHH tiếp theo của NH</w:t>
            </w:r>
            <w:r w:rsidRPr="005424B3">
              <w:rPr>
                <w:vertAlign w:val="subscript"/>
                <w:lang w:val="de-DE"/>
              </w:rPr>
              <w:t>3</w:t>
            </w:r>
            <w:r w:rsidRPr="005424B3">
              <w:rPr>
                <w:lang w:val="de-DE"/>
              </w:rPr>
              <w:t xml:space="preserve"> dựa vào sự thay đổi SOXH của N.</w:t>
            </w:r>
          </w:p>
          <w:p w14:paraId="5D9A954F" w14:textId="77777777" w:rsidR="006B6441" w:rsidRPr="005424B3" w:rsidRDefault="006B6441" w:rsidP="00F635EE">
            <w:pPr>
              <w:rPr>
                <w:b/>
                <w:lang w:val="nb-NO"/>
              </w:rPr>
            </w:pPr>
          </w:p>
          <w:p w14:paraId="0E5ED2D1" w14:textId="77777777" w:rsidR="006B6441" w:rsidRPr="005424B3" w:rsidRDefault="006B6441" w:rsidP="00F635EE">
            <w:pPr>
              <w:rPr>
                <w:b/>
                <w:lang w:val="nb-NO"/>
              </w:rPr>
            </w:pPr>
          </w:p>
          <w:p w14:paraId="66CA4A9B" w14:textId="77777777" w:rsidR="006B6441" w:rsidRPr="005424B3" w:rsidRDefault="006B6441" w:rsidP="006B6441">
            <w:pPr>
              <w:tabs>
                <w:tab w:val="left" w:pos="9360"/>
              </w:tabs>
              <w:jc w:val="both"/>
              <w:rPr>
                <w:lang w:val="de-DE"/>
              </w:rPr>
            </w:pPr>
            <w:r w:rsidRPr="005424B3">
              <w:rPr>
                <w:lang w:val="de-DE"/>
              </w:rPr>
              <w:t>- Gv: Yêu cầu hs viết ptpứ của NH</w:t>
            </w:r>
            <w:r w:rsidRPr="005424B3">
              <w:rPr>
                <w:vertAlign w:val="subscript"/>
                <w:lang w:val="de-DE"/>
              </w:rPr>
              <w:t>3</w:t>
            </w:r>
            <w:r w:rsidRPr="005424B3">
              <w:rPr>
                <w:lang w:val="de-DE"/>
              </w:rPr>
              <w:t xml:space="preserve"> với clo.</w:t>
            </w:r>
          </w:p>
          <w:p w14:paraId="54D3FD9B" w14:textId="28A264E8" w:rsidR="006B6441" w:rsidRPr="005424B3" w:rsidRDefault="006B6441" w:rsidP="00F635EE">
            <w:pPr>
              <w:rPr>
                <w:b/>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D8BA7D7" w14:textId="77777777" w:rsidR="00B021D7" w:rsidRPr="005424B3" w:rsidRDefault="006B6441" w:rsidP="00F635EE">
            <w:pPr>
              <w:rPr>
                <w:lang w:val="de-DE"/>
              </w:rPr>
            </w:pPr>
            <w:r w:rsidRPr="005424B3">
              <w:rPr>
                <w:lang w:val="de-DE"/>
              </w:rPr>
              <w:lastRenderedPageBreak/>
              <w:t xml:space="preserve">- </w:t>
            </w:r>
            <w:r w:rsidRPr="005424B3">
              <w:rPr>
                <w:lang w:val="nb-NO"/>
              </w:rPr>
              <w:t>HS theo dõi, ghi bài và t</w:t>
            </w:r>
            <w:r w:rsidRPr="005424B3">
              <w:rPr>
                <w:lang w:val="de-DE"/>
              </w:rPr>
              <w:t>rả lời các câu hỏi</w:t>
            </w:r>
          </w:p>
          <w:p w14:paraId="31B2AB0A" w14:textId="77777777" w:rsidR="006B6441" w:rsidRPr="005424B3" w:rsidRDefault="006B6441" w:rsidP="00F635EE">
            <w:pPr>
              <w:rPr>
                <w:lang w:val="de-DE"/>
              </w:rPr>
            </w:pPr>
          </w:p>
          <w:p w14:paraId="2E58607F" w14:textId="77777777" w:rsidR="006B6441" w:rsidRPr="005424B3" w:rsidRDefault="006B6441" w:rsidP="00F635EE">
            <w:pPr>
              <w:rPr>
                <w:lang w:val="de-DE"/>
              </w:rPr>
            </w:pPr>
          </w:p>
          <w:p w14:paraId="0F7AB504" w14:textId="77777777" w:rsidR="006B6441" w:rsidRPr="005424B3" w:rsidRDefault="006B6441" w:rsidP="00F635EE">
            <w:pPr>
              <w:rPr>
                <w:lang w:val="de-DE"/>
              </w:rPr>
            </w:pPr>
          </w:p>
          <w:p w14:paraId="717F1BDD" w14:textId="77777777" w:rsidR="006B6441" w:rsidRPr="005424B3" w:rsidRDefault="006B6441" w:rsidP="00F635EE">
            <w:pPr>
              <w:rPr>
                <w:lang w:val="de-DE"/>
              </w:rPr>
            </w:pPr>
          </w:p>
          <w:p w14:paraId="699A2267" w14:textId="77777777" w:rsidR="006B6441" w:rsidRPr="005424B3" w:rsidRDefault="006B6441" w:rsidP="00F635EE">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5926B6F6" w14:textId="77777777" w:rsidR="006B6441" w:rsidRPr="005424B3" w:rsidRDefault="006B6441" w:rsidP="00F635EE">
            <w:pPr>
              <w:rPr>
                <w:lang w:val="de-DE"/>
              </w:rPr>
            </w:pPr>
          </w:p>
          <w:p w14:paraId="3D45EAA3" w14:textId="77777777" w:rsidR="006B6441" w:rsidRPr="005424B3" w:rsidRDefault="006B6441" w:rsidP="00F635EE">
            <w:pPr>
              <w:rPr>
                <w:lang w:val="de-DE"/>
              </w:rPr>
            </w:pPr>
          </w:p>
          <w:p w14:paraId="3E473EF0" w14:textId="77777777" w:rsidR="006B6441" w:rsidRPr="005424B3" w:rsidRDefault="006B6441" w:rsidP="00F635EE">
            <w:pPr>
              <w:rPr>
                <w:lang w:val="de-DE"/>
              </w:rPr>
            </w:pPr>
          </w:p>
          <w:p w14:paraId="4E466137" w14:textId="77777777" w:rsidR="006B6441" w:rsidRPr="005424B3" w:rsidRDefault="006B6441" w:rsidP="00F635EE">
            <w:pPr>
              <w:rPr>
                <w:lang w:val="de-DE"/>
              </w:rPr>
            </w:pPr>
          </w:p>
          <w:p w14:paraId="5FF04D80" w14:textId="77777777" w:rsidR="006B6441" w:rsidRPr="005424B3" w:rsidRDefault="006B6441" w:rsidP="00F635EE">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20DA0264" w14:textId="77777777" w:rsidR="006B6441" w:rsidRPr="005424B3" w:rsidRDefault="006B6441" w:rsidP="00F635EE">
            <w:pPr>
              <w:rPr>
                <w:lang w:val="de-DE"/>
              </w:rPr>
            </w:pPr>
          </w:p>
          <w:p w14:paraId="669A7677" w14:textId="77777777" w:rsidR="006B6441" w:rsidRPr="005424B3" w:rsidRDefault="006B6441" w:rsidP="00F635EE">
            <w:pPr>
              <w:rPr>
                <w:lang w:val="de-DE"/>
              </w:rPr>
            </w:pPr>
          </w:p>
          <w:p w14:paraId="4EBF9FA7" w14:textId="77777777" w:rsidR="006B6441" w:rsidRPr="005424B3" w:rsidRDefault="006B6441" w:rsidP="00F635EE">
            <w:pPr>
              <w:rPr>
                <w:lang w:val="de-DE"/>
              </w:rPr>
            </w:pPr>
          </w:p>
          <w:p w14:paraId="285C9D24" w14:textId="77777777" w:rsidR="006B6441" w:rsidRPr="005424B3" w:rsidRDefault="006B6441" w:rsidP="00F635EE">
            <w:pPr>
              <w:rPr>
                <w:lang w:val="de-DE"/>
              </w:rPr>
            </w:pPr>
          </w:p>
          <w:p w14:paraId="799CFC5D" w14:textId="77777777" w:rsidR="006B6441" w:rsidRPr="005424B3" w:rsidRDefault="006B6441" w:rsidP="00F635EE">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168A76BF" w14:textId="77777777" w:rsidR="006B6441" w:rsidRPr="005424B3" w:rsidRDefault="006B6441" w:rsidP="00F635EE">
            <w:pPr>
              <w:rPr>
                <w:lang w:val="de-DE"/>
              </w:rPr>
            </w:pPr>
          </w:p>
          <w:p w14:paraId="58FA33B5" w14:textId="77777777" w:rsidR="006B6441" w:rsidRPr="005424B3" w:rsidRDefault="006B6441" w:rsidP="00F635EE">
            <w:pPr>
              <w:rPr>
                <w:lang w:val="de-DE"/>
              </w:rPr>
            </w:pPr>
          </w:p>
          <w:p w14:paraId="119E9B0C" w14:textId="77777777" w:rsidR="006B6441" w:rsidRPr="005424B3" w:rsidRDefault="006B6441" w:rsidP="00F635EE">
            <w:pPr>
              <w:rPr>
                <w:lang w:val="de-DE"/>
              </w:rPr>
            </w:pPr>
          </w:p>
          <w:p w14:paraId="63B502EA" w14:textId="28B7BFA0" w:rsidR="006B6441" w:rsidRPr="005424B3" w:rsidRDefault="006B6441" w:rsidP="00F635EE">
            <w:pPr>
              <w:rPr>
                <w:b/>
                <w:lang w:val="nb-NO"/>
              </w:rPr>
            </w:pPr>
            <w:r w:rsidRPr="005424B3">
              <w:rPr>
                <w:lang w:val="de-DE"/>
              </w:rPr>
              <w:t>học sinh thảo luận làm bài theo nhóm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23DC285" w14:textId="77777777" w:rsidR="00B021D7" w:rsidRPr="005424B3" w:rsidRDefault="00B021D7" w:rsidP="00F635EE">
            <w:pPr>
              <w:rPr>
                <w:lang w:val="nb-NO"/>
              </w:rPr>
            </w:pPr>
          </w:p>
          <w:p w14:paraId="065C374B" w14:textId="77777777" w:rsidR="00B021D7" w:rsidRPr="005424B3" w:rsidRDefault="00B021D7" w:rsidP="00F635EE">
            <w:pPr>
              <w:jc w:val="center"/>
              <w:rPr>
                <w:lang w:val="pt-BR"/>
              </w:rPr>
            </w:pPr>
          </w:p>
          <w:p w14:paraId="4260E699" w14:textId="77777777" w:rsidR="00B021D7" w:rsidRDefault="00511F7D" w:rsidP="00F635EE">
            <w:pPr>
              <w:rPr>
                <w:lang w:val="pt-BR"/>
              </w:rPr>
            </w:pPr>
            <w:r>
              <w:rPr>
                <w:lang w:val="pt-BR"/>
              </w:rPr>
              <w:t xml:space="preserve">40 </w:t>
            </w:r>
            <w:r w:rsidR="00B021D7" w:rsidRPr="005424B3">
              <w:rPr>
                <w:lang w:val="pt-BR"/>
              </w:rPr>
              <w:t>phút</w:t>
            </w:r>
          </w:p>
          <w:p w14:paraId="1A7B423E" w14:textId="77777777" w:rsidR="00511F7D" w:rsidRDefault="00511F7D" w:rsidP="00F635EE">
            <w:pPr>
              <w:rPr>
                <w:lang w:val="pt-BR"/>
              </w:rPr>
            </w:pPr>
          </w:p>
          <w:p w14:paraId="05A90304" w14:textId="77777777" w:rsidR="00511F7D" w:rsidRDefault="00511F7D" w:rsidP="00F635EE">
            <w:pPr>
              <w:rPr>
                <w:lang w:val="pt-BR"/>
              </w:rPr>
            </w:pPr>
          </w:p>
          <w:p w14:paraId="3FE576A9" w14:textId="77777777" w:rsidR="00511F7D" w:rsidRDefault="00511F7D" w:rsidP="00F635EE">
            <w:pPr>
              <w:rPr>
                <w:lang w:val="pt-BR"/>
              </w:rPr>
            </w:pPr>
          </w:p>
          <w:p w14:paraId="610612CD" w14:textId="77777777" w:rsidR="00511F7D" w:rsidRDefault="00511F7D" w:rsidP="00F635EE">
            <w:pPr>
              <w:rPr>
                <w:lang w:val="pt-BR"/>
              </w:rPr>
            </w:pPr>
          </w:p>
          <w:p w14:paraId="410C2168" w14:textId="77777777" w:rsidR="00511F7D" w:rsidRDefault="00511F7D" w:rsidP="00F635EE">
            <w:pPr>
              <w:rPr>
                <w:lang w:val="pt-BR"/>
              </w:rPr>
            </w:pPr>
          </w:p>
          <w:p w14:paraId="096A71F2" w14:textId="77777777" w:rsidR="00511F7D" w:rsidRDefault="00511F7D" w:rsidP="00F635EE">
            <w:pPr>
              <w:rPr>
                <w:lang w:val="pt-BR"/>
              </w:rPr>
            </w:pPr>
          </w:p>
          <w:p w14:paraId="53A1F840" w14:textId="77777777" w:rsidR="00511F7D" w:rsidRDefault="00511F7D" w:rsidP="00F635EE">
            <w:pPr>
              <w:rPr>
                <w:lang w:val="pt-BR"/>
              </w:rPr>
            </w:pPr>
          </w:p>
          <w:p w14:paraId="07BD96F4" w14:textId="77777777" w:rsidR="00511F7D" w:rsidRDefault="00511F7D" w:rsidP="00F635EE">
            <w:pPr>
              <w:rPr>
                <w:lang w:val="pt-BR"/>
              </w:rPr>
            </w:pPr>
          </w:p>
          <w:p w14:paraId="0F54D11B" w14:textId="77777777" w:rsidR="00511F7D" w:rsidRDefault="00511F7D" w:rsidP="00F635EE">
            <w:pPr>
              <w:rPr>
                <w:lang w:val="pt-BR"/>
              </w:rPr>
            </w:pPr>
          </w:p>
          <w:p w14:paraId="43E6B0B5" w14:textId="77777777" w:rsidR="00511F7D" w:rsidRDefault="00511F7D" w:rsidP="00F635EE">
            <w:pPr>
              <w:rPr>
                <w:lang w:val="pt-BR"/>
              </w:rPr>
            </w:pPr>
          </w:p>
          <w:p w14:paraId="0415D691" w14:textId="77777777" w:rsidR="00511F7D" w:rsidRDefault="00511F7D" w:rsidP="00F635EE">
            <w:pPr>
              <w:rPr>
                <w:lang w:val="pt-BR"/>
              </w:rPr>
            </w:pPr>
          </w:p>
          <w:p w14:paraId="54D51EBD" w14:textId="77777777" w:rsidR="00511F7D" w:rsidRDefault="00511F7D" w:rsidP="00F635EE">
            <w:pPr>
              <w:rPr>
                <w:lang w:val="pt-BR"/>
              </w:rPr>
            </w:pPr>
          </w:p>
          <w:p w14:paraId="0F091CFE" w14:textId="77777777" w:rsidR="00511F7D" w:rsidRDefault="00511F7D" w:rsidP="00F635EE">
            <w:pPr>
              <w:rPr>
                <w:lang w:val="pt-BR"/>
              </w:rPr>
            </w:pPr>
          </w:p>
          <w:p w14:paraId="6BA9F810" w14:textId="77777777" w:rsidR="00511F7D" w:rsidRDefault="00511F7D" w:rsidP="00F635EE">
            <w:pPr>
              <w:rPr>
                <w:lang w:val="pt-BR"/>
              </w:rPr>
            </w:pPr>
          </w:p>
          <w:p w14:paraId="729E7C10" w14:textId="77777777" w:rsidR="00511F7D" w:rsidRDefault="00511F7D" w:rsidP="00F635EE">
            <w:pPr>
              <w:rPr>
                <w:lang w:val="pt-BR"/>
              </w:rPr>
            </w:pPr>
          </w:p>
          <w:p w14:paraId="450A7490" w14:textId="77777777" w:rsidR="00511F7D" w:rsidRDefault="00511F7D" w:rsidP="00F635EE">
            <w:pPr>
              <w:rPr>
                <w:lang w:val="pt-BR"/>
              </w:rPr>
            </w:pPr>
          </w:p>
          <w:p w14:paraId="3D2690CE" w14:textId="77777777" w:rsidR="00511F7D" w:rsidRDefault="00511F7D" w:rsidP="00F635EE">
            <w:pPr>
              <w:rPr>
                <w:lang w:val="pt-BR"/>
              </w:rPr>
            </w:pPr>
          </w:p>
          <w:p w14:paraId="0B8DF62C" w14:textId="77777777" w:rsidR="00511F7D" w:rsidRDefault="00511F7D" w:rsidP="00F635EE">
            <w:pPr>
              <w:rPr>
                <w:lang w:val="pt-BR"/>
              </w:rPr>
            </w:pPr>
          </w:p>
          <w:p w14:paraId="6029A676" w14:textId="77777777" w:rsidR="00511F7D" w:rsidRDefault="00511F7D" w:rsidP="00F635EE">
            <w:pPr>
              <w:rPr>
                <w:lang w:val="pt-BR"/>
              </w:rPr>
            </w:pPr>
          </w:p>
          <w:p w14:paraId="38E3EAB6" w14:textId="77777777" w:rsidR="00511F7D" w:rsidRDefault="00511F7D" w:rsidP="00F635EE">
            <w:pPr>
              <w:rPr>
                <w:lang w:val="pt-BR"/>
              </w:rPr>
            </w:pPr>
          </w:p>
          <w:p w14:paraId="1AB02CE6" w14:textId="77777777" w:rsidR="00511F7D" w:rsidRDefault="00511F7D" w:rsidP="00F635EE">
            <w:pPr>
              <w:rPr>
                <w:lang w:val="pt-BR"/>
              </w:rPr>
            </w:pPr>
          </w:p>
          <w:p w14:paraId="78084FEC" w14:textId="77777777" w:rsidR="00511F7D" w:rsidRDefault="00511F7D" w:rsidP="00F635EE">
            <w:pPr>
              <w:rPr>
                <w:lang w:val="pt-BR"/>
              </w:rPr>
            </w:pPr>
            <w:r>
              <w:rPr>
                <w:lang w:val="pt-BR"/>
              </w:rPr>
              <w:lastRenderedPageBreak/>
              <w:t xml:space="preserve">10 </w:t>
            </w:r>
            <w:r w:rsidRPr="005424B3">
              <w:rPr>
                <w:lang w:val="pt-BR"/>
              </w:rPr>
              <w:t>phút</w:t>
            </w:r>
          </w:p>
          <w:p w14:paraId="71EF07A5" w14:textId="77777777" w:rsidR="00511F7D" w:rsidRDefault="00511F7D" w:rsidP="00F635EE">
            <w:pPr>
              <w:rPr>
                <w:lang w:val="pt-BR"/>
              </w:rPr>
            </w:pPr>
          </w:p>
          <w:p w14:paraId="7A0528F8" w14:textId="77777777" w:rsidR="00511F7D" w:rsidRDefault="00511F7D" w:rsidP="00F635EE">
            <w:pPr>
              <w:rPr>
                <w:lang w:val="pt-BR"/>
              </w:rPr>
            </w:pPr>
          </w:p>
          <w:p w14:paraId="33019ED1" w14:textId="77777777" w:rsidR="00511F7D" w:rsidRDefault="00511F7D" w:rsidP="00F635EE">
            <w:pPr>
              <w:rPr>
                <w:lang w:val="pt-BR"/>
              </w:rPr>
            </w:pPr>
          </w:p>
          <w:p w14:paraId="603680FB" w14:textId="77777777" w:rsidR="00511F7D" w:rsidRDefault="00511F7D" w:rsidP="00F635EE">
            <w:pPr>
              <w:rPr>
                <w:lang w:val="pt-BR"/>
              </w:rPr>
            </w:pPr>
          </w:p>
          <w:p w14:paraId="25FEFAD9" w14:textId="77777777" w:rsidR="00511F7D" w:rsidRDefault="00511F7D" w:rsidP="00F635EE">
            <w:pPr>
              <w:rPr>
                <w:lang w:val="pt-BR"/>
              </w:rPr>
            </w:pPr>
          </w:p>
          <w:p w14:paraId="41EA0C42" w14:textId="77777777" w:rsidR="00511F7D" w:rsidRDefault="00511F7D" w:rsidP="00F635EE">
            <w:pPr>
              <w:rPr>
                <w:lang w:val="pt-BR"/>
              </w:rPr>
            </w:pPr>
          </w:p>
          <w:p w14:paraId="4AE50702" w14:textId="1334C97B" w:rsidR="00511F7D" w:rsidRDefault="00511F7D" w:rsidP="00F635EE">
            <w:pPr>
              <w:rPr>
                <w:lang w:val="pt-BR"/>
              </w:rPr>
            </w:pPr>
            <w:r>
              <w:rPr>
                <w:lang w:val="pt-BR"/>
              </w:rPr>
              <w:t xml:space="preserve">30 </w:t>
            </w:r>
            <w:r w:rsidRPr="005424B3">
              <w:rPr>
                <w:lang w:val="pt-BR"/>
              </w:rPr>
              <w:t>phút</w:t>
            </w:r>
          </w:p>
          <w:p w14:paraId="4F4AB90F" w14:textId="77777777" w:rsidR="00511F7D" w:rsidRDefault="00511F7D" w:rsidP="00F635EE">
            <w:pPr>
              <w:rPr>
                <w:lang w:val="pt-BR"/>
              </w:rPr>
            </w:pPr>
          </w:p>
          <w:p w14:paraId="00AA4C6B" w14:textId="77777777" w:rsidR="00511F7D" w:rsidRDefault="00511F7D" w:rsidP="00F635EE">
            <w:pPr>
              <w:rPr>
                <w:lang w:val="pt-BR"/>
              </w:rPr>
            </w:pPr>
          </w:p>
          <w:p w14:paraId="1AC1FCF5" w14:textId="6D79E30D" w:rsidR="00511F7D" w:rsidRPr="005424B3" w:rsidRDefault="00511F7D" w:rsidP="00F635EE">
            <w:pPr>
              <w:rPr>
                <w:lang w:val="nb-NO"/>
              </w:rPr>
            </w:pPr>
          </w:p>
        </w:tc>
      </w:tr>
      <w:tr w:rsidR="00B021D7" w:rsidRPr="005424B3" w14:paraId="2EF79F10"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126858FC" w14:textId="77777777" w:rsidR="00B021D7" w:rsidRPr="005424B3" w:rsidRDefault="00B021D7" w:rsidP="00F635EE">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82A6CD9" w14:textId="77777777" w:rsidR="00B021D7" w:rsidRPr="005424B3" w:rsidRDefault="00B021D7" w:rsidP="00F635EE">
            <w:pPr>
              <w:rPr>
                <w:b/>
                <w:bCs/>
                <w:u w:val="single"/>
                <w:lang w:val="nb-NO"/>
              </w:rPr>
            </w:pPr>
            <w:r w:rsidRPr="005424B3">
              <w:rPr>
                <w:b/>
                <w:bCs/>
                <w:u w:val="single"/>
                <w:lang w:val="nb-NO"/>
              </w:rPr>
              <w:t>Củng cố kiến thức và kết thúc bài</w:t>
            </w:r>
          </w:p>
          <w:p w14:paraId="174FB80D" w14:textId="77777777" w:rsidR="00B021D7" w:rsidRDefault="006B6441" w:rsidP="00F635EE">
            <w:r w:rsidRPr="005424B3">
              <w:t>Gv nhắc kiến thức cơ bản</w:t>
            </w:r>
          </w:p>
          <w:p w14:paraId="1E9EAE9B" w14:textId="685479A0" w:rsidR="00511F7D" w:rsidRPr="005424B3" w:rsidRDefault="00511F7D" w:rsidP="00F635EE">
            <w:r>
              <w:t>bài tập củng cố</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89D27C1" w14:textId="77777777" w:rsidR="00B021D7" w:rsidRPr="005424B3" w:rsidRDefault="00B021D7" w:rsidP="00F635EE">
            <w:pPr>
              <w:rPr>
                <w:lang w:val="nb-NO"/>
              </w:rPr>
            </w:pPr>
          </w:p>
          <w:p w14:paraId="500B00D6" w14:textId="026240F0" w:rsidR="00B021D7" w:rsidRPr="005424B3" w:rsidRDefault="00B021D7" w:rsidP="006B6441">
            <w:pPr>
              <w:rPr>
                <w:lang w:val="vi-VN"/>
              </w:rPr>
            </w:pPr>
            <w:r w:rsidRPr="005424B3">
              <w:rPr>
                <w:lang w:val="de-DE"/>
              </w:rPr>
              <w:t xml:space="preserve">Giảng viên trình bày tóm tắt nội dung bằng lời.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12BF6E5" w14:textId="77777777" w:rsidR="00B021D7" w:rsidRPr="005424B3" w:rsidRDefault="00B021D7" w:rsidP="00F635EE">
            <w:pPr>
              <w:rPr>
                <w:lang w:val="nb-NO"/>
              </w:rPr>
            </w:pPr>
          </w:p>
          <w:p w14:paraId="1EAB9146" w14:textId="0E61F0E3" w:rsidR="00B021D7" w:rsidRPr="005424B3" w:rsidRDefault="00B021D7" w:rsidP="006B6441">
            <w:pPr>
              <w:rPr>
                <w:lang w:val="nb-NO"/>
              </w:rPr>
            </w:pPr>
            <w:r w:rsidRPr="005424B3">
              <w:rPr>
                <w:lang w:val="de-DE"/>
              </w:rPr>
              <w:t xml:space="preserve">Học sinh lắng nghe và ghi chép những nội dung cần thiết.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6F0FB5A" w14:textId="77777777" w:rsidR="00B021D7" w:rsidRPr="005424B3" w:rsidRDefault="00B021D7" w:rsidP="00F635EE">
            <w:pPr>
              <w:jc w:val="center"/>
              <w:rPr>
                <w:lang w:val="nb-NO"/>
              </w:rPr>
            </w:pPr>
          </w:p>
          <w:p w14:paraId="55E78C21" w14:textId="39449688" w:rsidR="00B021D7" w:rsidRPr="005424B3" w:rsidRDefault="00511F7D" w:rsidP="00F635EE">
            <w:pPr>
              <w:jc w:val="center"/>
              <w:rPr>
                <w:lang w:val="nb-NO"/>
              </w:rPr>
            </w:pPr>
            <w:r>
              <w:rPr>
                <w:lang w:val="pt-BR"/>
              </w:rPr>
              <w:t>35</w:t>
            </w:r>
            <w:r w:rsidR="00B021D7" w:rsidRPr="005424B3">
              <w:rPr>
                <w:lang w:val="pt-BR"/>
              </w:rPr>
              <w:t xml:space="preserve"> phút</w:t>
            </w:r>
          </w:p>
        </w:tc>
      </w:tr>
      <w:tr w:rsidR="00B021D7" w:rsidRPr="005424B3" w14:paraId="08E7A26D"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6C9DF0D1" w14:textId="77777777" w:rsidR="00B021D7" w:rsidRPr="005424B3" w:rsidRDefault="00B021D7" w:rsidP="00F635EE">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FD7661C" w14:textId="77777777" w:rsidR="006B6441" w:rsidRPr="005424B3" w:rsidRDefault="00B021D7" w:rsidP="00F635EE">
            <w:pPr>
              <w:rPr>
                <w:b/>
                <w:bCs/>
                <w:u w:val="single"/>
                <w:lang w:val="pt-BR"/>
              </w:rPr>
            </w:pPr>
            <w:r w:rsidRPr="005424B3">
              <w:rPr>
                <w:b/>
                <w:bCs/>
                <w:u w:val="single"/>
                <w:lang w:val="pt-BR"/>
              </w:rPr>
              <w:t>Hướng dẫn tự học</w:t>
            </w:r>
          </w:p>
          <w:p w14:paraId="7DFC7B03" w14:textId="4700E772" w:rsidR="00B021D7" w:rsidRPr="005424B3" w:rsidRDefault="006B6441" w:rsidP="00F635EE">
            <w:pPr>
              <w:rPr>
                <w:b/>
                <w:bCs/>
                <w:u w:val="single"/>
                <w:lang w:val="pt-BR"/>
              </w:rPr>
            </w:pPr>
            <w:r w:rsidRPr="005424B3">
              <w:rPr>
                <w:lang w:val="nb-NO"/>
              </w:rPr>
              <w:t>bài tập 1 – 5 trong giáo trình</w:t>
            </w:r>
          </w:p>
          <w:p w14:paraId="5A08309B" w14:textId="77777777" w:rsidR="00B021D7" w:rsidRPr="005424B3" w:rsidRDefault="00B021D7" w:rsidP="00F635EE">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73D8726" w14:textId="77777777" w:rsidR="00B021D7" w:rsidRPr="005424B3" w:rsidRDefault="00B021D7" w:rsidP="00F635EE">
            <w:pPr>
              <w:rPr>
                <w:lang w:val="pt-BR"/>
              </w:rPr>
            </w:pPr>
          </w:p>
          <w:p w14:paraId="5E76724D" w14:textId="77777777" w:rsidR="00B021D7" w:rsidRPr="005424B3" w:rsidRDefault="00B021D7" w:rsidP="00F635EE">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10BE857" w14:textId="77777777" w:rsidR="00B021D7" w:rsidRPr="005424B3" w:rsidRDefault="00B021D7" w:rsidP="00F635EE">
            <w:pPr>
              <w:rPr>
                <w:lang w:val="de-DE"/>
              </w:rPr>
            </w:pPr>
          </w:p>
          <w:p w14:paraId="40DD0874" w14:textId="7539398B" w:rsidR="00B021D7" w:rsidRPr="005424B3" w:rsidRDefault="00B021D7" w:rsidP="006B6441">
            <w:pPr>
              <w:rPr>
                <w:lang w:val="pt-BR"/>
              </w:rPr>
            </w:pPr>
            <w:r w:rsidRPr="005424B3">
              <w:rPr>
                <w:lang w:val="pt-BR"/>
              </w:rPr>
              <w:t>Học sinh giải bài tập</w:t>
            </w:r>
            <w:r w:rsidR="006B6441" w:rsidRPr="005424B3">
              <w:rPr>
                <w:lang w:val="pt-BR"/>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A9A227B" w14:textId="77777777" w:rsidR="00B021D7" w:rsidRPr="005424B3" w:rsidRDefault="00B021D7" w:rsidP="00F635EE">
            <w:pPr>
              <w:jc w:val="center"/>
              <w:rPr>
                <w:lang w:val="pt-BR"/>
              </w:rPr>
            </w:pPr>
          </w:p>
          <w:p w14:paraId="0629B3E9" w14:textId="1A0CBD12" w:rsidR="00B021D7" w:rsidRPr="005424B3" w:rsidRDefault="00511F7D" w:rsidP="00F635EE">
            <w:pPr>
              <w:jc w:val="center"/>
              <w:rPr>
                <w:lang w:val="pt-BR"/>
              </w:rPr>
            </w:pPr>
            <w:r>
              <w:rPr>
                <w:lang w:val="pt-BR"/>
              </w:rPr>
              <w:t xml:space="preserve">10 </w:t>
            </w:r>
            <w:r w:rsidR="00B021D7" w:rsidRPr="005424B3">
              <w:rPr>
                <w:lang w:val="pt-BR"/>
              </w:rPr>
              <w:t>phút</w:t>
            </w:r>
          </w:p>
        </w:tc>
      </w:tr>
    </w:tbl>
    <w:p w14:paraId="394EEC97" w14:textId="77777777" w:rsidR="00B021D7" w:rsidRPr="005424B3" w:rsidRDefault="00B021D7" w:rsidP="00B021D7">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B021D7" w:rsidRPr="005424B3" w14:paraId="36C27433" w14:textId="77777777" w:rsidTr="00F635EE">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3D73127" w14:textId="77777777" w:rsidR="00B021D7" w:rsidRPr="005424B3" w:rsidRDefault="00B021D7" w:rsidP="00F635EE">
            <w:pPr>
              <w:rPr>
                <w:u w:val="single"/>
                <w:lang w:val="pt-BR"/>
              </w:rPr>
            </w:pPr>
          </w:p>
          <w:p w14:paraId="118565E9" w14:textId="77777777" w:rsidR="00B021D7" w:rsidRPr="005424B3" w:rsidRDefault="00B021D7" w:rsidP="00F635EE">
            <w:pPr>
              <w:rPr>
                <w:u w:val="single"/>
                <w:lang w:val="pt-BR"/>
              </w:rPr>
            </w:pPr>
          </w:p>
          <w:p w14:paraId="45A34CB9" w14:textId="77777777" w:rsidR="00B021D7" w:rsidRPr="005424B3" w:rsidRDefault="00B021D7" w:rsidP="00F635EE">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24C32E13" w14:textId="77777777" w:rsidR="00B021D7" w:rsidRPr="005424B3" w:rsidRDefault="00B021D7" w:rsidP="00F635EE">
            <w:pPr>
              <w:jc w:val="both"/>
            </w:pPr>
            <w:r w:rsidRPr="005424B3">
              <w:t xml:space="preserve">1. </w:t>
            </w:r>
            <w:r w:rsidRPr="005424B3">
              <w:rPr>
                <w:i/>
                <w:iCs/>
              </w:rPr>
              <w:t xml:space="preserve">Giáo trình hóa học 1, </w:t>
            </w:r>
            <w:r w:rsidRPr="005424B3">
              <w:t>Trường CĐ lý tự trọng Tp. HCM, năm 2018.</w:t>
            </w:r>
          </w:p>
          <w:p w14:paraId="6ECB52B6" w14:textId="77777777" w:rsidR="00B021D7" w:rsidRPr="005424B3" w:rsidRDefault="00B021D7" w:rsidP="00F635EE">
            <w:pPr>
              <w:jc w:val="both"/>
            </w:pPr>
            <w:r w:rsidRPr="005424B3">
              <w:t xml:space="preserve">2. </w:t>
            </w:r>
            <w:r w:rsidRPr="005424B3">
              <w:rPr>
                <w:lang w:val="vi-VN"/>
              </w:rPr>
              <w:t>Nguyễn Xuân Trường</w:t>
            </w:r>
            <w:r w:rsidRPr="005424B3">
              <w:t xml:space="preserve">, </w:t>
            </w:r>
            <w:r w:rsidRPr="005424B3">
              <w:rPr>
                <w:i/>
                <w:iCs/>
              </w:rPr>
              <w:t xml:space="preserve">Hóa học 10, </w:t>
            </w:r>
            <w:r w:rsidRPr="005424B3">
              <w:rPr>
                <w:lang w:val="vi-VN"/>
              </w:rPr>
              <w:t>NXB Giáo dục Việt Nam</w:t>
            </w:r>
            <w:r w:rsidRPr="005424B3">
              <w:t>, năm 2015.</w:t>
            </w:r>
          </w:p>
          <w:p w14:paraId="0930F8B9" w14:textId="77777777" w:rsidR="00B021D7" w:rsidRPr="005424B3" w:rsidRDefault="00B021D7" w:rsidP="00F635EE">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10, </w:t>
            </w:r>
            <w:r w:rsidRPr="005424B3">
              <w:rPr>
                <w:lang w:val="vi-VN"/>
              </w:rPr>
              <w:t>NXB Giáo dục Việt Nam</w:t>
            </w:r>
            <w:r w:rsidRPr="005424B3">
              <w:t>, năm 2015.</w:t>
            </w:r>
          </w:p>
        </w:tc>
      </w:tr>
      <w:tr w:rsidR="00B021D7" w:rsidRPr="005424B3" w14:paraId="46C24D89" w14:textId="77777777" w:rsidTr="00F63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5CF09BB2" w14:textId="77777777" w:rsidR="00B021D7" w:rsidRPr="005424B3" w:rsidRDefault="00B021D7" w:rsidP="00F635EE">
            <w:pPr>
              <w:rPr>
                <w:lang w:val="pt-BR"/>
              </w:rPr>
            </w:pPr>
          </w:p>
          <w:p w14:paraId="1591ED55" w14:textId="77777777" w:rsidR="00B021D7" w:rsidRPr="005424B3" w:rsidRDefault="00B021D7" w:rsidP="00F635EE">
            <w:pPr>
              <w:jc w:val="center"/>
              <w:rPr>
                <w:b/>
                <w:bCs/>
                <w:lang w:val="pt-BR"/>
              </w:rPr>
            </w:pPr>
            <w:r w:rsidRPr="005424B3">
              <w:rPr>
                <w:b/>
                <w:bCs/>
                <w:lang w:val="pt-BR"/>
              </w:rPr>
              <w:t>Trưởng tổ môn</w:t>
            </w:r>
          </w:p>
          <w:p w14:paraId="2F6186DA" w14:textId="77777777" w:rsidR="006B6441" w:rsidRPr="005424B3" w:rsidRDefault="006B6441" w:rsidP="00F635EE">
            <w:pPr>
              <w:jc w:val="center"/>
              <w:rPr>
                <w:b/>
                <w:bCs/>
                <w:lang w:val="pt-BR"/>
              </w:rPr>
            </w:pPr>
          </w:p>
          <w:p w14:paraId="4B7F2EB0" w14:textId="77777777" w:rsidR="006B6441" w:rsidRPr="005424B3" w:rsidRDefault="006B6441" w:rsidP="00F635EE">
            <w:pPr>
              <w:jc w:val="center"/>
              <w:rPr>
                <w:b/>
                <w:bCs/>
                <w:lang w:val="pt-BR"/>
              </w:rPr>
            </w:pPr>
          </w:p>
          <w:p w14:paraId="692EF971" w14:textId="77777777" w:rsidR="006B6441" w:rsidRPr="005424B3" w:rsidRDefault="006B6441" w:rsidP="00F635EE">
            <w:pPr>
              <w:jc w:val="center"/>
              <w:rPr>
                <w:b/>
                <w:bCs/>
                <w:lang w:val="pt-BR"/>
              </w:rPr>
            </w:pPr>
          </w:p>
          <w:p w14:paraId="4EF1CF99" w14:textId="5FD4C0B0" w:rsidR="00B021D7" w:rsidRPr="005424B3" w:rsidRDefault="00B021D7" w:rsidP="001B6E16">
            <w:pPr>
              <w:jc w:val="center"/>
              <w:rPr>
                <w:b/>
                <w:bCs/>
                <w:lang w:val="pt-BR"/>
              </w:rPr>
            </w:pPr>
            <w:r w:rsidRPr="005424B3">
              <w:rPr>
                <w:b/>
                <w:bCs/>
                <w:lang w:val="vi-VN"/>
              </w:rPr>
              <w:t xml:space="preserve">   </w:t>
            </w:r>
            <w:r w:rsidRPr="005424B3">
              <w:rPr>
                <w:b/>
                <w:bCs/>
                <w:lang w:val="pt-BR"/>
              </w:rPr>
              <w:t>Nguyễn Thị Huyền Nga</w:t>
            </w:r>
          </w:p>
        </w:tc>
        <w:tc>
          <w:tcPr>
            <w:tcW w:w="6205" w:type="dxa"/>
            <w:shd w:val="clear" w:color="auto" w:fill="auto"/>
          </w:tcPr>
          <w:p w14:paraId="2DB60B5B" w14:textId="77777777" w:rsidR="00B021D7" w:rsidRPr="005424B3" w:rsidRDefault="00B021D7" w:rsidP="00F635EE">
            <w:pPr>
              <w:rPr>
                <w:lang w:val="pt-BR"/>
              </w:rPr>
            </w:pPr>
          </w:p>
          <w:p w14:paraId="3BDE75AE" w14:textId="77777777" w:rsidR="00B021D7" w:rsidRPr="005424B3" w:rsidRDefault="00B021D7" w:rsidP="00F635EE">
            <w:pPr>
              <w:ind w:left="1420"/>
              <w:rPr>
                <w:i/>
                <w:lang w:val="pt-BR"/>
              </w:rPr>
            </w:pPr>
            <w:r w:rsidRPr="005424B3">
              <w:rPr>
                <w:i/>
                <w:lang w:val="pt-BR"/>
              </w:rPr>
              <w:t xml:space="preserve">Tp. Hồ Chí Minh, ngày      tháng      năm 20 </w:t>
            </w:r>
          </w:p>
          <w:p w14:paraId="605562F5" w14:textId="77777777" w:rsidR="00B021D7" w:rsidRPr="005424B3" w:rsidRDefault="00B021D7" w:rsidP="00F635EE">
            <w:pPr>
              <w:jc w:val="center"/>
              <w:rPr>
                <w:lang w:val="pt-BR"/>
              </w:rPr>
            </w:pPr>
            <w:r w:rsidRPr="005424B3">
              <w:rPr>
                <w:b/>
                <w:lang w:val="pt-BR"/>
              </w:rPr>
              <w:t>Giảng viên</w:t>
            </w:r>
          </w:p>
        </w:tc>
      </w:tr>
    </w:tbl>
    <w:p w14:paraId="340E5FA3" w14:textId="1D5E824D" w:rsidR="001B6E16" w:rsidRPr="005424B3" w:rsidRDefault="001B6E16"/>
    <w:p w14:paraId="4DB97BF2" w14:textId="77777777" w:rsidR="001B6E16" w:rsidRPr="005424B3" w:rsidRDefault="001B6E16">
      <w:r w:rsidRPr="005424B3">
        <w:br w:type="page"/>
      </w:r>
    </w:p>
    <w:p w14:paraId="6B1846BC" w14:textId="77777777" w:rsidR="001B6E16" w:rsidRPr="005424B3" w:rsidRDefault="001B6E16"/>
    <w:tbl>
      <w:tblPr>
        <w:tblW w:w="10206" w:type="dxa"/>
        <w:tblInd w:w="108" w:type="dxa"/>
        <w:tblLook w:val="01E0" w:firstRow="1" w:lastRow="1" w:firstColumn="1" w:lastColumn="1" w:noHBand="0" w:noVBand="0"/>
      </w:tblPr>
      <w:tblGrid>
        <w:gridCol w:w="4500"/>
        <w:gridCol w:w="5706"/>
      </w:tblGrid>
      <w:tr w:rsidR="00B021D7" w:rsidRPr="005424B3" w14:paraId="6F0FDF45" w14:textId="77777777" w:rsidTr="00CC27C8">
        <w:tc>
          <w:tcPr>
            <w:tcW w:w="4500" w:type="dxa"/>
            <w:shd w:val="clear" w:color="auto" w:fill="auto"/>
          </w:tcPr>
          <w:p w14:paraId="5E5740A7" w14:textId="64E326FC" w:rsidR="00B021D7" w:rsidRPr="005424B3" w:rsidRDefault="00B021D7" w:rsidP="00F635EE">
            <w:pPr>
              <w:rPr>
                <w:lang w:val="pt-BR"/>
              </w:rPr>
            </w:pPr>
            <w:r w:rsidRPr="005424B3">
              <w:br w:type="page"/>
            </w:r>
            <w:r w:rsidRPr="005424B3">
              <w:rPr>
                <w:lang w:val="pt-BR"/>
              </w:rPr>
              <w:t xml:space="preserve">Giáo án số:  </w:t>
            </w:r>
            <w:r w:rsidR="00511F7D">
              <w:rPr>
                <w:lang w:val="pt-BR"/>
              </w:rPr>
              <w:t>12</w:t>
            </w:r>
          </w:p>
        </w:tc>
        <w:tc>
          <w:tcPr>
            <w:tcW w:w="5706" w:type="dxa"/>
            <w:shd w:val="clear" w:color="auto" w:fill="auto"/>
          </w:tcPr>
          <w:p w14:paraId="54583EDA" w14:textId="67CEF157" w:rsidR="00B021D7" w:rsidRPr="005424B3" w:rsidRDefault="00B021D7" w:rsidP="00F635EE">
            <w:r w:rsidRPr="005424B3">
              <w:t xml:space="preserve">Thời gian thực hiện: </w:t>
            </w:r>
            <w:r w:rsidR="008B7B59">
              <w:t xml:space="preserve">3 </w:t>
            </w:r>
            <w:r w:rsidRPr="005424B3">
              <w:t>tiết</w:t>
            </w:r>
          </w:p>
          <w:p w14:paraId="5E6501EE" w14:textId="77777777" w:rsidR="00CC27C8" w:rsidRPr="005424B3" w:rsidRDefault="00B021D7" w:rsidP="00F635EE">
            <w:r w:rsidRPr="005424B3">
              <w:t xml:space="preserve">Tên chương: </w:t>
            </w:r>
            <w:r w:rsidR="00CC27C8" w:rsidRPr="005424B3">
              <w:rPr>
                <w:b/>
                <w:bCs/>
              </w:rPr>
              <w:t xml:space="preserve">CHƯƠNG VIII : </w:t>
            </w:r>
            <w:r w:rsidR="00CC27C8" w:rsidRPr="005424B3">
              <w:rPr>
                <w:b/>
                <w:lang w:val="pt-BR"/>
              </w:rPr>
              <w:t>NITƠ – PHOTPHO</w:t>
            </w:r>
            <w:r w:rsidR="00CC27C8" w:rsidRPr="005424B3">
              <w:t xml:space="preserve"> </w:t>
            </w:r>
          </w:p>
          <w:p w14:paraId="5F6992A9" w14:textId="6407DEE6" w:rsidR="00B021D7" w:rsidRPr="005424B3" w:rsidRDefault="00B021D7" w:rsidP="00F635EE">
            <w:r w:rsidRPr="005424B3">
              <w:t xml:space="preserve">Thực hiện ngày                  tháng                 năm 20 </w:t>
            </w:r>
          </w:p>
          <w:p w14:paraId="702C5042" w14:textId="77777777" w:rsidR="00B021D7" w:rsidRPr="005424B3" w:rsidRDefault="00B021D7" w:rsidP="00F635EE">
            <w:r w:rsidRPr="005424B3">
              <w:t xml:space="preserve"> </w:t>
            </w:r>
          </w:p>
        </w:tc>
      </w:tr>
    </w:tbl>
    <w:p w14:paraId="4EF55E77" w14:textId="61390976" w:rsidR="00B021D7" w:rsidRPr="005424B3" w:rsidRDefault="00B021D7" w:rsidP="00B021D7">
      <w:pPr>
        <w:rPr>
          <w:lang w:val="it-IT"/>
        </w:rPr>
      </w:pPr>
      <w:r w:rsidRPr="005424B3">
        <w:rPr>
          <w:lang w:val="it-IT"/>
        </w:rPr>
        <w:t xml:space="preserve">Tên bài: </w:t>
      </w:r>
      <w:r w:rsidRPr="005424B3">
        <w:rPr>
          <w:lang w:val="it-IT"/>
        </w:rPr>
        <w:tab/>
      </w:r>
      <w:r w:rsidRPr="005424B3">
        <w:rPr>
          <w:lang w:val="it-IT"/>
        </w:rPr>
        <w:tab/>
      </w:r>
      <w:r w:rsidR="00511F7D">
        <w:rPr>
          <w:b/>
          <w:i/>
        </w:rPr>
        <w:t>Bài 29</w:t>
      </w:r>
      <w:r w:rsidRPr="005424B3">
        <w:rPr>
          <w:b/>
          <w:i/>
        </w:rPr>
        <w:t xml:space="preserve">:  </w:t>
      </w:r>
      <w:r w:rsidR="00CC27C8" w:rsidRPr="005424B3">
        <w:rPr>
          <w:b/>
          <w:lang w:val="pt-BR"/>
        </w:rPr>
        <w:t>AXIT NITRIC VÀ MUỐI NITRAT</w:t>
      </w:r>
    </w:p>
    <w:p w14:paraId="3635D392" w14:textId="77777777" w:rsidR="00B021D7" w:rsidRPr="005424B3" w:rsidRDefault="00B021D7" w:rsidP="00B021D7">
      <w:pPr>
        <w:rPr>
          <w:b/>
          <w:u w:val="single"/>
          <w:lang w:val="it-IT"/>
        </w:rPr>
      </w:pPr>
      <w:r w:rsidRPr="005424B3">
        <w:rPr>
          <w:b/>
          <w:u w:val="single"/>
          <w:lang w:val="it-IT"/>
        </w:rPr>
        <w:t xml:space="preserve">Mục tiêu của bài: </w:t>
      </w:r>
    </w:p>
    <w:p w14:paraId="4A0267CC" w14:textId="77777777" w:rsidR="00B021D7" w:rsidRPr="005424B3" w:rsidRDefault="00B021D7" w:rsidP="00B021D7">
      <w:pPr>
        <w:rPr>
          <w:b/>
          <w:lang w:val="it-IT"/>
        </w:rPr>
      </w:pPr>
      <w:r w:rsidRPr="005424B3">
        <w:rPr>
          <w:lang w:val="it-IT"/>
        </w:rPr>
        <w:t xml:space="preserve">Sau khi học xong bài này người học có khả năng: </w:t>
      </w:r>
    </w:p>
    <w:p w14:paraId="6901A96D" w14:textId="77777777" w:rsidR="00CC27C8" w:rsidRPr="005424B3" w:rsidRDefault="00CC27C8" w:rsidP="00CC27C8">
      <w:pPr>
        <w:spacing w:before="20" w:after="20" w:line="223" w:lineRule="auto"/>
        <w:rPr>
          <w:b/>
        </w:rPr>
      </w:pPr>
      <w:r w:rsidRPr="005424B3">
        <w:rPr>
          <w:b/>
        </w:rPr>
        <w:t>1.</w:t>
      </w:r>
      <w:r w:rsidRPr="005424B3">
        <w:rPr>
          <w:b/>
          <w:u w:val="single"/>
        </w:rPr>
        <w:t>Kiến thức</w:t>
      </w:r>
      <w:r w:rsidRPr="005424B3">
        <w:rPr>
          <w:b/>
        </w:rPr>
        <w:t>:</w:t>
      </w:r>
    </w:p>
    <w:p w14:paraId="0EBB67BB" w14:textId="26F8FDA0" w:rsidR="00CC27C8" w:rsidRPr="005424B3" w:rsidRDefault="00511F7D" w:rsidP="00CC27C8">
      <w:pPr>
        <w:spacing w:before="20"/>
        <w:ind w:firstLine="420"/>
        <w:jc w:val="both"/>
      </w:pPr>
      <w:r>
        <w:t xml:space="preserve">- </w:t>
      </w:r>
      <w:r w:rsidR="00CC27C8" w:rsidRPr="005424B3">
        <w:t>Cấu tạo phân tử, tính chất vật lí, ứng dụng của HNO</w:t>
      </w:r>
      <w:r w:rsidR="00CC27C8" w:rsidRPr="005424B3">
        <w:rPr>
          <w:vertAlign w:val="subscript"/>
        </w:rPr>
        <w:t>3</w:t>
      </w:r>
      <w:r w:rsidR="00CC27C8" w:rsidRPr="005424B3">
        <w:t xml:space="preserve"> </w:t>
      </w:r>
    </w:p>
    <w:p w14:paraId="6A1D3199" w14:textId="71373DD9" w:rsidR="00CC27C8" w:rsidRPr="005424B3" w:rsidRDefault="00CC27C8" w:rsidP="00CC27C8">
      <w:pPr>
        <w:spacing w:before="20"/>
        <w:ind w:firstLine="420"/>
        <w:jc w:val="both"/>
      </w:pPr>
      <w:r w:rsidRPr="005424B3">
        <w:t>- HNO</w:t>
      </w:r>
      <w:r w:rsidRPr="005424B3">
        <w:rPr>
          <w:vertAlign w:val="subscript"/>
        </w:rPr>
        <w:t>3</w:t>
      </w:r>
      <w:r w:rsidRPr="005424B3">
        <w:t xml:space="preserve"> là một trong những axit mạnh nhất, chất oxi hoá rất mạnh.</w:t>
      </w:r>
    </w:p>
    <w:p w14:paraId="7D04AD85" w14:textId="77777777" w:rsidR="00CC27C8" w:rsidRPr="005424B3" w:rsidRDefault="00CC27C8" w:rsidP="00CC27C8">
      <w:pPr>
        <w:rPr>
          <w:b/>
        </w:rPr>
      </w:pPr>
      <w:r w:rsidRPr="005424B3">
        <w:rPr>
          <w:b/>
        </w:rPr>
        <w:t>2.</w:t>
      </w:r>
      <w:r w:rsidRPr="005424B3">
        <w:rPr>
          <w:b/>
          <w:u w:val="single"/>
        </w:rPr>
        <w:t>Kĩ năng</w:t>
      </w:r>
      <w:r w:rsidRPr="005424B3">
        <w:rPr>
          <w:b/>
        </w:rPr>
        <w:t xml:space="preserve">: </w:t>
      </w:r>
    </w:p>
    <w:p w14:paraId="3781B995" w14:textId="77777777" w:rsidR="00CC27C8" w:rsidRPr="005424B3" w:rsidRDefault="00CC27C8" w:rsidP="00CC27C8">
      <w:pPr>
        <w:spacing w:before="20"/>
        <w:ind w:firstLine="420"/>
        <w:jc w:val="both"/>
      </w:pPr>
      <w:r w:rsidRPr="005424B3">
        <w:t>- Dự đoán tính chất hóa học, kiểm tra dự đoán bằng thí nghiệm và rút ra kết luận.</w:t>
      </w:r>
    </w:p>
    <w:p w14:paraId="06B9631F" w14:textId="77777777" w:rsidR="00CC27C8" w:rsidRPr="005424B3" w:rsidRDefault="00CC27C8" w:rsidP="00CC27C8">
      <w:pPr>
        <w:spacing w:before="20"/>
        <w:ind w:firstLine="420"/>
        <w:jc w:val="both"/>
      </w:pPr>
      <w:r w:rsidRPr="005424B3">
        <w:t>- Quan sát thí nghiệm, hình ảnh..., rút ra được nhận xét về tính chất của HNO</w:t>
      </w:r>
      <w:r w:rsidRPr="005424B3">
        <w:rPr>
          <w:vertAlign w:val="subscript"/>
        </w:rPr>
        <w:t>3</w:t>
      </w:r>
      <w:r w:rsidRPr="005424B3">
        <w:t xml:space="preserve">. </w:t>
      </w:r>
    </w:p>
    <w:p w14:paraId="111C5583" w14:textId="7CD26668" w:rsidR="00CC27C8" w:rsidRPr="005424B3" w:rsidRDefault="00CC27C8" w:rsidP="00CC27C8">
      <w:pPr>
        <w:spacing w:before="20"/>
        <w:ind w:firstLine="420"/>
        <w:jc w:val="both"/>
      </w:pPr>
      <w:r w:rsidRPr="005424B3">
        <w:t xml:space="preserve">- Viết các phương trình hoá học dạng phân tử, ion rút gọn minh hoạ tính chất hoá học. </w:t>
      </w:r>
    </w:p>
    <w:p w14:paraId="07092D61" w14:textId="77777777" w:rsidR="00CC27C8" w:rsidRPr="005424B3" w:rsidRDefault="00CC27C8" w:rsidP="00CC27C8">
      <w:pPr>
        <w:jc w:val="both"/>
      </w:pPr>
      <w:r w:rsidRPr="005424B3">
        <w:rPr>
          <w:b/>
        </w:rPr>
        <w:t>3.</w:t>
      </w:r>
      <w:r w:rsidRPr="005424B3">
        <w:rPr>
          <w:b/>
          <w:u w:val="single"/>
        </w:rPr>
        <w:t>Thái độ</w:t>
      </w:r>
      <w:r w:rsidRPr="005424B3">
        <w:rPr>
          <w:b/>
        </w:rPr>
        <w:t xml:space="preserve">: </w:t>
      </w:r>
      <w:r w:rsidRPr="005424B3">
        <w:t>Chứng minh độ mạnh của axit nitric, thực hiện thí nghiệm cẩn thận</w:t>
      </w:r>
    </w:p>
    <w:p w14:paraId="51EA348A" w14:textId="77777777" w:rsidR="00B021D7" w:rsidRPr="005424B3" w:rsidRDefault="00B021D7" w:rsidP="00B021D7">
      <w:pPr>
        <w:rPr>
          <w:b/>
          <w:lang w:val="it-IT"/>
        </w:rPr>
      </w:pPr>
      <w:r w:rsidRPr="005424B3">
        <w:rPr>
          <w:b/>
          <w:lang w:val="it-IT"/>
        </w:rPr>
        <w:t>Đồ dùng và phương tiện dạy học:</w:t>
      </w:r>
    </w:p>
    <w:p w14:paraId="20EE73EB" w14:textId="77777777" w:rsidR="00B021D7" w:rsidRPr="005424B3" w:rsidRDefault="00B021D7" w:rsidP="00B021D7">
      <w:pPr>
        <w:rPr>
          <w:lang w:val="it-IT"/>
        </w:rPr>
      </w:pPr>
      <w:r w:rsidRPr="005424B3">
        <w:rPr>
          <w:lang w:val="it-IT"/>
        </w:rPr>
        <w:t>Máy chiếu, màn ảnh, máy tính, bảng, phấn.</w:t>
      </w:r>
    </w:p>
    <w:p w14:paraId="76E1B36B" w14:textId="77777777" w:rsidR="00B021D7" w:rsidRPr="005424B3" w:rsidRDefault="00B021D7" w:rsidP="00B021D7">
      <w:pPr>
        <w:rPr>
          <w:lang w:val="it-IT"/>
        </w:rPr>
      </w:pPr>
      <w:r w:rsidRPr="005424B3">
        <w:rPr>
          <w:b/>
          <w:lang w:val="it-IT"/>
        </w:rPr>
        <w:t xml:space="preserve">I. Ổn định lớp học:                                                 </w:t>
      </w:r>
      <w:r w:rsidRPr="005424B3">
        <w:rPr>
          <w:lang w:val="it-IT"/>
        </w:rPr>
        <w:t>Thời gian:  05 phút.</w:t>
      </w:r>
    </w:p>
    <w:p w14:paraId="4BAD00CA" w14:textId="77777777" w:rsidR="00B021D7" w:rsidRPr="005424B3" w:rsidRDefault="00B021D7" w:rsidP="00B021D7">
      <w:pPr>
        <w:rPr>
          <w:lang w:val="it-IT"/>
        </w:rPr>
      </w:pPr>
      <w:r w:rsidRPr="005424B3">
        <w:rPr>
          <w:lang w:val="it-IT"/>
        </w:rPr>
        <w:t>Số học sinh vắng:…………Tên:……………………………………………………..................................</w:t>
      </w:r>
    </w:p>
    <w:p w14:paraId="47041508" w14:textId="77777777" w:rsidR="00B021D7" w:rsidRPr="005424B3" w:rsidRDefault="00B021D7" w:rsidP="00B021D7">
      <w:pPr>
        <w:rPr>
          <w:lang w:val="it-IT"/>
        </w:rPr>
      </w:pPr>
      <w:r w:rsidRPr="005424B3">
        <w:rPr>
          <w:lang w:val="it-IT"/>
        </w:rPr>
        <w:t>......................................................................................................................................................................</w:t>
      </w:r>
    </w:p>
    <w:p w14:paraId="02A7B0F9" w14:textId="77777777" w:rsidR="00B021D7" w:rsidRPr="005424B3" w:rsidRDefault="00B021D7" w:rsidP="00B021D7">
      <w:pPr>
        <w:rPr>
          <w:b/>
          <w:lang w:val="sv-SE"/>
        </w:rPr>
      </w:pPr>
      <w:r w:rsidRPr="005424B3">
        <w:rPr>
          <w:b/>
          <w:lang w:val="sv-SE"/>
        </w:rPr>
        <w:t>II. Thực hiện bài học:</w:t>
      </w:r>
    </w:p>
    <w:p w14:paraId="763CE47F" w14:textId="77777777" w:rsidR="00B021D7" w:rsidRPr="005424B3" w:rsidRDefault="00B021D7" w:rsidP="00B021D7">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B021D7" w:rsidRPr="005424B3" w14:paraId="414D5496" w14:textId="77777777" w:rsidTr="00F635EE">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16C424" w14:textId="77777777" w:rsidR="00B021D7" w:rsidRPr="005424B3" w:rsidRDefault="00B021D7" w:rsidP="00F635EE">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6F67FB" w14:textId="77777777" w:rsidR="00B021D7" w:rsidRPr="005424B3" w:rsidRDefault="00B021D7" w:rsidP="00F635EE">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4C5EC" w14:textId="77777777" w:rsidR="00B021D7" w:rsidRPr="005424B3" w:rsidRDefault="00B021D7" w:rsidP="00F635EE">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59E25A" w14:textId="77777777" w:rsidR="00B021D7" w:rsidRPr="005424B3" w:rsidRDefault="00B021D7" w:rsidP="00F635EE">
            <w:pPr>
              <w:jc w:val="center"/>
              <w:rPr>
                <w:lang w:val="de-DE"/>
              </w:rPr>
            </w:pPr>
            <w:r w:rsidRPr="005424B3">
              <w:rPr>
                <w:lang w:val="de-DE"/>
              </w:rPr>
              <w:t>Thời gian</w:t>
            </w:r>
          </w:p>
        </w:tc>
      </w:tr>
      <w:tr w:rsidR="00B021D7" w:rsidRPr="005424B3" w14:paraId="45C35C03" w14:textId="77777777" w:rsidTr="00F635EE">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B2D9AE" w14:textId="77777777" w:rsidR="00B021D7" w:rsidRPr="005424B3" w:rsidRDefault="00B021D7" w:rsidP="00F635EE">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55C439" w14:textId="77777777" w:rsidR="00B021D7" w:rsidRPr="005424B3" w:rsidRDefault="00B021D7" w:rsidP="00F635EE">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7B559AA4"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1E1A80EA"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D043BB" w14:textId="77777777" w:rsidR="00B021D7" w:rsidRPr="005424B3" w:rsidRDefault="00B021D7" w:rsidP="00F635EE">
            <w:pPr>
              <w:jc w:val="center"/>
              <w:rPr>
                <w:lang w:val="de-DE"/>
              </w:rPr>
            </w:pPr>
          </w:p>
        </w:tc>
      </w:tr>
      <w:tr w:rsidR="00B021D7" w:rsidRPr="005424B3" w14:paraId="61B05CE7"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72ADBB53" w14:textId="77777777" w:rsidR="00B021D7" w:rsidRPr="005424B3" w:rsidRDefault="00B021D7" w:rsidP="00F635EE">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DF84FFF" w14:textId="77777777" w:rsidR="00B021D7" w:rsidRPr="005424B3" w:rsidRDefault="00B021D7" w:rsidP="00F635EE">
            <w:pPr>
              <w:rPr>
                <w:lang w:val="de-DE"/>
              </w:rPr>
            </w:pPr>
            <w:r w:rsidRPr="005424B3">
              <w:rPr>
                <w:b/>
                <w:bCs/>
                <w:u w:val="single"/>
                <w:lang w:val="de-DE"/>
              </w:rPr>
              <w:t>Dẫn nhập</w:t>
            </w:r>
          </w:p>
          <w:p w14:paraId="0A21B23F" w14:textId="2EAFACC0" w:rsidR="00B021D7" w:rsidRPr="005424B3" w:rsidRDefault="00CC27C8" w:rsidP="00F635EE">
            <w:pPr>
              <w:jc w:val="both"/>
              <w:rPr>
                <w:lang w:val="de-DE"/>
              </w:rPr>
            </w:pPr>
            <w:r w:rsidRPr="005424B3">
              <w:rPr>
                <w:lang w:val="de-DE"/>
              </w:rPr>
              <w:t>sơ lược về NH</w:t>
            </w:r>
            <w:r w:rsidRPr="005424B3">
              <w:rPr>
                <w:vertAlign w:val="subscript"/>
                <w:lang w:val="de-DE"/>
              </w:rPr>
              <w:t>3</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88B4E59" w14:textId="546BB7D1" w:rsidR="00B021D7" w:rsidRPr="005424B3" w:rsidRDefault="00CC27C8" w:rsidP="00F635EE">
            <w:pPr>
              <w:rPr>
                <w:lang w:val="de-DE"/>
              </w:rPr>
            </w:pPr>
            <w:r w:rsidRPr="005424B3">
              <w:rPr>
                <w:lang w:val="de-DE"/>
              </w:rPr>
              <w:t xml:space="preserve">- GV trình bày - </w:t>
            </w:r>
            <w:r w:rsidR="00B021D7" w:rsidRPr="005424B3">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0F28019" w14:textId="7DA51933" w:rsidR="00B021D7" w:rsidRPr="005424B3" w:rsidRDefault="00B021D7" w:rsidP="00F635EE">
            <w:pPr>
              <w:rPr>
                <w:lang w:val="de-DE"/>
              </w:rPr>
            </w:pPr>
            <w:r w:rsidRPr="005424B3">
              <w:rPr>
                <w:lang w:val="de-DE"/>
              </w:rPr>
              <w:t xml:space="preserve">- </w:t>
            </w:r>
            <w:r w:rsidRPr="005424B3">
              <w:rPr>
                <w:lang w:val="nb-NO"/>
              </w:rPr>
              <w:t>HS theo dõi, ghi bài và t</w:t>
            </w:r>
            <w:r w:rsidRPr="005424B3">
              <w:rPr>
                <w:lang w:val="de-DE"/>
              </w:rPr>
              <w:t>rả lời các câu hỏi.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292EA7" w14:textId="77777777" w:rsidR="00B021D7" w:rsidRPr="005424B3" w:rsidRDefault="00B021D7" w:rsidP="00F635EE">
            <w:pPr>
              <w:rPr>
                <w:lang w:val="de-DE"/>
              </w:rPr>
            </w:pPr>
          </w:p>
          <w:p w14:paraId="20EF81FB" w14:textId="77777777" w:rsidR="00B021D7" w:rsidRPr="005424B3" w:rsidRDefault="00B021D7" w:rsidP="00F635EE">
            <w:pPr>
              <w:jc w:val="center"/>
              <w:rPr>
                <w:lang w:val="pt-BR"/>
              </w:rPr>
            </w:pPr>
          </w:p>
          <w:p w14:paraId="1F5A2E56" w14:textId="3926A42A" w:rsidR="00B021D7" w:rsidRPr="005424B3" w:rsidRDefault="00511F7D" w:rsidP="00F635EE">
            <w:pPr>
              <w:jc w:val="center"/>
              <w:rPr>
                <w:lang w:val="de-DE"/>
              </w:rPr>
            </w:pPr>
            <w:r>
              <w:rPr>
                <w:lang w:val="pt-BR"/>
              </w:rPr>
              <w:t xml:space="preserve">5 </w:t>
            </w:r>
            <w:r w:rsidR="00B021D7" w:rsidRPr="005424B3">
              <w:rPr>
                <w:lang w:val="pt-BR"/>
              </w:rPr>
              <w:t>phút</w:t>
            </w:r>
            <w:r w:rsidR="00B021D7" w:rsidRPr="005424B3">
              <w:rPr>
                <w:lang w:val="de-DE"/>
              </w:rPr>
              <w:t xml:space="preserve"> </w:t>
            </w:r>
          </w:p>
        </w:tc>
      </w:tr>
      <w:tr w:rsidR="00B021D7" w:rsidRPr="005424B3" w14:paraId="1E1D9149" w14:textId="77777777" w:rsidTr="00F635EE">
        <w:trPr>
          <w:trHeight w:val="1323"/>
        </w:trPr>
        <w:tc>
          <w:tcPr>
            <w:tcW w:w="540" w:type="dxa"/>
            <w:tcBorders>
              <w:top w:val="single" w:sz="4" w:space="0" w:color="auto"/>
              <w:left w:val="single" w:sz="4" w:space="0" w:color="auto"/>
              <w:right w:val="single" w:sz="4" w:space="0" w:color="auto"/>
            </w:tcBorders>
            <w:shd w:val="clear" w:color="auto" w:fill="auto"/>
          </w:tcPr>
          <w:p w14:paraId="45E8E495" w14:textId="77777777" w:rsidR="00B021D7" w:rsidRPr="005424B3" w:rsidRDefault="00B021D7" w:rsidP="00F635EE">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295F9BB" w14:textId="77777777" w:rsidR="00B021D7" w:rsidRPr="005424B3" w:rsidRDefault="00B021D7" w:rsidP="00F635EE">
            <w:pPr>
              <w:rPr>
                <w:b/>
                <w:bCs/>
                <w:u w:val="single"/>
                <w:lang w:val="nb-NO"/>
              </w:rPr>
            </w:pPr>
            <w:r w:rsidRPr="005424B3">
              <w:rPr>
                <w:b/>
                <w:bCs/>
                <w:u w:val="single"/>
                <w:lang w:val="nb-NO"/>
              </w:rPr>
              <w:t>Giảng bài mới</w:t>
            </w:r>
          </w:p>
          <w:p w14:paraId="6E092A9A" w14:textId="77777777" w:rsidR="00CC27C8" w:rsidRPr="005424B3" w:rsidRDefault="00CC27C8" w:rsidP="00CC27C8">
            <w:pPr>
              <w:tabs>
                <w:tab w:val="left" w:pos="9360"/>
              </w:tabs>
              <w:jc w:val="both"/>
            </w:pPr>
            <w:r w:rsidRPr="005424B3">
              <w:rPr>
                <w:b/>
              </w:rPr>
              <w:t xml:space="preserve">A. </w:t>
            </w:r>
            <w:r w:rsidRPr="005424B3">
              <w:rPr>
                <w:b/>
                <w:u w:val="single"/>
              </w:rPr>
              <w:t>AXIT NITRIC</w:t>
            </w:r>
            <w:r w:rsidRPr="005424B3">
              <w:rPr>
                <w:b/>
              </w:rPr>
              <w:t>:</w:t>
            </w:r>
          </w:p>
          <w:p w14:paraId="70B43BD8" w14:textId="77777777" w:rsidR="00CC27C8" w:rsidRPr="005424B3" w:rsidRDefault="00CC27C8" w:rsidP="00CC27C8">
            <w:pPr>
              <w:tabs>
                <w:tab w:val="left" w:pos="9360"/>
              </w:tabs>
              <w:jc w:val="both"/>
              <w:rPr>
                <w:b/>
                <w:u w:val="single"/>
              </w:rPr>
            </w:pPr>
            <w:r w:rsidRPr="005424B3">
              <w:rPr>
                <w:b/>
              </w:rPr>
              <w:t xml:space="preserve">I. </w:t>
            </w:r>
            <w:r w:rsidRPr="005424B3">
              <w:rPr>
                <w:b/>
                <w:u w:val="single"/>
              </w:rPr>
              <w:t>Cấu tạo phân tử</w:t>
            </w:r>
            <w:r w:rsidRPr="005424B3">
              <w:rPr>
                <w:b/>
              </w:rPr>
              <w:t>:</w:t>
            </w:r>
          </w:p>
          <w:p w14:paraId="0259B31D" w14:textId="52CC091F" w:rsidR="00CC27C8" w:rsidRPr="005424B3" w:rsidRDefault="00CC27C8" w:rsidP="00CC27C8">
            <w:pPr>
              <w:tabs>
                <w:tab w:val="left" w:pos="1980"/>
                <w:tab w:val="left" w:pos="2880"/>
              </w:tabs>
              <w:jc w:val="both"/>
              <w:rPr>
                <w:lang w:val="pt-BR"/>
              </w:rPr>
            </w:pPr>
            <w:r w:rsidRPr="005424B3">
              <w:rPr>
                <w:b/>
                <w:lang w:val="pt-BR"/>
              </w:rPr>
              <w:t xml:space="preserve">II. </w:t>
            </w:r>
            <w:r w:rsidRPr="005424B3">
              <w:rPr>
                <w:b/>
                <w:u w:val="single"/>
                <w:lang w:val="pt-BR"/>
              </w:rPr>
              <w:t>Tính chất vật lý</w:t>
            </w:r>
            <w:r w:rsidRPr="005424B3">
              <w:rPr>
                <w:b/>
                <w:lang w:val="pt-BR"/>
              </w:rPr>
              <w:t>:</w:t>
            </w:r>
            <w:r w:rsidRPr="005424B3">
              <w:rPr>
                <w:lang w:val="pt-BR"/>
              </w:rPr>
              <w:t xml:space="preserve">  GT</w:t>
            </w:r>
          </w:p>
          <w:p w14:paraId="690CDB97" w14:textId="77777777" w:rsidR="00CC27C8" w:rsidRPr="005424B3" w:rsidRDefault="00CC27C8" w:rsidP="00CC27C8">
            <w:pPr>
              <w:tabs>
                <w:tab w:val="left" w:pos="9360"/>
              </w:tabs>
              <w:jc w:val="both"/>
              <w:rPr>
                <w:b/>
                <w:lang w:val="pt-BR"/>
              </w:rPr>
            </w:pPr>
            <w:r w:rsidRPr="005424B3">
              <w:rPr>
                <w:b/>
                <w:lang w:val="pt-BR"/>
              </w:rPr>
              <w:t xml:space="preserve">III. </w:t>
            </w:r>
            <w:r w:rsidRPr="005424B3">
              <w:rPr>
                <w:b/>
                <w:u w:val="single"/>
                <w:lang w:val="pt-BR"/>
              </w:rPr>
              <w:t>Tính chất hoá học</w:t>
            </w:r>
            <w:r w:rsidRPr="005424B3">
              <w:rPr>
                <w:b/>
                <w:lang w:val="pt-BR"/>
              </w:rPr>
              <w:t xml:space="preserve">: </w:t>
            </w:r>
          </w:p>
          <w:p w14:paraId="57DC137C" w14:textId="30DDF5F9" w:rsidR="00CC27C8" w:rsidRPr="005424B3" w:rsidRDefault="00CC27C8" w:rsidP="00CC27C8">
            <w:pPr>
              <w:tabs>
                <w:tab w:val="left" w:pos="9360"/>
              </w:tabs>
              <w:jc w:val="both"/>
              <w:rPr>
                <w:b/>
                <w:lang w:val="pt-BR"/>
              </w:rPr>
            </w:pPr>
            <w:r w:rsidRPr="005424B3">
              <w:rPr>
                <w:lang w:val="pt-BR"/>
              </w:rPr>
              <w:t>axit mạnh, tính oxi hoá</w:t>
            </w:r>
          </w:p>
          <w:p w14:paraId="1BF3008D" w14:textId="2C1C85FF" w:rsidR="00CC27C8" w:rsidRPr="005424B3" w:rsidRDefault="00CC27C8" w:rsidP="00CC27C8">
            <w:pPr>
              <w:tabs>
                <w:tab w:val="left" w:pos="9360"/>
              </w:tabs>
              <w:ind w:left="-44"/>
              <w:jc w:val="both"/>
              <w:rPr>
                <w:lang w:val="pt-BR"/>
              </w:rPr>
            </w:pPr>
            <w:r w:rsidRPr="005424B3">
              <w:rPr>
                <w:lang w:val="pt-BR"/>
              </w:rPr>
              <w:t>- HNO</w:t>
            </w:r>
            <w:r w:rsidRPr="005424B3">
              <w:rPr>
                <w:vertAlign w:val="subscript"/>
                <w:lang w:val="pt-BR"/>
              </w:rPr>
              <w:t>3</w:t>
            </w:r>
            <w:r w:rsidRPr="005424B3">
              <w:rPr>
                <w:lang w:val="pt-BR"/>
              </w:rPr>
              <w:t xml:space="preserve"> </w:t>
            </w:r>
            <w:r w:rsidRPr="005424B3">
              <w:sym w:font="Wingdings" w:char="F0E0"/>
            </w:r>
            <w:r w:rsidRPr="005424B3">
              <w:rPr>
                <w:lang w:val="pt-BR"/>
              </w:rPr>
              <w:t xml:space="preserve"> H</w:t>
            </w:r>
            <w:r w:rsidRPr="005424B3">
              <w:rPr>
                <w:vertAlign w:val="superscript"/>
                <w:lang w:val="pt-BR"/>
              </w:rPr>
              <w:t>+</w:t>
            </w:r>
            <w:r w:rsidRPr="005424B3">
              <w:rPr>
                <w:lang w:val="pt-BR"/>
              </w:rPr>
              <w:t xml:space="preserve"> + NO</w:t>
            </w:r>
            <w:r w:rsidRPr="005424B3">
              <w:rPr>
                <w:vertAlign w:val="subscript"/>
                <w:lang w:val="pt-BR"/>
              </w:rPr>
              <w:t>3</w:t>
            </w:r>
            <w:r w:rsidRPr="005424B3">
              <w:rPr>
                <w:vertAlign w:val="superscript"/>
                <w:lang w:val="pt-BR"/>
              </w:rPr>
              <w:t xml:space="preserve">- </w:t>
            </w:r>
          </w:p>
          <w:p w14:paraId="5468D838" w14:textId="77777777" w:rsidR="00CC27C8" w:rsidRPr="005424B3" w:rsidRDefault="00CC27C8" w:rsidP="00CC27C8">
            <w:pPr>
              <w:tabs>
                <w:tab w:val="left" w:pos="9360"/>
              </w:tabs>
              <w:jc w:val="both"/>
              <w:rPr>
                <w:lang w:val="pt-BR"/>
              </w:rPr>
            </w:pPr>
            <w:r w:rsidRPr="005424B3">
              <w:rPr>
                <w:b/>
                <w:iCs/>
                <w:lang w:val="pt-BR"/>
              </w:rPr>
              <w:t xml:space="preserve">1. </w:t>
            </w:r>
            <w:r w:rsidRPr="005424B3">
              <w:rPr>
                <w:b/>
                <w:iCs/>
                <w:u w:val="single"/>
                <w:lang w:val="pt-BR"/>
              </w:rPr>
              <w:t>Tính axít</w:t>
            </w:r>
            <w:r w:rsidRPr="005424B3">
              <w:rPr>
                <w:b/>
                <w:lang w:val="pt-BR"/>
              </w:rPr>
              <w:t xml:space="preserve"> :</w:t>
            </w:r>
            <w:r w:rsidRPr="005424B3">
              <w:rPr>
                <w:lang w:val="pt-BR"/>
              </w:rPr>
              <w:t xml:space="preserve"> HNO</w:t>
            </w:r>
            <w:r w:rsidRPr="005424B3">
              <w:rPr>
                <w:vertAlign w:val="subscript"/>
                <w:lang w:val="pt-BR"/>
              </w:rPr>
              <w:t>3</w:t>
            </w:r>
            <w:r w:rsidRPr="005424B3">
              <w:rPr>
                <w:lang w:val="pt-BR"/>
              </w:rPr>
              <w:t xml:space="preserve"> là axít mạnh</w:t>
            </w:r>
          </w:p>
          <w:p w14:paraId="553BC29F" w14:textId="77777777" w:rsidR="00CC27C8" w:rsidRPr="005424B3" w:rsidRDefault="00CC27C8" w:rsidP="00CC27C8">
            <w:pPr>
              <w:tabs>
                <w:tab w:val="left" w:pos="9360"/>
              </w:tabs>
              <w:jc w:val="both"/>
              <w:rPr>
                <w:lang w:val="pt-BR"/>
              </w:rPr>
            </w:pPr>
            <w:r w:rsidRPr="005424B3">
              <w:rPr>
                <w:lang w:val="pt-BR"/>
              </w:rPr>
              <w:t>- Quỳ tím hoá đỏ</w:t>
            </w:r>
          </w:p>
          <w:p w14:paraId="30F0F4A1" w14:textId="77777777" w:rsidR="00CC27C8" w:rsidRPr="005424B3" w:rsidRDefault="00CC27C8" w:rsidP="00CC27C8">
            <w:pPr>
              <w:tabs>
                <w:tab w:val="left" w:pos="9360"/>
              </w:tabs>
              <w:jc w:val="both"/>
              <w:rPr>
                <w:lang w:val="pt-BR"/>
              </w:rPr>
            </w:pPr>
            <w:r w:rsidRPr="005424B3">
              <w:rPr>
                <w:lang w:val="pt-BR"/>
              </w:rPr>
              <w:t>2 HNO</w:t>
            </w:r>
            <w:r w:rsidRPr="005424B3">
              <w:rPr>
                <w:vertAlign w:val="subscript"/>
                <w:lang w:val="pt-BR"/>
              </w:rPr>
              <w:t>3</w:t>
            </w:r>
            <w:r w:rsidRPr="005424B3">
              <w:rPr>
                <w:lang w:val="pt-BR"/>
              </w:rPr>
              <w:t xml:space="preserve"> + CuO </w:t>
            </w:r>
            <w:r w:rsidRPr="005424B3">
              <w:sym w:font="Wingdings" w:char="F0E0"/>
            </w:r>
            <w:r w:rsidRPr="005424B3">
              <w:rPr>
                <w:lang w:val="pt-BR"/>
              </w:rPr>
              <w:t xml:space="preserve"> Cu(NO</w:t>
            </w:r>
            <w:r w:rsidRPr="005424B3">
              <w:rPr>
                <w:vertAlign w:val="subscript"/>
                <w:lang w:val="pt-BR"/>
              </w:rPr>
              <w:t>3</w:t>
            </w:r>
            <w:r w:rsidRPr="005424B3">
              <w:rPr>
                <w:lang w:val="pt-BR"/>
              </w:rPr>
              <w:t>)</w:t>
            </w:r>
            <w:r w:rsidRPr="005424B3">
              <w:rPr>
                <w:vertAlign w:val="subscript"/>
                <w:lang w:val="pt-BR"/>
              </w:rPr>
              <w:t>2</w:t>
            </w:r>
            <w:r w:rsidRPr="005424B3">
              <w:rPr>
                <w:lang w:val="pt-BR"/>
              </w:rPr>
              <w:t xml:space="preserve"> + H</w:t>
            </w:r>
            <w:r w:rsidRPr="005424B3">
              <w:rPr>
                <w:vertAlign w:val="subscript"/>
                <w:lang w:val="pt-BR"/>
              </w:rPr>
              <w:t>2</w:t>
            </w:r>
            <w:r w:rsidRPr="005424B3">
              <w:rPr>
                <w:lang w:val="pt-BR"/>
              </w:rPr>
              <w:t xml:space="preserve">O </w:t>
            </w:r>
          </w:p>
          <w:p w14:paraId="26E58441" w14:textId="77777777" w:rsidR="00CC27C8" w:rsidRPr="005424B3" w:rsidRDefault="00CC27C8" w:rsidP="00CC27C8">
            <w:pPr>
              <w:tabs>
                <w:tab w:val="left" w:pos="9360"/>
              </w:tabs>
              <w:jc w:val="both"/>
              <w:rPr>
                <w:lang w:val="pt-BR"/>
              </w:rPr>
            </w:pPr>
            <w:r w:rsidRPr="005424B3">
              <w:rPr>
                <w:lang w:val="pt-BR"/>
              </w:rPr>
              <w:t>2HNO</w:t>
            </w:r>
            <w:r w:rsidRPr="005424B3">
              <w:rPr>
                <w:vertAlign w:val="subscript"/>
                <w:lang w:val="pt-BR"/>
              </w:rPr>
              <w:t>3</w:t>
            </w:r>
            <w:r w:rsidRPr="005424B3">
              <w:rPr>
                <w:lang w:val="pt-BR"/>
              </w:rPr>
              <w:t xml:space="preserve"> +Ca(OH)</w:t>
            </w:r>
            <w:r w:rsidRPr="005424B3">
              <w:rPr>
                <w:vertAlign w:val="subscript"/>
                <w:lang w:val="pt-BR"/>
              </w:rPr>
              <w:t>2</w:t>
            </w:r>
            <w:r w:rsidRPr="005424B3">
              <w:sym w:font="Wingdings" w:char="F0E0"/>
            </w:r>
            <w:r w:rsidRPr="005424B3">
              <w:rPr>
                <w:lang w:val="pt-BR"/>
              </w:rPr>
              <w:t>Ca(NO</w:t>
            </w:r>
            <w:r w:rsidRPr="005424B3">
              <w:rPr>
                <w:vertAlign w:val="subscript"/>
                <w:lang w:val="pt-BR"/>
              </w:rPr>
              <w:t>3</w:t>
            </w:r>
            <w:r w:rsidRPr="005424B3">
              <w:rPr>
                <w:lang w:val="pt-BR"/>
              </w:rPr>
              <w:t>)</w:t>
            </w:r>
            <w:r w:rsidRPr="005424B3">
              <w:rPr>
                <w:vertAlign w:val="subscript"/>
                <w:lang w:val="pt-BR"/>
              </w:rPr>
              <w:t>2</w:t>
            </w:r>
            <w:r w:rsidRPr="005424B3">
              <w:rPr>
                <w:lang w:val="pt-BR"/>
              </w:rPr>
              <w:t>+2H</w:t>
            </w:r>
            <w:r w:rsidRPr="005424B3">
              <w:rPr>
                <w:vertAlign w:val="subscript"/>
                <w:lang w:val="pt-BR"/>
              </w:rPr>
              <w:t>2</w:t>
            </w:r>
            <w:r w:rsidRPr="005424B3">
              <w:rPr>
                <w:lang w:val="pt-BR"/>
              </w:rPr>
              <w:t xml:space="preserve">O  </w:t>
            </w:r>
          </w:p>
          <w:p w14:paraId="4E0F7B31" w14:textId="77777777" w:rsidR="00CC27C8" w:rsidRPr="005424B3" w:rsidRDefault="00CC27C8" w:rsidP="00CC27C8">
            <w:pPr>
              <w:tabs>
                <w:tab w:val="left" w:pos="1980"/>
                <w:tab w:val="left" w:pos="2880"/>
              </w:tabs>
              <w:jc w:val="both"/>
              <w:rPr>
                <w:lang w:val="pt-BR"/>
              </w:rPr>
            </w:pPr>
            <w:r w:rsidRPr="005424B3">
              <w:rPr>
                <w:lang w:val="pt-BR"/>
              </w:rPr>
              <w:t>2HNO</w:t>
            </w:r>
            <w:r w:rsidRPr="005424B3">
              <w:rPr>
                <w:vertAlign w:val="subscript"/>
                <w:lang w:val="pt-BR"/>
              </w:rPr>
              <w:t>3</w:t>
            </w:r>
            <w:r w:rsidRPr="005424B3">
              <w:rPr>
                <w:lang w:val="pt-BR"/>
              </w:rPr>
              <w:t xml:space="preserve"> + CaCO</w:t>
            </w:r>
            <w:r w:rsidRPr="005424B3">
              <w:rPr>
                <w:vertAlign w:val="subscript"/>
                <w:lang w:val="pt-BR"/>
              </w:rPr>
              <w:t>3</w:t>
            </w:r>
            <w:r w:rsidRPr="005424B3">
              <w:rPr>
                <w:lang w:val="pt-BR"/>
              </w:rPr>
              <w:t xml:space="preserve"> </w:t>
            </w:r>
            <w:r w:rsidRPr="005424B3">
              <w:sym w:font="Wingdings" w:char="F0E0"/>
            </w:r>
            <w:r w:rsidRPr="005424B3">
              <w:rPr>
                <w:lang w:val="pt-BR"/>
              </w:rPr>
              <w:t xml:space="preserve"> Ca(NO</w:t>
            </w:r>
            <w:r w:rsidRPr="005424B3">
              <w:rPr>
                <w:vertAlign w:val="subscript"/>
                <w:lang w:val="pt-BR"/>
              </w:rPr>
              <w:t>3</w:t>
            </w:r>
            <w:r w:rsidRPr="005424B3">
              <w:rPr>
                <w:lang w:val="pt-BR"/>
              </w:rPr>
              <w:t>)</w:t>
            </w:r>
            <w:r w:rsidRPr="005424B3">
              <w:rPr>
                <w:vertAlign w:val="subscript"/>
                <w:lang w:val="pt-BR"/>
              </w:rPr>
              <w:t>2</w:t>
            </w:r>
            <w:r w:rsidRPr="005424B3">
              <w:rPr>
                <w:lang w:val="pt-BR"/>
              </w:rPr>
              <w:t xml:space="preserve"> + CO</w:t>
            </w:r>
            <w:r w:rsidRPr="005424B3">
              <w:rPr>
                <w:vertAlign w:val="subscript"/>
                <w:lang w:val="pt-BR"/>
              </w:rPr>
              <w:t>2</w:t>
            </w:r>
            <w:r w:rsidRPr="005424B3">
              <w:rPr>
                <w:lang w:val="pt-BR"/>
              </w:rPr>
              <w:t xml:space="preserve"> + H</w:t>
            </w:r>
            <w:r w:rsidRPr="005424B3">
              <w:rPr>
                <w:vertAlign w:val="subscript"/>
                <w:lang w:val="pt-BR"/>
              </w:rPr>
              <w:t>2</w:t>
            </w:r>
            <w:r w:rsidRPr="005424B3">
              <w:rPr>
                <w:lang w:val="pt-BR"/>
              </w:rPr>
              <w:t>O</w:t>
            </w:r>
          </w:p>
          <w:p w14:paraId="6FD9ECAD" w14:textId="78266A97" w:rsidR="00CC27C8" w:rsidRPr="005424B3" w:rsidRDefault="00CC27C8" w:rsidP="00CC27C8">
            <w:pPr>
              <w:tabs>
                <w:tab w:val="left" w:pos="9360"/>
              </w:tabs>
              <w:jc w:val="both"/>
              <w:rPr>
                <w:b/>
                <w:iCs/>
                <w:lang w:val="pt-BR"/>
              </w:rPr>
            </w:pPr>
            <w:r w:rsidRPr="005424B3">
              <w:rPr>
                <w:b/>
                <w:iCs/>
                <w:lang w:val="pt-BR"/>
              </w:rPr>
              <w:t xml:space="preserve">2. </w:t>
            </w:r>
            <w:r w:rsidRPr="005424B3">
              <w:rPr>
                <w:b/>
                <w:iCs/>
                <w:u w:val="single"/>
                <w:lang w:val="pt-BR"/>
              </w:rPr>
              <w:t>Tính oxi hoá</w:t>
            </w:r>
            <w:r w:rsidRPr="005424B3">
              <w:rPr>
                <w:b/>
                <w:iCs/>
                <w:lang w:val="pt-BR"/>
              </w:rPr>
              <w:t>:</w:t>
            </w:r>
          </w:p>
          <w:p w14:paraId="165998DE" w14:textId="77777777" w:rsidR="00CC27C8" w:rsidRPr="005424B3" w:rsidRDefault="00CC27C8" w:rsidP="00CC27C8">
            <w:pPr>
              <w:tabs>
                <w:tab w:val="left" w:pos="9360"/>
              </w:tabs>
              <w:jc w:val="both"/>
              <w:rPr>
                <w:lang w:val="pt-BR"/>
              </w:rPr>
            </w:pPr>
            <w:r w:rsidRPr="005424B3">
              <w:rPr>
                <w:lang w:val="pt-BR"/>
              </w:rPr>
              <w:t>-  HNO</w:t>
            </w:r>
            <w:r w:rsidRPr="005424B3">
              <w:rPr>
                <w:vertAlign w:val="subscript"/>
                <w:lang w:val="pt-BR"/>
              </w:rPr>
              <w:t xml:space="preserve">3 </w:t>
            </w:r>
            <w:r w:rsidRPr="005424B3">
              <w:rPr>
                <w:lang w:val="pt-BR"/>
              </w:rPr>
              <w:t xml:space="preserve">có số OXH + 5 có thể bị khử thành: </w:t>
            </w:r>
          </w:p>
          <w:p w14:paraId="064A4568" w14:textId="77777777" w:rsidR="00CC27C8" w:rsidRPr="005424B3" w:rsidRDefault="00CC27C8" w:rsidP="00CC27C8">
            <w:pPr>
              <w:tabs>
                <w:tab w:val="left" w:pos="9360"/>
              </w:tabs>
              <w:jc w:val="both"/>
              <w:rPr>
                <w:vertAlign w:val="subscript"/>
                <w:lang w:val="pt-BR"/>
              </w:rPr>
            </w:pPr>
            <w:r w:rsidRPr="005424B3">
              <w:rPr>
                <w:vertAlign w:val="subscript"/>
                <w:lang w:val="pt-BR"/>
              </w:rPr>
              <w:t xml:space="preserve"> o      +1           +2        +4           -3</w:t>
            </w:r>
          </w:p>
          <w:p w14:paraId="6A556891" w14:textId="1278192F" w:rsidR="00CC27C8" w:rsidRPr="005424B3" w:rsidRDefault="00CC27C8" w:rsidP="00CC27C8">
            <w:pPr>
              <w:tabs>
                <w:tab w:val="left" w:pos="9360"/>
              </w:tabs>
              <w:jc w:val="both"/>
              <w:rPr>
                <w:lang w:val="pt-BR"/>
              </w:rPr>
            </w:pPr>
            <w:r w:rsidRPr="005424B3">
              <w:rPr>
                <w:lang w:val="pt-BR"/>
              </w:rPr>
              <w:t>N</w:t>
            </w:r>
            <w:r w:rsidRPr="005424B3">
              <w:rPr>
                <w:vertAlign w:val="subscript"/>
                <w:lang w:val="pt-BR"/>
              </w:rPr>
              <w:t>2</w:t>
            </w:r>
            <w:r w:rsidRPr="005424B3">
              <w:rPr>
                <w:lang w:val="pt-BR"/>
              </w:rPr>
              <w:t>, N</w:t>
            </w:r>
            <w:r w:rsidRPr="005424B3">
              <w:rPr>
                <w:vertAlign w:val="subscript"/>
                <w:lang w:val="pt-BR"/>
              </w:rPr>
              <w:t>2</w:t>
            </w:r>
            <w:r w:rsidRPr="005424B3">
              <w:rPr>
                <w:lang w:val="pt-BR"/>
              </w:rPr>
              <w:t>O, NO, NO</w:t>
            </w:r>
            <w:r w:rsidRPr="005424B3">
              <w:rPr>
                <w:vertAlign w:val="subscript"/>
                <w:lang w:val="pt-BR"/>
              </w:rPr>
              <w:t>2</w:t>
            </w:r>
            <w:r w:rsidRPr="005424B3">
              <w:rPr>
                <w:lang w:val="pt-BR"/>
              </w:rPr>
              <w:t>, NH</w:t>
            </w:r>
            <w:r w:rsidRPr="005424B3">
              <w:rPr>
                <w:vertAlign w:val="subscript"/>
                <w:lang w:val="pt-BR"/>
              </w:rPr>
              <w:t>4</w:t>
            </w:r>
            <w:r w:rsidRPr="005424B3">
              <w:rPr>
                <w:lang w:val="pt-BR"/>
              </w:rPr>
              <w:t>NO</w:t>
            </w:r>
            <w:r w:rsidRPr="005424B3">
              <w:rPr>
                <w:vertAlign w:val="subscript"/>
                <w:lang w:val="pt-BR"/>
              </w:rPr>
              <w:t>3</w:t>
            </w:r>
            <w:r w:rsidRPr="005424B3">
              <w:rPr>
                <w:lang w:val="pt-BR"/>
              </w:rPr>
              <w:t xml:space="preserve"> </w:t>
            </w:r>
          </w:p>
          <w:p w14:paraId="69996EF2" w14:textId="77777777" w:rsidR="00CC27C8" w:rsidRPr="005424B3" w:rsidRDefault="00CC27C8" w:rsidP="00CC27C8">
            <w:pPr>
              <w:tabs>
                <w:tab w:val="left" w:pos="9360"/>
              </w:tabs>
              <w:jc w:val="both"/>
              <w:rPr>
                <w:b/>
                <w:i/>
                <w:iCs/>
                <w:lang w:val="pl-PL"/>
              </w:rPr>
            </w:pPr>
            <w:r w:rsidRPr="005424B3">
              <w:rPr>
                <w:b/>
                <w:i/>
                <w:iCs/>
                <w:lang w:val="pl-PL"/>
              </w:rPr>
              <w:t xml:space="preserve">a. </w:t>
            </w:r>
            <w:r w:rsidRPr="005424B3">
              <w:rPr>
                <w:b/>
                <w:i/>
                <w:iCs/>
                <w:u w:val="single"/>
                <w:lang w:val="pl-PL"/>
              </w:rPr>
              <w:t>Tác dụng  với kim loại</w:t>
            </w:r>
            <w:r w:rsidRPr="005424B3">
              <w:rPr>
                <w:b/>
                <w:i/>
                <w:iCs/>
                <w:lang w:val="pl-PL"/>
              </w:rPr>
              <w:t>:</w:t>
            </w:r>
          </w:p>
          <w:p w14:paraId="3E4225D0" w14:textId="77777777" w:rsidR="00CC27C8" w:rsidRPr="005424B3" w:rsidRDefault="00CC27C8" w:rsidP="00CC27C8">
            <w:pPr>
              <w:tabs>
                <w:tab w:val="left" w:pos="9360"/>
              </w:tabs>
              <w:jc w:val="both"/>
              <w:rPr>
                <w:lang w:val="pl-PL"/>
              </w:rPr>
            </w:pPr>
            <w:r w:rsidRPr="005424B3">
              <w:rPr>
                <w:lang w:val="pl-PL"/>
              </w:rPr>
              <w:t>-Oxy hoá hầu hết kim loại (trừ Au, Pt).</w:t>
            </w:r>
          </w:p>
          <w:p w14:paraId="0AB1659F" w14:textId="77777777" w:rsidR="00CC27C8" w:rsidRPr="005424B3" w:rsidRDefault="00CC27C8" w:rsidP="00CC27C8">
            <w:pPr>
              <w:tabs>
                <w:tab w:val="left" w:pos="9360"/>
              </w:tabs>
              <w:jc w:val="both"/>
              <w:rPr>
                <w:vertAlign w:val="subscript"/>
                <w:lang w:val="pt-BR"/>
              </w:rPr>
            </w:pPr>
            <w:r w:rsidRPr="005424B3">
              <w:rPr>
                <w:vertAlign w:val="subscript"/>
                <w:lang w:val="pl-PL"/>
              </w:rPr>
              <w:t xml:space="preserve">      </w:t>
            </w:r>
            <w:r w:rsidRPr="005424B3">
              <w:rPr>
                <w:vertAlign w:val="subscript"/>
                <w:lang w:val="pt-BR"/>
              </w:rPr>
              <w:t>0</w:t>
            </w:r>
            <w:r w:rsidRPr="005424B3">
              <w:rPr>
                <w:lang w:val="pt-BR"/>
              </w:rPr>
              <w:t xml:space="preserve">          </w:t>
            </w:r>
            <w:r w:rsidRPr="005424B3">
              <w:rPr>
                <w:vertAlign w:val="subscript"/>
                <w:lang w:val="pt-BR"/>
              </w:rPr>
              <w:t>+5</w:t>
            </w:r>
            <w:r w:rsidRPr="005424B3">
              <w:rPr>
                <w:lang w:val="pt-BR"/>
              </w:rPr>
              <w:t xml:space="preserve">                 </w:t>
            </w:r>
            <w:r w:rsidRPr="005424B3">
              <w:rPr>
                <w:vertAlign w:val="subscript"/>
                <w:lang w:val="pt-BR"/>
              </w:rPr>
              <w:t>+2</w:t>
            </w:r>
            <w:r w:rsidRPr="005424B3">
              <w:rPr>
                <w:lang w:val="pt-BR"/>
              </w:rPr>
              <w:t xml:space="preserve">                 </w:t>
            </w:r>
            <w:r w:rsidRPr="005424B3">
              <w:rPr>
                <w:vertAlign w:val="subscript"/>
                <w:lang w:val="pt-BR"/>
              </w:rPr>
              <w:t>+2</w:t>
            </w:r>
          </w:p>
          <w:p w14:paraId="52943C0F" w14:textId="3014C77A" w:rsidR="00CC27C8" w:rsidRPr="005424B3" w:rsidRDefault="00CC27C8" w:rsidP="00CC27C8">
            <w:pPr>
              <w:tabs>
                <w:tab w:val="left" w:pos="9360"/>
              </w:tabs>
              <w:jc w:val="both"/>
              <w:rPr>
                <w:lang w:val="pt-BR"/>
              </w:rPr>
            </w:pPr>
            <w:r w:rsidRPr="005424B3">
              <w:rPr>
                <w:lang w:val="pt-BR"/>
              </w:rPr>
              <w:t>3Cu +8HNO</w:t>
            </w:r>
            <w:r w:rsidRPr="005424B3">
              <w:rPr>
                <w:vertAlign w:val="subscript"/>
                <w:lang w:val="pt-BR"/>
              </w:rPr>
              <w:t>3(l)</w:t>
            </w:r>
            <w:r w:rsidRPr="005424B3">
              <w:rPr>
                <w:lang w:val="pt-BR"/>
              </w:rPr>
              <w:t xml:space="preserve"> </w:t>
            </w:r>
            <w:r w:rsidRPr="005424B3">
              <w:sym w:font="Wingdings" w:char="F0E0"/>
            </w:r>
            <w:r w:rsidRPr="005424B3">
              <w:rPr>
                <w:lang w:val="pt-BR"/>
              </w:rPr>
              <w:t xml:space="preserve"> 3Cu(NO</w:t>
            </w:r>
            <w:r w:rsidRPr="005424B3">
              <w:rPr>
                <w:vertAlign w:val="subscript"/>
                <w:lang w:val="pt-BR"/>
              </w:rPr>
              <w:t>3</w:t>
            </w:r>
            <w:r w:rsidRPr="005424B3">
              <w:rPr>
                <w:lang w:val="pt-BR"/>
              </w:rPr>
              <w:t>)</w:t>
            </w:r>
            <w:r w:rsidRPr="005424B3">
              <w:rPr>
                <w:vertAlign w:val="subscript"/>
                <w:lang w:val="pt-BR"/>
              </w:rPr>
              <w:t>2</w:t>
            </w:r>
            <w:r w:rsidRPr="005424B3">
              <w:rPr>
                <w:lang w:val="pt-BR"/>
              </w:rPr>
              <w:t xml:space="preserve"> + 2NO + 4H</w:t>
            </w:r>
            <w:r w:rsidRPr="005424B3">
              <w:rPr>
                <w:vertAlign w:val="subscript"/>
                <w:lang w:val="pt-BR"/>
              </w:rPr>
              <w:t>2</w:t>
            </w:r>
            <w:r w:rsidRPr="005424B3">
              <w:rPr>
                <w:lang w:val="pt-BR"/>
              </w:rPr>
              <w:t>O</w:t>
            </w:r>
          </w:p>
          <w:p w14:paraId="1BD0E73D" w14:textId="77777777" w:rsidR="00CC27C8" w:rsidRPr="005424B3" w:rsidRDefault="00CC27C8" w:rsidP="00CC27C8">
            <w:pPr>
              <w:tabs>
                <w:tab w:val="left" w:pos="9360"/>
              </w:tabs>
              <w:jc w:val="both"/>
              <w:rPr>
                <w:lang w:val="pt-BR"/>
              </w:rPr>
            </w:pPr>
            <w:r w:rsidRPr="005424B3">
              <w:rPr>
                <w:vertAlign w:val="subscript"/>
                <w:lang w:val="pt-BR"/>
              </w:rPr>
              <w:t xml:space="preserve">   0</w:t>
            </w:r>
            <w:r w:rsidRPr="005424B3">
              <w:rPr>
                <w:lang w:val="pt-BR"/>
              </w:rPr>
              <w:t xml:space="preserve">           </w:t>
            </w:r>
            <w:r w:rsidRPr="005424B3">
              <w:rPr>
                <w:vertAlign w:val="subscript"/>
                <w:lang w:val="pt-BR"/>
              </w:rPr>
              <w:t>+5</w:t>
            </w:r>
            <w:r w:rsidRPr="005424B3">
              <w:rPr>
                <w:lang w:val="pt-BR"/>
              </w:rPr>
              <w:t xml:space="preserve">              </w:t>
            </w:r>
            <w:r w:rsidRPr="005424B3">
              <w:rPr>
                <w:vertAlign w:val="subscript"/>
                <w:lang w:val="pt-BR"/>
              </w:rPr>
              <w:t>+2</w:t>
            </w:r>
            <w:r w:rsidRPr="005424B3">
              <w:rPr>
                <w:lang w:val="pt-BR"/>
              </w:rPr>
              <w:t xml:space="preserve">                   </w:t>
            </w:r>
            <w:r w:rsidRPr="005424B3">
              <w:rPr>
                <w:vertAlign w:val="subscript"/>
                <w:lang w:val="pt-BR"/>
              </w:rPr>
              <w:t>+4</w:t>
            </w:r>
          </w:p>
          <w:p w14:paraId="3843D631" w14:textId="2073A011" w:rsidR="00CC27C8" w:rsidRPr="005424B3" w:rsidRDefault="00CC27C8" w:rsidP="00CC27C8">
            <w:pPr>
              <w:tabs>
                <w:tab w:val="left" w:pos="9360"/>
              </w:tabs>
              <w:jc w:val="both"/>
              <w:rPr>
                <w:lang w:val="pt-BR"/>
              </w:rPr>
            </w:pPr>
            <w:r w:rsidRPr="005424B3">
              <w:rPr>
                <w:lang w:val="pt-BR"/>
              </w:rPr>
              <w:t>Cu + 4HNO</w:t>
            </w:r>
            <w:r w:rsidRPr="005424B3">
              <w:rPr>
                <w:vertAlign w:val="subscript"/>
                <w:lang w:val="pt-BR"/>
              </w:rPr>
              <w:t>3đ</w:t>
            </w:r>
            <w:r w:rsidRPr="005424B3">
              <w:rPr>
                <w:lang w:val="pt-BR"/>
              </w:rPr>
              <w:t xml:space="preserve"> </w:t>
            </w:r>
            <w:r w:rsidRPr="005424B3">
              <w:sym w:font="Wingdings" w:char="F0E0"/>
            </w:r>
            <w:r w:rsidRPr="005424B3">
              <w:rPr>
                <w:lang w:val="pt-BR"/>
              </w:rPr>
              <w:t xml:space="preserve"> Cu(NO</w:t>
            </w:r>
            <w:r w:rsidRPr="005424B3">
              <w:rPr>
                <w:vertAlign w:val="subscript"/>
                <w:lang w:val="pt-BR"/>
              </w:rPr>
              <w:t>3</w:t>
            </w:r>
            <w:r w:rsidRPr="005424B3">
              <w:rPr>
                <w:lang w:val="pt-BR"/>
              </w:rPr>
              <w:t>)</w:t>
            </w:r>
            <w:r w:rsidRPr="005424B3">
              <w:rPr>
                <w:vertAlign w:val="subscript"/>
                <w:lang w:val="pt-BR"/>
              </w:rPr>
              <w:t>2</w:t>
            </w:r>
            <w:r w:rsidRPr="005424B3">
              <w:rPr>
                <w:lang w:val="pt-BR"/>
              </w:rPr>
              <w:t xml:space="preserve">  + 2NO</w:t>
            </w:r>
            <w:r w:rsidRPr="005424B3">
              <w:rPr>
                <w:vertAlign w:val="subscript"/>
                <w:lang w:val="pt-BR"/>
              </w:rPr>
              <w:t>2</w:t>
            </w:r>
            <w:r w:rsidRPr="005424B3">
              <w:rPr>
                <w:lang w:val="pt-BR"/>
              </w:rPr>
              <w:t xml:space="preserve"> + 2H</w:t>
            </w:r>
            <w:r w:rsidRPr="005424B3">
              <w:rPr>
                <w:vertAlign w:val="subscript"/>
                <w:lang w:val="pt-BR"/>
              </w:rPr>
              <w:t>2</w:t>
            </w:r>
            <w:r w:rsidRPr="005424B3">
              <w:rPr>
                <w:lang w:val="pt-BR"/>
              </w:rPr>
              <w:t>O</w:t>
            </w:r>
          </w:p>
          <w:p w14:paraId="5E21AB51" w14:textId="600E1E0B" w:rsidR="00CC27C8" w:rsidRPr="005424B3" w:rsidRDefault="00CC27C8" w:rsidP="00CC27C8">
            <w:pPr>
              <w:tabs>
                <w:tab w:val="left" w:pos="1980"/>
                <w:tab w:val="left" w:pos="2880"/>
              </w:tabs>
              <w:jc w:val="both"/>
              <w:rPr>
                <w:lang w:val="pt-BR"/>
              </w:rPr>
            </w:pPr>
            <w:r w:rsidRPr="005424B3">
              <w:rPr>
                <w:lang w:val="pt-BR"/>
              </w:rPr>
              <w:t>- Fe,Al,Cr  thụ động hoá với HNO</w:t>
            </w:r>
            <w:r w:rsidRPr="005424B3">
              <w:rPr>
                <w:vertAlign w:val="subscript"/>
                <w:lang w:val="pt-BR"/>
              </w:rPr>
              <w:t xml:space="preserve">3 </w:t>
            </w:r>
            <w:r w:rsidRPr="005424B3">
              <w:rPr>
                <w:lang w:val="pt-BR"/>
              </w:rPr>
              <w:t>đặc, nguội</w:t>
            </w:r>
          </w:p>
          <w:p w14:paraId="02D15E15" w14:textId="77777777" w:rsidR="00CC27C8" w:rsidRPr="005424B3" w:rsidRDefault="00CC27C8" w:rsidP="00CC27C8">
            <w:pPr>
              <w:tabs>
                <w:tab w:val="left" w:pos="9360"/>
              </w:tabs>
              <w:jc w:val="both"/>
              <w:rPr>
                <w:b/>
                <w:i/>
                <w:iCs/>
                <w:lang w:val="pt-BR"/>
              </w:rPr>
            </w:pPr>
            <w:r w:rsidRPr="005424B3">
              <w:rPr>
                <w:b/>
                <w:i/>
                <w:iCs/>
                <w:lang w:val="pt-BR"/>
              </w:rPr>
              <w:t xml:space="preserve">b. </w:t>
            </w:r>
            <w:r w:rsidRPr="005424B3">
              <w:rPr>
                <w:b/>
                <w:i/>
                <w:iCs/>
                <w:u w:val="single"/>
                <w:lang w:val="pt-BR"/>
              </w:rPr>
              <w:t>Tác dụng với phi kim</w:t>
            </w:r>
            <w:r w:rsidRPr="005424B3">
              <w:rPr>
                <w:b/>
                <w:i/>
                <w:iCs/>
                <w:lang w:val="pt-BR"/>
              </w:rPr>
              <w:t>:</w:t>
            </w:r>
          </w:p>
          <w:p w14:paraId="3513107D" w14:textId="77777777" w:rsidR="00CC27C8" w:rsidRPr="005424B3" w:rsidRDefault="00CC27C8" w:rsidP="00CC27C8">
            <w:pPr>
              <w:tabs>
                <w:tab w:val="left" w:pos="9360"/>
              </w:tabs>
              <w:jc w:val="both"/>
              <w:rPr>
                <w:lang w:val="pt-BR"/>
              </w:rPr>
            </w:pPr>
            <w:r w:rsidRPr="005424B3">
              <w:rPr>
                <w:lang w:val="pt-BR"/>
              </w:rPr>
              <w:t>HNO</w:t>
            </w:r>
            <w:r w:rsidRPr="005424B3">
              <w:rPr>
                <w:vertAlign w:val="subscript"/>
                <w:lang w:val="pt-BR"/>
              </w:rPr>
              <w:t xml:space="preserve">3 </w:t>
            </w:r>
            <w:r w:rsidRPr="005424B3">
              <w:rPr>
                <w:lang w:val="pt-BR"/>
              </w:rPr>
              <w:t xml:space="preserve">đặc, nóng OXH được một số phi kim </w:t>
            </w:r>
            <w:r w:rsidRPr="005424B3">
              <w:rPr>
                <w:lang w:val="pt-BR"/>
              </w:rPr>
              <w:lastRenderedPageBreak/>
              <w:t xml:space="preserve">C,S,P,... </w:t>
            </w:r>
            <w:r w:rsidRPr="005424B3">
              <w:sym w:font="Wingdings" w:char="F0E0"/>
            </w:r>
            <w:r w:rsidRPr="005424B3">
              <w:rPr>
                <w:lang w:val="pt-BR"/>
              </w:rPr>
              <w:t xml:space="preserve"> NO</w:t>
            </w:r>
            <w:r w:rsidRPr="005424B3">
              <w:rPr>
                <w:vertAlign w:val="subscript"/>
                <w:lang w:val="pt-BR"/>
              </w:rPr>
              <w:t>2</w:t>
            </w:r>
            <w:r w:rsidRPr="005424B3">
              <w:rPr>
                <w:lang w:val="pt-BR"/>
              </w:rPr>
              <w:t xml:space="preserve"> </w:t>
            </w:r>
          </w:p>
          <w:p w14:paraId="376C627B" w14:textId="77777777" w:rsidR="00CC27C8" w:rsidRPr="005424B3" w:rsidRDefault="00CC27C8" w:rsidP="00CC27C8">
            <w:pPr>
              <w:tabs>
                <w:tab w:val="left" w:pos="9360"/>
              </w:tabs>
              <w:jc w:val="both"/>
              <w:rPr>
                <w:lang w:val="pt-BR"/>
              </w:rPr>
            </w:pPr>
            <w:r w:rsidRPr="005424B3">
              <w:rPr>
                <w:position w:val="-6"/>
                <w:lang w:val="pt-BR"/>
              </w:rPr>
              <w:object w:dxaOrig="240" w:dyaOrig="440" w14:anchorId="244257E7">
                <v:shape id="_x0000_i1092" type="#_x0000_t75" style="width:12.55pt;height:21.75pt" o:ole="">
                  <v:imagedata r:id="rId48" o:title=""/>
                </v:shape>
                <o:OLEObject Type="Embed" ProgID="Equation.DSMT4" ShapeID="_x0000_i1092" DrawAspect="Content" ObjectID="_1608379508" r:id="rId49"/>
              </w:object>
            </w:r>
            <w:r w:rsidRPr="005424B3">
              <w:rPr>
                <w:lang w:val="pt-BR"/>
              </w:rPr>
              <w:t xml:space="preserve"> + 4H</w:t>
            </w:r>
            <w:r w:rsidRPr="005424B3">
              <w:rPr>
                <w:position w:val="-6"/>
                <w:lang w:val="pt-BR"/>
              </w:rPr>
              <w:object w:dxaOrig="279" w:dyaOrig="440" w14:anchorId="2032FD8E">
                <v:shape id="_x0000_i1093" type="#_x0000_t75" style="width:14.25pt;height:21.75pt" o:ole="">
                  <v:imagedata r:id="rId50" o:title=""/>
                </v:shape>
                <o:OLEObject Type="Embed" ProgID="Equation.DSMT4" ShapeID="_x0000_i1093" DrawAspect="Content" ObjectID="_1608379509" r:id="rId51"/>
              </w:object>
            </w:r>
            <w:r w:rsidRPr="005424B3">
              <w:rPr>
                <w:lang w:val="pt-BR"/>
              </w:rPr>
              <w:t>O</w:t>
            </w:r>
            <w:r w:rsidRPr="005424B3">
              <w:rPr>
                <w:vertAlign w:val="subscript"/>
                <w:lang w:val="pt-BR"/>
              </w:rPr>
              <w:t>3</w:t>
            </w:r>
            <w:r w:rsidRPr="005424B3">
              <w:rPr>
                <w:lang w:val="pt-BR"/>
              </w:rPr>
              <w:t xml:space="preserve"> </w:t>
            </w:r>
            <w:r w:rsidRPr="005424B3">
              <w:sym w:font="Wingdings" w:char="F0E0"/>
            </w:r>
            <w:r w:rsidRPr="005424B3">
              <w:rPr>
                <w:lang w:val="pt-BR"/>
              </w:rPr>
              <w:t xml:space="preserve"> </w:t>
            </w:r>
            <w:r w:rsidRPr="005424B3">
              <w:rPr>
                <w:position w:val="-6"/>
                <w:lang w:val="pt-BR"/>
              </w:rPr>
              <w:object w:dxaOrig="240" w:dyaOrig="440" w14:anchorId="5F35F2BF">
                <v:shape id="_x0000_i1094" type="#_x0000_t75" style="width:12.55pt;height:21.75pt" o:ole="">
                  <v:imagedata r:id="rId52" o:title=""/>
                </v:shape>
                <o:OLEObject Type="Embed" ProgID="Equation.DSMT4" ShapeID="_x0000_i1094" DrawAspect="Content" ObjectID="_1608379510" r:id="rId53"/>
              </w:object>
            </w:r>
            <w:r w:rsidRPr="005424B3">
              <w:rPr>
                <w:lang w:val="pt-BR"/>
              </w:rPr>
              <w:t>O</w:t>
            </w:r>
            <w:r w:rsidRPr="005424B3">
              <w:rPr>
                <w:vertAlign w:val="subscript"/>
                <w:lang w:val="pt-BR"/>
              </w:rPr>
              <w:t>2</w:t>
            </w:r>
            <w:r w:rsidRPr="005424B3">
              <w:rPr>
                <w:lang w:val="pt-BR"/>
              </w:rPr>
              <w:t xml:space="preserve"> + 4</w:t>
            </w:r>
            <w:r w:rsidRPr="005424B3">
              <w:rPr>
                <w:position w:val="-6"/>
                <w:lang w:val="pt-BR"/>
              </w:rPr>
              <w:object w:dxaOrig="279" w:dyaOrig="440" w14:anchorId="33AE7223">
                <v:shape id="_x0000_i1095" type="#_x0000_t75" style="width:14.25pt;height:21.75pt" o:ole="">
                  <v:imagedata r:id="rId54" o:title=""/>
                </v:shape>
                <o:OLEObject Type="Embed" ProgID="Equation.DSMT4" ShapeID="_x0000_i1095" DrawAspect="Content" ObjectID="_1608379511" r:id="rId55"/>
              </w:object>
            </w:r>
            <w:r w:rsidRPr="005424B3">
              <w:rPr>
                <w:lang w:val="pt-BR"/>
              </w:rPr>
              <w:t>O</w:t>
            </w:r>
            <w:r w:rsidRPr="005424B3">
              <w:rPr>
                <w:vertAlign w:val="subscript"/>
                <w:lang w:val="pt-BR"/>
              </w:rPr>
              <w:t>2</w:t>
            </w:r>
            <w:r w:rsidRPr="005424B3">
              <w:rPr>
                <w:lang w:val="pt-BR"/>
              </w:rPr>
              <w:t xml:space="preserve"> + 2H</w:t>
            </w:r>
            <w:r w:rsidRPr="005424B3">
              <w:rPr>
                <w:vertAlign w:val="subscript"/>
                <w:lang w:val="pt-BR"/>
              </w:rPr>
              <w:t>2</w:t>
            </w:r>
            <w:r w:rsidRPr="005424B3">
              <w:rPr>
                <w:lang w:val="pt-BR"/>
              </w:rPr>
              <w:t>O</w:t>
            </w:r>
          </w:p>
          <w:p w14:paraId="540AD5B5" w14:textId="77777777" w:rsidR="00CC27C8" w:rsidRPr="005424B3" w:rsidRDefault="00CC27C8" w:rsidP="00CC27C8">
            <w:pPr>
              <w:tabs>
                <w:tab w:val="left" w:pos="1980"/>
                <w:tab w:val="left" w:pos="2880"/>
              </w:tabs>
              <w:jc w:val="both"/>
              <w:rPr>
                <w:lang w:val="pt-BR"/>
              </w:rPr>
            </w:pPr>
            <w:r w:rsidRPr="005424B3">
              <w:rPr>
                <w:position w:val="-6"/>
                <w:lang w:val="pt-BR"/>
              </w:rPr>
              <w:object w:dxaOrig="220" w:dyaOrig="440" w14:anchorId="465D8002">
                <v:shape id="_x0000_i1096" type="#_x0000_t75" style="width:10.9pt;height:21.75pt" o:ole="">
                  <v:imagedata r:id="rId56" o:title=""/>
                </v:shape>
                <o:OLEObject Type="Embed" ProgID="Equation.DSMT4" ShapeID="_x0000_i1096" DrawAspect="Content" ObjectID="_1608379512" r:id="rId57"/>
              </w:object>
            </w:r>
            <w:r w:rsidRPr="005424B3">
              <w:rPr>
                <w:lang w:val="pt-BR"/>
              </w:rPr>
              <w:t xml:space="preserve"> + 6H</w:t>
            </w:r>
            <w:r w:rsidRPr="005424B3">
              <w:rPr>
                <w:position w:val="-6"/>
                <w:lang w:val="pt-BR"/>
              </w:rPr>
              <w:object w:dxaOrig="279" w:dyaOrig="440" w14:anchorId="0C0497A9">
                <v:shape id="_x0000_i1097" type="#_x0000_t75" style="width:14.25pt;height:21.75pt" o:ole="">
                  <v:imagedata r:id="rId50" o:title=""/>
                </v:shape>
                <o:OLEObject Type="Embed" ProgID="Equation.DSMT4" ShapeID="_x0000_i1097" DrawAspect="Content" ObjectID="_1608379513" r:id="rId58"/>
              </w:object>
            </w:r>
            <w:r w:rsidRPr="005424B3">
              <w:rPr>
                <w:lang w:val="pt-BR"/>
              </w:rPr>
              <w:t>O</w:t>
            </w:r>
            <w:r w:rsidRPr="005424B3">
              <w:rPr>
                <w:vertAlign w:val="subscript"/>
                <w:lang w:val="pt-BR"/>
              </w:rPr>
              <w:t>3</w:t>
            </w:r>
            <w:r w:rsidRPr="005424B3">
              <w:sym w:font="Wingdings" w:char="F0E0"/>
            </w:r>
            <w:r w:rsidRPr="005424B3">
              <w:rPr>
                <w:lang w:val="pt-BR"/>
              </w:rPr>
              <w:t xml:space="preserve"> H</w:t>
            </w:r>
            <w:r w:rsidRPr="005424B3">
              <w:rPr>
                <w:vertAlign w:val="subscript"/>
                <w:lang w:val="pt-BR"/>
              </w:rPr>
              <w:t>2</w:t>
            </w:r>
            <w:r w:rsidRPr="005424B3">
              <w:rPr>
                <w:position w:val="-6"/>
                <w:lang w:val="pt-BR"/>
              </w:rPr>
              <w:object w:dxaOrig="220" w:dyaOrig="440" w14:anchorId="273AD416">
                <v:shape id="_x0000_i1098" type="#_x0000_t75" style="width:10.9pt;height:21.75pt" o:ole="">
                  <v:imagedata r:id="rId59" o:title=""/>
                </v:shape>
                <o:OLEObject Type="Embed" ProgID="Equation.DSMT4" ShapeID="_x0000_i1098" DrawAspect="Content" ObjectID="_1608379514" r:id="rId60"/>
              </w:object>
            </w:r>
            <w:r w:rsidRPr="005424B3">
              <w:rPr>
                <w:lang w:val="pt-BR"/>
              </w:rPr>
              <w:t>O</w:t>
            </w:r>
            <w:r w:rsidRPr="005424B3">
              <w:rPr>
                <w:vertAlign w:val="subscript"/>
                <w:lang w:val="pt-BR"/>
              </w:rPr>
              <w:t>4</w:t>
            </w:r>
            <w:r w:rsidRPr="005424B3">
              <w:rPr>
                <w:lang w:val="pt-BR"/>
              </w:rPr>
              <w:t xml:space="preserve"> + 6</w:t>
            </w:r>
            <w:r w:rsidRPr="005424B3">
              <w:rPr>
                <w:position w:val="-6"/>
                <w:lang w:val="pt-BR"/>
              </w:rPr>
              <w:object w:dxaOrig="279" w:dyaOrig="440" w14:anchorId="16E7117B">
                <v:shape id="_x0000_i1099" type="#_x0000_t75" style="width:14.25pt;height:21.75pt" o:ole="">
                  <v:imagedata r:id="rId61" o:title=""/>
                </v:shape>
                <o:OLEObject Type="Embed" ProgID="Equation.DSMT4" ShapeID="_x0000_i1099" DrawAspect="Content" ObjectID="_1608379515" r:id="rId62"/>
              </w:object>
            </w:r>
            <w:r w:rsidRPr="005424B3">
              <w:rPr>
                <w:lang w:val="pt-BR"/>
              </w:rPr>
              <w:t>O</w:t>
            </w:r>
            <w:r w:rsidRPr="005424B3">
              <w:rPr>
                <w:vertAlign w:val="subscript"/>
                <w:lang w:val="pt-BR"/>
              </w:rPr>
              <w:t>2</w:t>
            </w:r>
            <w:r w:rsidRPr="005424B3">
              <w:rPr>
                <w:lang w:val="pt-BR"/>
              </w:rPr>
              <w:t>+ 2H</w:t>
            </w:r>
            <w:r w:rsidRPr="005424B3">
              <w:rPr>
                <w:vertAlign w:val="subscript"/>
                <w:lang w:val="pt-BR"/>
              </w:rPr>
              <w:t>2</w:t>
            </w:r>
            <w:r w:rsidRPr="005424B3">
              <w:rPr>
                <w:lang w:val="pt-BR"/>
              </w:rPr>
              <w:t>O</w:t>
            </w:r>
          </w:p>
          <w:p w14:paraId="528E9AC8" w14:textId="77777777" w:rsidR="00CC27C8" w:rsidRPr="005424B3" w:rsidRDefault="00CC27C8" w:rsidP="00CC27C8">
            <w:pPr>
              <w:tabs>
                <w:tab w:val="left" w:pos="9360"/>
              </w:tabs>
              <w:jc w:val="both"/>
              <w:rPr>
                <w:b/>
                <w:i/>
                <w:iCs/>
                <w:u w:val="single"/>
                <w:lang w:val="pt-BR"/>
              </w:rPr>
            </w:pPr>
            <w:r w:rsidRPr="005424B3">
              <w:rPr>
                <w:b/>
                <w:i/>
                <w:iCs/>
                <w:lang w:val="pt-BR"/>
              </w:rPr>
              <w:t xml:space="preserve">c. </w:t>
            </w:r>
            <w:r w:rsidRPr="005424B3">
              <w:rPr>
                <w:b/>
                <w:i/>
                <w:iCs/>
                <w:u w:val="single"/>
                <w:lang w:val="pt-BR"/>
              </w:rPr>
              <w:t>Tác dụng với  hợp chất</w:t>
            </w:r>
            <w:r w:rsidRPr="005424B3">
              <w:rPr>
                <w:b/>
                <w:i/>
                <w:iCs/>
                <w:lang w:val="pt-BR"/>
              </w:rPr>
              <w:t>:</w:t>
            </w:r>
          </w:p>
          <w:p w14:paraId="43D4C58B" w14:textId="77777777" w:rsidR="00CC27C8" w:rsidRPr="005424B3" w:rsidRDefault="00CC27C8" w:rsidP="00CC27C8">
            <w:pPr>
              <w:tabs>
                <w:tab w:val="left" w:pos="9360"/>
              </w:tabs>
              <w:jc w:val="both"/>
              <w:rPr>
                <w:lang w:val="pt-BR"/>
              </w:rPr>
            </w:pPr>
            <w:r w:rsidRPr="005424B3">
              <w:rPr>
                <w:lang w:val="pt-BR"/>
              </w:rPr>
              <w:t>- HNO</w:t>
            </w:r>
            <w:r w:rsidRPr="005424B3">
              <w:rPr>
                <w:vertAlign w:val="subscript"/>
                <w:lang w:val="pt-BR"/>
              </w:rPr>
              <w:t>3</w:t>
            </w:r>
            <w:r w:rsidRPr="005424B3">
              <w:rPr>
                <w:lang w:val="pt-BR"/>
              </w:rPr>
              <w:t xml:space="preserve"> đặc oxi hoá nhiều hợp chất vô cơ và hữu cơ</w:t>
            </w:r>
          </w:p>
          <w:p w14:paraId="54AB4BFF" w14:textId="77777777" w:rsidR="00CC27C8" w:rsidRPr="005424B3" w:rsidRDefault="00CC27C8" w:rsidP="00CC27C8">
            <w:pPr>
              <w:tabs>
                <w:tab w:val="left" w:pos="9360"/>
              </w:tabs>
              <w:jc w:val="both"/>
              <w:rPr>
                <w:lang w:val="pt-BR"/>
              </w:rPr>
            </w:pPr>
            <w:r w:rsidRPr="005424B3">
              <w:rPr>
                <w:position w:val="-6"/>
                <w:lang w:val="pt-BR"/>
              </w:rPr>
              <w:object w:dxaOrig="340" w:dyaOrig="440" w14:anchorId="39966C15">
                <v:shape id="_x0000_i1100" type="#_x0000_t75" style="width:16.75pt;height:21.75pt" o:ole="">
                  <v:imagedata r:id="rId63" o:title=""/>
                </v:shape>
                <o:OLEObject Type="Embed" ProgID="Equation.DSMT4" ShapeID="_x0000_i1100" DrawAspect="Content" ObjectID="_1608379516" r:id="rId64"/>
              </w:object>
            </w:r>
            <w:r w:rsidRPr="005424B3">
              <w:rPr>
                <w:lang w:val="pt-BR"/>
              </w:rPr>
              <w:t>O + 4H</w:t>
            </w:r>
            <w:r w:rsidRPr="005424B3">
              <w:rPr>
                <w:position w:val="-6"/>
                <w:lang w:val="pt-BR"/>
              </w:rPr>
              <w:object w:dxaOrig="279" w:dyaOrig="440" w14:anchorId="5ABD37A5">
                <v:shape id="_x0000_i1101" type="#_x0000_t75" style="width:14.25pt;height:21.75pt" o:ole="">
                  <v:imagedata r:id="rId65" o:title=""/>
                </v:shape>
                <o:OLEObject Type="Embed" ProgID="Equation.DSMT4" ShapeID="_x0000_i1101" DrawAspect="Content" ObjectID="_1608379517" r:id="rId66"/>
              </w:object>
            </w:r>
            <w:r w:rsidRPr="005424B3">
              <w:rPr>
                <w:lang w:val="pt-BR"/>
              </w:rPr>
              <w:t>O</w:t>
            </w:r>
            <w:r w:rsidRPr="005424B3">
              <w:rPr>
                <w:vertAlign w:val="subscript"/>
                <w:lang w:val="pt-BR"/>
              </w:rPr>
              <w:t>3</w:t>
            </w:r>
            <w:r w:rsidRPr="005424B3">
              <w:rPr>
                <w:lang w:val="pt-BR"/>
              </w:rPr>
              <w:t xml:space="preserve"> </w:t>
            </w:r>
            <w:r w:rsidRPr="005424B3">
              <w:sym w:font="Wingdings" w:char="F0E0"/>
            </w:r>
            <w:r w:rsidRPr="005424B3">
              <w:rPr>
                <w:lang w:val="pt-BR"/>
              </w:rPr>
              <w:t xml:space="preserve"> </w:t>
            </w:r>
            <w:r w:rsidRPr="005424B3">
              <w:rPr>
                <w:position w:val="-6"/>
                <w:lang w:val="pt-BR"/>
              </w:rPr>
              <w:object w:dxaOrig="340" w:dyaOrig="440" w14:anchorId="280CA2DD">
                <v:shape id="_x0000_i1102" type="#_x0000_t75" style="width:16.75pt;height:21.75pt" o:ole="">
                  <v:imagedata r:id="rId67" o:title=""/>
                </v:shape>
                <o:OLEObject Type="Embed" ProgID="Equation.DSMT4" ShapeID="_x0000_i1102" DrawAspect="Content" ObjectID="_1608379518" r:id="rId68"/>
              </w:object>
            </w:r>
            <w:r w:rsidRPr="005424B3">
              <w:rPr>
                <w:lang w:val="pt-BR"/>
              </w:rPr>
              <w:t>(NO</w:t>
            </w:r>
            <w:r w:rsidRPr="005424B3">
              <w:rPr>
                <w:vertAlign w:val="subscript"/>
                <w:lang w:val="pt-BR"/>
              </w:rPr>
              <w:t>3</w:t>
            </w:r>
            <w:r w:rsidRPr="005424B3">
              <w:rPr>
                <w:lang w:val="pt-BR"/>
              </w:rPr>
              <w:t>)</w:t>
            </w:r>
            <w:r w:rsidRPr="005424B3">
              <w:rPr>
                <w:vertAlign w:val="subscript"/>
                <w:lang w:val="pt-BR"/>
              </w:rPr>
              <w:t>3</w:t>
            </w:r>
            <w:r w:rsidRPr="005424B3">
              <w:rPr>
                <w:lang w:val="pt-BR"/>
              </w:rPr>
              <w:t xml:space="preserve"> + </w:t>
            </w:r>
            <w:r w:rsidRPr="005424B3">
              <w:rPr>
                <w:position w:val="-6"/>
                <w:lang w:val="pt-BR"/>
              </w:rPr>
              <w:object w:dxaOrig="279" w:dyaOrig="440" w14:anchorId="07D0BDAC">
                <v:shape id="_x0000_i1103" type="#_x0000_t75" style="width:14.25pt;height:21.75pt" o:ole="">
                  <v:imagedata r:id="rId69" o:title=""/>
                </v:shape>
                <o:OLEObject Type="Embed" ProgID="Equation.DSMT4" ShapeID="_x0000_i1103" DrawAspect="Content" ObjectID="_1608379519" r:id="rId70"/>
              </w:object>
            </w:r>
            <w:r w:rsidRPr="005424B3">
              <w:rPr>
                <w:lang w:val="pt-BR"/>
              </w:rPr>
              <w:t>O</w:t>
            </w:r>
            <w:r w:rsidRPr="005424B3">
              <w:rPr>
                <w:vertAlign w:val="subscript"/>
                <w:lang w:val="pt-BR"/>
              </w:rPr>
              <w:t>2</w:t>
            </w:r>
            <w:r w:rsidRPr="005424B3">
              <w:rPr>
                <w:lang w:val="pt-BR"/>
              </w:rPr>
              <w:t xml:space="preserve"> + 2H</w:t>
            </w:r>
            <w:r w:rsidRPr="005424B3">
              <w:rPr>
                <w:vertAlign w:val="subscript"/>
                <w:lang w:val="pt-BR"/>
              </w:rPr>
              <w:t>2</w:t>
            </w:r>
            <w:r w:rsidRPr="005424B3">
              <w:rPr>
                <w:lang w:val="pt-BR"/>
              </w:rPr>
              <w:t>O</w:t>
            </w:r>
          </w:p>
          <w:p w14:paraId="30439A8C" w14:textId="77777777" w:rsidR="00CC27C8" w:rsidRPr="005424B3" w:rsidRDefault="00CC27C8" w:rsidP="00CC27C8">
            <w:pPr>
              <w:tabs>
                <w:tab w:val="left" w:pos="9360"/>
              </w:tabs>
              <w:jc w:val="both"/>
            </w:pPr>
            <w:r w:rsidRPr="005424B3">
              <w:rPr>
                <w:b/>
              </w:rPr>
              <w:t xml:space="preserve">IV. </w:t>
            </w:r>
            <w:r w:rsidRPr="005424B3">
              <w:rPr>
                <w:b/>
                <w:u w:val="single"/>
              </w:rPr>
              <w:t>Ứng dụng</w:t>
            </w:r>
            <w:r w:rsidRPr="005424B3">
              <w:rPr>
                <w:b/>
              </w:rPr>
              <w:t>:</w:t>
            </w:r>
            <w:r w:rsidRPr="005424B3">
              <w:t xml:space="preserve"> sgk</w:t>
            </w:r>
          </w:p>
          <w:p w14:paraId="56C623CA" w14:textId="77777777" w:rsidR="00CC27C8" w:rsidRPr="005424B3" w:rsidRDefault="00CC27C8" w:rsidP="00CC27C8">
            <w:pPr>
              <w:tabs>
                <w:tab w:val="left" w:pos="9360"/>
              </w:tabs>
              <w:jc w:val="both"/>
              <w:rPr>
                <w:b/>
                <w:bCs/>
              </w:rPr>
            </w:pPr>
            <w:r w:rsidRPr="005424B3">
              <w:rPr>
                <w:b/>
                <w:bCs/>
              </w:rPr>
              <w:t xml:space="preserve">V/ </w:t>
            </w:r>
            <w:r w:rsidRPr="005424B3">
              <w:rPr>
                <w:b/>
                <w:bCs/>
                <w:u w:val="single"/>
              </w:rPr>
              <w:t>Điều chế</w:t>
            </w:r>
          </w:p>
          <w:p w14:paraId="0A57D10E" w14:textId="50BFC60E" w:rsidR="00CC27C8" w:rsidRPr="005424B3" w:rsidRDefault="00CC27C8" w:rsidP="00CC27C8">
            <w:pPr>
              <w:tabs>
                <w:tab w:val="left" w:pos="9360"/>
              </w:tabs>
              <w:jc w:val="both"/>
            </w:pPr>
            <w:r w:rsidRPr="005424B3">
              <w:rPr>
                <w:b/>
              </w:rPr>
              <w:t>1.</w:t>
            </w:r>
            <w:r w:rsidRPr="005424B3">
              <w:rPr>
                <w:b/>
                <w:u w:val="single"/>
              </w:rPr>
              <w:t>Trong PTN</w:t>
            </w:r>
            <w:r w:rsidRPr="005424B3">
              <w:rPr>
                <w:b/>
              </w:rPr>
              <w:t>:</w:t>
            </w:r>
          </w:p>
          <w:p w14:paraId="65FBC34D" w14:textId="77777777" w:rsidR="00CC27C8" w:rsidRPr="005424B3" w:rsidRDefault="00CC27C8" w:rsidP="00CC27C8">
            <w:pPr>
              <w:tabs>
                <w:tab w:val="left" w:pos="9360"/>
              </w:tabs>
              <w:jc w:val="both"/>
            </w:pPr>
            <w:r w:rsidRPr="005424B3">
              <w:t>NaNO</w:t>
            </w:r>
            <w:r w:rsidRPr="005424B3">
              <w:rPr>
                <w:vertAlign w:val="subscript"/>
              </w:rPr>
              <w:t>3</w:t>
            </w:r>
            <w:r w:rsidRPr="005424B3">
              <w:t xml:space="preserve"> + H</w:t>
            </w:r>
            <w:r w:rsidRPr="005424B3">
              <w:rPr>
                <w:vertAlign w:val="subscript"/>
              </w:rPr>
              <w:t>2</w:t>
            </w:r>
            <w:r w:rsidRPr="005424B3">
              <w:t>SO</w:t>
            </w:r>
            <w:r w:rsidRPr="005424B3">
              <w:rPr>
                <w:vertAlign w:val="subscript"/>
              </w:rPr>
              <w:t>4(đ)</w:t>
            </w:r>
            <w:r w:rsidRPr="005424B3">
              <w:t xml:space="preserve"> </w:t>
            </w:r>
            <w:r w:rsidRPr="005424B3">
              <w:rPr>
                <w:position w:val="-6"/>
              </w:rPr>
              <w:object w:dxaOrig="680" w:dyaOrig="360" w14:anchorId="7F52ECC3">
                <v:shape id="_x0000_i1104" type="#_x0000_t75" style="width:34.35pt;height:18.4pt" o:ole="">
                  <v:imagedata r:id="rId71" o:title=""/>
                </v:shape>
                <o:OLEObject Type="Embed" ProgID="Equation.DSMT4" ShapeID="_x0000_i1104" DrawAspect="Content" ObjectID="_1608379520" r:id="rId72"/>
              </w:object>
            </w:r>
            <w:r w:rsidRPr="005424B3">
              <w:t xml:space="preserve"> HNO</w:t>
            </w:r>
            <w:r w:rsidRPr="005424B3">
              <w:rPr>
                <w:vertAlign w:val="subscript"/>
              </w:rPr>
              <w:t>3</w:t>
            </w:r>
            <w:r w:rsidRPr="005424B3">
              <w:t xml:space="preserve"> + NaHSO</w:t>
            </w:r>
            <w:r w:rsidRPr="005424B3">
              <w:rPr>
                <w:vertAlign w:val="subscript"/>
              </w:rPr>
              <w:t>4</w:t>
            </w:r>
            <w:r w:rsidRPr="005424B3">
              <w:t xml:space="preserve">                           </w:t>
            </w:r>
          </w:p>
          <w:p w14:paraId="177A9029" w14:textId="77777777" w:rsidR="00CC27C8" w:rsidRPr="005424B3" w:rsidRDefault="00CC27C8" w:rsidP="00CC27C8">
            <w:pPr>
              <w:tabs>
                <w:tab w:val="left" w:pos="9360"/>
              </w:tabs>
              <w:jc w:val="both"/>
              <w:rPr>
                <w:b/>
              </w:rPr>
            </w:pPr>
            <w:r w:rsidRPr="005424B3">
              <w:rPr>
                <w:b/>
              </w:rPr>
              <w:t xml:space="preserve">2. </w:t>
            </w:r>
            <w:r w:rsidRPr="005424B3">
              <w:rPr>
                <w:b/>
                <w:u w:val="single"/>
              </w:rPr>
              <w:t>Trong CN</w:t>
            </w:r>
            <w:r w:rsidRPr="005424B3">
              <w:rPr>
                <w:b/>
              </w:rPr>
              <w:t>:</w:t>
            </w:r>
          </w:p>
          <w:p w14:paraId="53F933B0" w14:textId="77777777" w:rsidR="00CC27C8" w:rsidRPr="005424B3" w:rsidRDefault="00CC27C8" w:rsidP="00CC27C8">
            <w:pPr>
              <w:tabs>
                <w:tab w:val="left" w:pos="9360"/>
              </w:tabs>
              <w:jc w:val="both"/>
            </w:pPr>
            <w:r w:rsidRPr="005424B3">
              <w:t>* Sản xuất HNO</w:t>
            </w:r>
            <w:r w:rsidRPr="005424B3">
              <w:rPr>
                <w:vertAlign w:val="subscript"/>
              </w:rPr>
              <w:t>3</w:t>
            </w:r>
            <w:r w:rsidRPr="005424B3">
              <w:t xml:space="preserve"> từ NH</w:t>
            </w:r>
            <w:r w:rsidRPr="005424B3">
              <w:rPr>
                <w:vertAlign w:val="subscript"/>
              </w:rPr>
              <w:t>3</w:t>
            </w:r>
            <w:r w:rsidRPr="005424B3">
              <w:t>, không khí: Gồm 3 giai đoạn</w:t>
            </w:r>
          </w:p>
          <w:p w14:paraId="67773D01" w14:textId="681DECE9" w:rsidR="00CC27C8" w:rsidRPr="005424B3" w:rsidRDefault="00CC27C8" w:rsidP="00CC27C8">
            <w:pPr>
              <w:tabs>
                <w:tab w:val="left" w:pos="9360"/>
              </w:tabs>
              <w:rPr>
                <w:b/>
                <w:bCs/>
                <w:lang w:val="pl-PL"/>
              </w:rPr>
            </w:pPr>
            <w:r w:rsidRPr="005424B3">
              <w:rPr>
                <w:b/>
                <w:bCs/>
                <w:lang w:val="pl-PL"/>
              </w:rPr>
              <w:t xml:space="preserve">B.  </w:t>
            </w:r>
            <w:r w:rsidRPr="005424B3">
              <w:rPr>
                <w:b/>
                <w:bCs/>
                <w:u w:val="single"/>
                <w:lang w:val="pl-PL"/>
              </w:rPr>
              <w:t>Muối nitrat: M(NO</w:t>
            </w:r>
            <w:r w:rsidRPr="005424B3">
              <w:rPr>
                <w:b/>
                <w:bCs/>
                <w:u w:val="single"/>
                <w:vertAlign w:val="subscript"/>
                <w:lang w:val="pl-PL"/>
              </w:rPr>
              <w:t>3</w:t>
            </w:r>
            <w:r w:rsidRPr="005424B3">
              <w:rPr>
                <w:b/>
                <w:bCs/>
                <w:u w:val="single"/>
                <w:lang w:val="pl-PL"/>
              </w:rPr>
              <w:t>)</w:t>
            </w:r>
            <w:r w:rsidRPr="005424B3">
              <w:rPr>
                <w:b/>
                <w:bCs/>
                <w:u w:val="single"/>
                <w:vertAlign w:val="subscript"/>
                <w:lang w:val="pl-PL"/>
              </w:rPr>
              <w:t>x</w:t>
            </w:r>
            <w:r w:rsidRPr="005424B3">
              <w:rPr>
                <w:b/>
                <w:bCs/>
                <w:lang w:val="pl-PL"/>
              </w:rPr>
              <w:t>:</w:t>
            </w:r>
          </w:p>
          <w:p w14:paraId="646C3B09" w14:textId="77777777" w:rsidR="00CC27C8" w:rsidRPr="005424B3" w:rsidRDefault="00CC27C8" w:rsidP="00CC27C8">
            <w:pPr>
              <w:tabs>
                <w:tab w:val="left" w:pos="9360"/>
              </w:tabs>
              <w:jc w:val="both"/>
              <w:rPr>
                <w:b/>
                <w:lang w:val="pl-PL"/>
              </w:rPr>
            </w:pPr>
            <w:r w:rsidRPr="005424B3">
              <w:rPr>
                <w:b/>
                <w:lang w:val="pl-PL"/>
              </w:rPr>
              <w:t xml:space="preserve">I. </w:t>
            </w:r>
            <w:r w:rsidRPr="005424B3">
              <w:rPr>
                <w:b/>
                <w:u w:val="single"/>
                <w:lang w:val="pl-PL"/>
              </w:rPr>
              <w:t>Tính chất  của muối nitrat</w:t>
            </w:r>
            <w:r w:rsidRPr="005424B3">
              <w:rPr>
                <w:b/>
                <w:lang w:val="pl-PL"/>
              </w:rPr>
              <w:t>:</w:t>
            </w:r>
          </w:p>
          <w:p w14:paraId="2721A2C9" w14:textId="77777777" w:rsidR="00CC27C8" w:rsidRPr="005424B3" w:rsidRDefault="00CC27C8" w:rsidP="00CC27C8">
            <w:pPr>
              <w:tabs>
                <w:tab w:val="left" w:pos="9360"/>
              </w:tabs>
              <w:jc w:val="both"/>
              <w:rPr>
                <w:b/>
                <w:lang w:val="pl-PL"/>
              </w:rPr>
            </w:pPr>
            <w:r w:rsidRPr="005424B3">
              <w:rPr>
                <w:b/>
                <w:lang w:val="pl-PL"/>
              </w:rPr>
              <w:t xml:space="preserve">1. </w:t>
            </w:r>
            <w:r w:rsidRPr="005424B3">
              <w:rPr>
                <w:b/>
                <w:u w:val="single"/>
                <w:lang w:val="pl-PL"/>
              </w:rPr>
              <w:t>Tính chất vật lý</w:t>
            </w:r>
            <w:r w:rsidRPr="005424B3">
              <w:rPr>
                <w:b/>
                <w:lang w:val="pl-PL"/>
              </w:rPr>
              <w:t>:</w:t>
            </w:r>
          </w:p>
          <w:p w14:paraId="506EBCAE" w14:textId="77777777" w:rsidR="00CC27C8" w:rsidRPr="005424B3" w:rsidRDefault="00CC27C8" w:rsidP="00CC27C8">
            <w:pPr>
              <w:tabs>
                <w:tab w:val="left" w:pos="9360"/>
              </w:tabs>
              <w:rPr>
                <w:lang w:val="pl-PL"/>
              </w:rPr>
            </w:pPr>
            <w:r w:rsidRPr="005424B3">
              <w:rPr>
                <w:lang w:val="pl-PL"/>
              </w:rPr>
              <w:t>- Tất cả các muối nitrat đều tan trong nước và là chất điện li mạnh.</w:t>
            </w:r>
          </w:p>
          <w:p w14:paraId="434939E0" w14:textId="77777777" w:rsidR="00CC27C8" w:rsidRPr="005424B3" w:rsidRDefault="00CC27C8" w:rsidP="00CC27C8">
            <w:pPr>
              <w:tabs>
                <w:tab w:val="left" w:pos="9360"/>
              </w:tabs>
              <w:rPr>
                <w:lang w:val="pt-BR"/>
              </w:rPr>
            </w:pPr>
            <w:r w:rsidRPr="005424B3">
              <w:rPr>
                <w:lang w:val="pt-BR"/>
              </w:rPr>
              <w:t>Ca(NO</w:t>
            </w:r>
            <w:r w:rsidRPr="005424B3">
              <w:rPr>
                <w:vertAlign w:val="subscript"/>
                <w:lang w:val="pt-BR"/>
              </w:rPr>
              <w:t>3</w:t>
            </w:r>
            <w:r w:rsidRPr="005424B3">
              <w:rPr>
                <w:lang w:val="pt-BR"/>
              </w:rPr>
              <w:t>)</w:t>
            </w:r>
            <w:r w:rsidRPr="005424B3">
              <w:rPr>
                <w:vertAlign w:val="subscript"/>
                <w:lang w:val="pt-BR"/>
              </w:rPr>
              <w:t>2</w:t>
            </w:r>
            <w:r w:rsidRPr="005424B3">
              <w:rPr>
                <w:lang w:val="pt-BR"/>
              </w:rPr>
              <w:t xml:space="preserve"> </w:t>
            </w:r>
            <w:r w:rsidRPr="005424B3">
              <w:t>→</w:t>
            </w:r>
            <w:r w:rsidRPr="005424B3">
              <w:rPr>
                <w:lang w:val="pt-BR"/>
              </w:rPr>
              <w:t xml:space="preserve"> Ca </w:t>
            </w:r>
            <w:r w:rsidRPr="005424B3">
              <w:rPr>
                <w:vertAlign w:val="superscript"/>
                <w:lang w:val="pt-BR"/>
              </w:rPr>
              <w:t>2+</w:t>
            </w:r>
            <w:r w:rsidRPr="005424B3">
              <w:rPr>
                <w:lang w:val="pt-BR"/>
              </w:rPr>
              <w:t xml:space="preserve"> + 2NO</w:t>
            </w:r>
            <w:r w:rsidRPr="005424B3">
              <w:rPr>
                <w:vertAlign w:val="subscript"/>
                <w:lang w:val="pt-BR"/>
              </w:rPr>
              <w:t>3</w:t>
            </w:r>
            <w:r w:rsidRPr="005424B3">
              <w:rPr>
                <w:vertAlign w:val="superscript"/>
                <w:lang w:val="pt-BR"/>
              </w:rPr>
              <w:t>-</w:t>
            </w:r>
          </w:p>
          <w:p w14:paraId="6B3E17F8" w14:textId="5F16A113" w:rsidR="00CC27C8" w:rsidRPr="005424B3" w:rsidRDefault="00CC27C8" w:rsidP="00CC27C8">
            <w:pPr>
              <w:tabs>
                <w:tab w:val="left" w:pos="9360"/>
              </w:tabs>
              <w:rPr>
                <w:b/>
              </w:rPr>
            </w:pPr>
            <w:r w:rsidRPr="005424B3">
              <w:rPr>
                <w:lang w:val="pt-BR"/>
              </w:rPr>
              <w:t>KNO</w:t>
            </w:r>
            <w:r w:rsidRPr="005424B3">
              <w:rPr>
                <w:vertAlign w:val="subscript"/>
                <w:lang w:val="pt-BR"/>
              </w:rPr>
              <w:t>3</w:t>
            </w:r>
            <w:r w:rsidRPr="005424B3">
              <w:rPr>
                <w:lang w:val="pt-BR"/>
              </w:rPr>
              <w:t xml:space="preserve"> </w:t>
            </w:r>
            <w:r w:rsidRPr="005424B3">
              <w:t>→</w:t>
            </w:r>
            <w:r w:rsidRPr="005424B3">
              <w:rPr>
                <w:lang w:val="pt-BR"/>
              </w:rPr>
              <w:t xml:space="preserve"> K</w:t>
            </w:r>
            <w:r w:rsidRPr="005424B3">
              <w:rPr>
                <w:vertAlign w:val="superscript"/>
                <w:lang w:val="pt-BR"/>
              </w:rPr>
              <w:t>+</w:t>
            </w:r>
            <w:r w:rsidRPr="005424B3">
              <w:rPr>
                <w:lang w:val="pt-BR"/>
              </w:rPr>
              <w:t xml:space="preserve"> + NO</w:t>
            </w:r>
            <w:r w:rsidRPr="005424B3">
              <w:rPr>
                <w:vertAlign w:val="subscript"/>
                <w:lang w:val="pt-BR"/>
              </w:rPr>
              <w:t>3</w:t>
            </w:r>
            <w:r w:rsidRPr="005424B3">
              <w:rPr>
                <w:vertAlign w:val="superscript"/>
                <w:lang w:val="pt-BR"/>
              </w:rPr>
              <w:t>-</w:t>
            </w:r>
            <w:r w:rsidRPr="005424B3">
              <w:rPr>
                <w:lang w:val="pt-BR"/>
              </w:rPr>
              <w:br/>
            </w:r>
            <w:r w:rsidRPr="005424B3">
              <w:rPr>
                <w:b/>
              </w:rPr>
              <w:t xml:space="preserve">2. </w:t>
            </w:r>
            <w:r w:rsidRPr="005424B3">
              <w:rPr>
                <w:b/>
                <w:u w:val="single"/>
              </w:rPr>
              <w:t>Tính chất hoá học</w:t>
            </w:r>
            <w:r w:rsidRPr="005424B3">
              <w:rPr>
                <w:b/>
              </w:rPr>
              <w:t xml:space="preserve">: </w:t>
            </w:r>
          </w:p>
          <w:p w14:paraId="482A7DE1" w14:textId="77777777" w:rsidR="00CC27C8" w:rsidRPr="005424B3" w:rsidRDefault="00CC27C8" w:rsidP="00CC27C8">
            <w:pPr>
              <w:tabs>
                <w:tab w:val="left" w:pos="9360"/>
              </w:tabs>
              <w:jc w:val="both"/>
            </w:pPr>
            <w:r w:rsidRPr="005424B3">
              <w:t xml:space="preserve">-Các muối nitrat đều kém bền bởi nhiệt, khi đun nóng muối nitrat có tính OXH mạnh. </w:t>
            </w:r>
          </w:p>
          <w:p w14:paraId="1E463203" w14:textId="77777777" w:rsidR="00CC27C8" w:rsidRPr="005424B3" w:rsidRDefault="00CC27C8" w:rsidP="00CC27C8">
            <w:pPr>
              <w:tabs>
                <w:tab w:val="left" w:pos="9360"/>
              </w:tabs>
              <w:jc w:val="both"/>
            </w:pPr>
            <w:r w:rsidRPr="005424B3">
              <w:t xml:space="preserve">     2KNO</w:t>
            </w:r>
            <w:r w:rsidRPr="005424B3">
              <w:rPr>
                <w:vertAlign w:val="subscript"/>
              </w:rPr>
              <w:t>3</w:t>
            </w:r>
            <w:r w:rsidRPr="005424B3">
              <w:t xml:space="preserve"> </w:t>
            </w:r>
            <w:r w:rsidR="008B7B59">
              <w:rPr>
                <w:position w:val="-6"/>
              </w:rPr>
              <w:pict w14:anchorId="57E85308">
                <v:shape id="_x0000_i1105" type="#_x0000_t75" style="width:34.35pt;height:18.4pt">
                  <v:imagedata r:id="rId73" o:title=""/>
                </v:shape>
              </w:pict>
            </w:r>
            <w:r w:rsidRPr="005424B3">
              <w:t xml:space="preserve"> 2KNO</w:t>
            </w:r>
            <w:r w:rsidRPr="005424B3">
              <w:rPr>
                <w:vertAlign w:val="subscript"/>
              </w:rPr>
              <w:t>2</w:t>
            </w:r>
            <w:r w:rsidRPr="005424B3">
              <w:t xml:space="preserve"> + O</w:t>
            </w:r>
            <w:r w:rsidRPr="005424B3">
              <w:rPr>
                <w:vertAlign w:val="subscript"/>
              </w:rPr>
              <w:t>2</w:t>
            </w:r>
          </w:p>
          <w:p w14:paraId="4CB94CA0" w14:textId="77777777" w:rsidR="00CC27C8" w:rsidRPr="005424B3" w:rsidRDefault="00CC27C8" w:rsidP="00CC27C8">
            <w:pPr>
              <w:tabs>
                <w:tab w:val="left" w:pos="9360"/>
              </w:tabs>
              <w:jc w:val="both"/>
              <w:rPr>
                <w:vertAlign w:val="subscript"/>
                <w:lang w:val="pt-BR"/>
              </w:rPr>
            </w:pPr>
            <w:r w:rsidRPr="005424B3">
              <w:t xml:space="preserve">     </w:t>
            </w:r>
            <w:r w:rsidRPr="005424B3">
              <w:rPr>
                <w:lang w:val="pt-BR"/>
              </w:rPr>
              <w:t>2Cu(NO</w:t>
            </w:r>
            <w:r w:rsidRPr="005424B3">
              <w:rPr>
                <w:vertAlign w:val="subscript"/>
                <w:lang w:val="pt-BR"/>
              </w:rPr>
              <w:t>3</w:t>
            </w:r>
            <w:r w:rsidRPr="005424B3">
              <w:rPr>
                <w:lang w:val="pt-BR"/>
              </w:rPr>
              <w:t>)</w:t>
            </w:r>
            <w:r w:rsidRPr="005424B3">
              <w:rPr>
                <w:vertAlign w:val="subscript"/>
                <w:lang w:val="pt-BR"/>
              </w:rPr>
              <w:t>2</w:t>
            </w:r>
            <w:r w:rsidRPr="005424B3">
              <w:rPr>
                <w:lang w:val="pt-BR"/>
              </w:rPr>
              <w:t xml:space="preserve"> </w:t>
            </w:r>
            <w:r w:rsidR="008B7B59">
              <w:rPr>
                <w:position w:val="-6"/>
              </w:rPr>
              <w:pict w14:anchorId="010606A9">
                <v:shape id="_x0000_i1106" type="#_x0000_t75" style="width:34.35pt;height:18.4pt">
                  <v:imagedata r:id="rId73" o:title=""/>
                </v:shape>
              </w:pict>
            </w:r>
            <w:r w:rsidRPr="005424B3">
              <w:rPr>
                <w:lang w:val="pt-BR"/>
              </w:rPr>
              <w:t xml:space="preserve"> 2CuO + 4NO</w:t>
            </w:r>
            <w:r w:rsidRPr="005424B3">
              <w:rPr>
                <w:vertAlign w:val="subscript"/>
                <w:lang w:val="pt-BR"/>
              </w:rPr>
              <w:t>2</w:t>
            </w:r>
            <w:r w:rsidRPr="005424B3">
              <w:rPr>
                <w:lang w:val="pt-BR"/>
              </w:rPr>
              <w:t xml:space="preserve"> + O</w:t>
            </w:r>
            <w:r w:rsidRPr="005424B3">
              <w:rPr>
                <w:vertAlign w:val="subscript"/>
                <w:lang w:val="pt-BR"/>
              </w:rPr>
              <w:t>2</w:t>
            </w:r>
          </w:p>
          <w:p w14:paraId="1E9A26FE" w14:textId="4584E8AC" w:rsidR="00B021D7" w:rsidRPr="005424B3" w:rsidRDefault="00CC27C8" w:rsidP="00CC27C8">
            <w:pPr>
              <w:tabs>
                <w:tab w:val="left" w:pos="9360"/>
              </w:tabs>
              <w:rPr>
                <w:lang w:val="pt-BR"/>
              </w:rPr>
            </w:pPr>
            <w:r w:rsidRPr="005424B3">
              <w:rPr>
                <w:lang w:val="pt-BR"/>
              </w:rPr>
              <w:t xml:space="preserve">     2AgNO</w:t>
            </w:r>
            <w:r w:rsidRPr="005424B3">
              <w:rPr>
                <w:vertAlign w:val="subscript"/>
                <w:lang w:val="pt-BR"/>
              </w:rPr>
              <w:t>3</w:t>
            </w:r>
            <w:r w:rsidRPr="005424B3">
              <w:rPr>
                <w:lang w:val="pt-BR"/>
              </w:rPr>
              <w:t xml:space="preserve"> </w:t>
            </w:r>
            <w:r w:rsidRPr="005424B3">
              <w:t>→</w:t>
            </w:r>
            <w:r w:rsidRPr="005424B3">
              <w:rPr>
                <w:lang w:val="pt-BR"/>
              </w:rPr>
              <w:t xml:space="preserve"> 2Ag + 2NO</w:t>
            </w:r>
            <w:r w:rsidRPr="005424B3">
              <w:rPr>
                <w:vertAlign w:val="subscript"/>
                <w:lang w:val="pt-BR"/>
              </w:rPr>
              <w:t>2</w:t>
            </w:r>
            <w:r w:rsidRPr="005424B3">
              <w:rPr>
                <w:lang w:val="pt-BR"/>
              </w:rPr>
              <w:t xml:space="preserve"> + O</w:t>
            </w:r>
            <w:r w:rsidRPr="005424B3">
              <w:rPr>
                <w:vertAlign w:val="subscript"/>
                <w:lang w:val="pt-BR"/>
              </w:rPr>
              <w:t>2</w:t>
            </w:r>
            <w:r w:rsidRPr="005424B3">
              <w:rPr>
                <w:lang w:val="pt-BR"/>
              </w:rPr>
              <w:br/>
            </w:r>
            <w:r w:rsidRPr="005424B3">
              <w:rPr>
                <w:b/>
                <w:lang w:val="pt-BR"/>
              </w:rPr>
              <w:t xml:space="preserve">II. </w:t>
            </w:r>
            <w:r w:rsidRPr="005424B3">
              <w:rPr>
                <w:b/>
                <w:u w:val="single"/>
                <w:lang w:val="pt-BR"/>
              </w:rPr>
              <w:t>Ứng dụng muối nitrat</w:t>
            </w:r>
            <w:r w:rsidRPr="005424B3">
              <w:rPr>
                <w:b/>
                <w:lang w:val="pt-BR"/>
              </w:rPr>
              <w:t xml:space="preserve">: </w:t>
            </w:r>
            <w:r w:rsidRPr="005424B3">
              <w:rPr>
                <w:lang w:val="pt-BR"/>
              </w:rPr>
              <w:t>Sgk</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C412997" w14:textId="77777777" w:rsidR="00AC1C00" w:rsidRPr="005424B3" w:rsidRDefault="00AC1C00" w:rsidP="00AC1C00">
            <w:pPr>
              <w:tabs>
                <w:tab w:val="left" w:pos="9360"/>
              </w:tabs>
              <w:jc w:val="both"/>
            </w:pPr>
            <w:r w:rsidRPr="005424B3">
              <w:rPr>
                <w:bCs/>
              </w:rPr>
              <w:lastRenderedPageBreak/>
              <w:t>Gv:</w:t>
            </w:r>
            <w:r w:rsidRPr="005424B3">
              <w:t xml:space="preserve"> Yêu cầu hs viết CTCT của phân tử HNO</w:t>
            </w:r>
            <w:r w:rsidRPr="005424B3">
              <w:rPr>
                <w:vertAlign w:val="subscript"/>
              </w:rPr>
              <w:t>3</w:t>
            </w:r>
            <w:r w:rsidRPr="005424B3">
              <w:t>. Xác định số oxh của nitơ trong HNO</w:t>
            </w:r>
            <w:r w:rsidRPr="005424B3">
              <w:rPr>
                <w:vertAlign w:val="subscript"/>
              </w:rPr>
              <w:t>3</w:t>
            </w:r>
            <w:r w:rsidRPr="005424B3">
              <w:t>.</w:t>
            </w:r>
          </w:p>
          <w:p w14:paraId="3E25D824" w14:textId="77777777" w:rsidR="00AC1C00" w:rsidRPr="005424B3" w:rsidRDefault="00AC1C00" w:rsidP="00AC1C00">
            <w:pPr>
              <w:jc w:val="both"/>
              <w:rPr>
                <w:lang w:val="pt-BR"/>
              </w:rPr>
            </w:pPr>
            <w:r w:rsidRPr="005424B3">
              <w:rPr>
                <w:lang w:val="pt-BR"/>
              </w:rPr>
              <w:t>- Gv: Yêu cầu học sinh viết phương trình điện li của HNO</w:t>
            </w:r>
            <w:r w:rsidRPr="005424B3">
              <w:rPr>
                <w:vertAlign w:val="subscript"/>
                <w:lang w:val="pt-BR"/>
              </w:rPr>
              <w:t>3</w:t>
            </w:r>
            <w:r w:rsidRPr="005424B3">
              <w:rPr>
                <w:lang w:val="pt-BR"/>
              </w:rPr>
              <w:t xml:space="preserve"> và xác định số oxi hoá của N trong phân tử HNO</w:t>
            </w:r>
            <w:r w:rsidRPr="005424B3">
              <w:rPr>
                <w:vertAlign w:val="subscript"/>
                <w:lang w:val="pt-BR"/>
              </w:rPr>
              <w:t>3</w:t>
            </w:r>
            <w:r w:rsidRPr="005424B3">
              <w:rPr>
                <w:lang w:val="pt-BR"/>
              </w:rPr>
              <w:t xml:space="preserve"> → Dự đoán tính chất?</w:t>
            </w:r>
          </w:p>
          <w:p w14:paraId="55092222" w14:textId="77777777" w:rsidR="00AC1C00" w:rsidRPr="005424B3" w:rsidRDefault="00AC1C00" w:rsidP="00AC1C00">
            <w:pPr>
              <w:jc w:val="both"/>
              <w:rPr>
                <w:lang w:val="pt-BR"/>
              </w:rPr>
            </w:pPr>
          </w:p>
          <w:p w14:paraId="5A6F5914" w14:textId="77777777" w:rsidR="00AC1C00" w:rsidRPr="005424B3" w:rsidRDefault="00AC1C00" w:rsidP="00AC1C00">
            <w:pPr>
              <w:jc w:val="both"/>
              <w:rPr>
                <w:lang w:val="pt-BR"/>
              </w:rPr>
            </w:pPr>
          </w:p>
          <w:p w14:paraId="7CB92F3A" w14:textId="77777777" w:rsidR="00AC1C00" w:rsidRPr="005424B3" w:rsidRDefault="00AC1C00" w:rsidP="00AC1C00">
            <w:pPr>
              <w:jc w:val="both"/>
              <w:rPr>
                <w:lang w:val="pt-BR"/>
              </w:rPr>
            </w:pPr>
          </w:p>
          <w:p w14:paraId="6755B18A" w14:textId="77777777" w:rsidR="00AC1C00" w:rsidRPr="005424B3" w:rsidRDefault="00AC1C00" w:rsidP="00AC1C00">
            <w:pPr>
              <w:jc w:val="both"/>
              <w:rPr>
                <w:lang w:val="pt-BR"/>
              </w:rPr>
            </w:pPr>
          </w:p>
          <w:p w14:paraId="5D88E382" w14:textId="77777777" w:rsidR="00AC1C00" w:rsidRPr="005424B3" w:rsidRDefault="00AC1C00" w:rsidP="00AC1C00">
            <w:pPr>
              <w:jc w:val="both"/>
              <w:rPr>
                <w:lang w:val="pt-BR"/>
              </w:rPr>
            </w:pPr>
          </w:p>
          <w:p w14:paraId="678CCD0A" w14:textId="77777777" w:rsidR="00AC1C00" w:rsidRPr="005424B3" w:rsidRDefault="00AC1C00" w:rsidP="00AC1C00">
            <w:pPr>
              <w:jc w:val="both"/>
              <w:rPr>
                <w:lang w:val="pt-BR"/>
              </w:rPr>
            </w:pPr>
          </w:p>
          <w:p w14:paraId="1FA2D82B" w14:textId="77777777" w:rsidR="00AC1C00" w:rsidRPr="005424B3" w:rsidRDefault="00AC1C00" w:rsidP="00AC1C00">
            <w:pPr>
              <w:jc w:val="both"/>
              <w:rPr>
                <w:lang w:val="pt-BR"/>
              </w:rPr>
            </w:pPr>
          </w:p>
          <w:p w14:paraId="454BB3CD" w14:textId="77777777" w:rsidR="00AC1C00" w:rsidRPr="005424B3" w:rsidRDefault="00AC1C00" w:rsidP="00AC1C00">
            <w:pPr>
              <w:jc w:val="both"/>
              <w:rPr>
                <w:lang w:val="pt-BR"/>
              </w:rPr>
            </w:pPr>
          </w:p>
          <w:p w14:paraId="043D9292" w14:textId="77777777" w:rsidR="00AC1C00" w:rsidRPr="005424B3" w:rsidRDefault="00AC1C00" w:rsidP="00AC1C00">
            <w:pPr>
              <w:jc w:val="both"/>
              <w:rPr>
                <w:lang w:val="pt-BR"/>
              </w:rPr>
            </w:pPr>
          </w:p>
          <w:p w14:paraId="492CAF60" w14:textId="77777777" w:rsidR="00AC1C00" w:rsidRPr="005424B3" w:rsidRDefault="00AC1C00" w:rsidP="00AC1C00">
            <w:pPr>
              <w:jc w:val="both"/>
              <w:rPr>
                <w:lang w:val="pt-BR"/>
              </w:rPr>
            </w:pPr>
          </w:p>
          <w:p w14:paraId="5250C287" w14:textId="77777777" w:rsidR="00AC1C00" w:rsidRPr="005424B3" w:rsidRDefault="00AC1C00" w:rsidP="00AC1C00">
            <w:pPr>
              <w:jc w:val="both"/>
              <w:rPr>
                <w:lang w:val="pt-BR"/>
              </w:rPr>
            </w:pPr>
          </w:p>
          <w:p w14:paraId="7F4387E9" w14:textId="77777777" w:rsidR="00AC1C00" w:rsidRPr="005424B3" w:rsidRDefault="00AC1C00" w:rsidP="00AC1C00">
            <w:pPr>
              <w:jc w:val="both"/>
              <w:rPr>
                <w:lang w:val="pt-BR"/>
              </w:rPr>
            </w:pPr>
          </w:p>
          <w:p w14:paraId="5CC1F1CD" w14:textId="77777777" w:rsidR="00AC1C00" w:rsidRPr="005424B3" w:rsidRDefault="00AC1C00" w:rsidP="00AC1C00">
            <w:pPr>
              <w:jc w:val="both"/>
              <w:rPr>
                <w:lang w:val="pt-BR"/>
              </w:rPr>
            </w:pPr>
          </w:p>
          <w:p w14:paraId="17661E91" w14:textId="77777777" w:rsidR="00AC1C00" w:rsidRPr="005424B3" w:rsidRDefault="00AC1C00" w:rsidP="00AC1C00">
            <w:pPr>
              <w:jc w:val="both"/>
              <w:rPr>
                <w:lang w:val="pt-BR"/>
              </w:rPr>
            </w:pPr>
          </w:p>
          <w:p w14:paraId="43AF5307" w14:textId="77777777" w:rsidR="00AC1C00" w:rsidRPr="005424B3" w:rsidRDefault="00AC1C00" w:rsidP="00AC1C00">
            <w:pPr>
              <w:jc w:val="both"/>
              <w:rPr>
                <w:lang w:val="pt-BR"/>
              </w:rPr>
            </w:pPr>
          </w:p>
          <w:p w14:paraId="38110FC8" w14:textId="77777777" w:rsidR="00AC1C00" w:rsidRPr="005424B3" w:rsidRDefault="00AC1C00" w:rsidP="00AC1C00">
            <w:pPr>
              <w:jc w:val="both"/>
              <w:rPr>
                <w:lang w:val="pt-BR"/>
              </w:rPr>
            </w:pPr>
          </w:p>
          <w:p w14:paraId="4A471501" w14:textId="77777777" w:rsidR="00AC1C00" w:rsidRPr="005424B3" w:rsidRDefault="00AC1C00" w:rsidP="00AC1C00">
            <w:pPr>
              <w:jc w:val="both"/>
              <w:rPr>
                <w:lang w:val="pt-BR"/>
              </w:rPr>
            </w:pPr>
          </w:p>
          <w:p w14:paraId="23FDA104" w14:textId="77777777" w:rsidR="00AC1C00" w:rsidRPr="005424B3" w:rsidRDefault="00AC1C00" w:rsidP="00AC1C00">
            <w:pPr>
              <w:jc w:val="both"/>
              <w:rPr>
                <w:lang w:val="pt-BR"/>
              </w:rPr>
            </w:pPr>
          </w:p>
          <w:p w14:paraId="714D7606" w14:textId="77777777" w:rsidR="00AC1C00" w:rsidRPr="005424B3" w:rsidRDefault="00AC1C00" w:rsidP="00AC1C00">
            <w:pPr>
              <w:tabs>
                <w:tab w:val="left" w:pos="9360"/>
              </w:tabs>
              <w:jc w:val="both"/>
            </w:pPr>
            <w:r w:rsidRPr="005424B3">
              <w:rPr>
                <w:bCs/>
              </w:rPr>
              <w:t>Gv:</w:t>
            </w:r>
            <w:r w:rsidRPr="005424B3">
              <w:t xml:space="preserve"> Nêu câu hỏi: HNO</w:t>
            </w:r>
            <w:r w:rsidRPr="005424B3">
              <w:rPr>
                <w:vertAlign w:val="subscript"/>
              </w:rPr>
              <w:t>3</w:t>
            </w:r>
            <w:r w:rsidRPr="005424B3">
              <w:t xml:space="preserve"> được điều chế như thế nào?</w:t>
            </w:r>
          </w:p>
          <w:p w14:paraId="1AD6B09F" w14:textId="43B5B326" w:rsidR="00B021D7" w:rsidRPr="005424B3" w:rsidRDefault="00AC1C00" w:rsidP="00AC1C00">
            <w:pPr>
              <w:rPr>
                <w:lang w:val="nb-NO"/>
              </w:rPr>
            </w:pPr>
            <w:r w:rsidRPr="005424B3">
              <w:rPr>
                <w:bCs/>
              </w:rPr>
              <w:t>- Gv:</w:t>
            </w:r>
            <w:r w:rsidRPr="005424B3">
              <w:t xml:space="preserve"> Cho hs đọc,</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D72EB48" w14:textId="77777777" w:rsidR="00B021D7" w:rsidRPr="005424B3" w:rsidRDefault="00AC1C00" w:rsidP="00F635EE">
            <w:pPr>
              <w:rPr>
                <w:lang w:val="de-DE"/>
              </w:rPr>
            </w:pPr>
            <w:r w:rsidRPr="005424B3">
              <w:rPr>
                <w:lang w:val="de-DE"/>
              </w:rPr>
              <w:lastRenderedPageBreak/>
              <w:t xml:space="preserve">- </w:t>
            </w:r>
            <w:r w:rsidRPr="005424B3">
              <w:rPr>
                <w:lang w:val="nb-NO"/>
              </w:rPr>
              <w:t>HS theo dõi, ghi bài, thảo luận và t</w:t>
            </w:r>
            <w:r w:rsidRPr="005424B3">
              <w:rPr>
                <w:lang w:val="de-DE"/>
              </w:rPr>
              <w:t>rả lời các câu hỏi.</w:t>
            </w:r>
          </w:p>
          <w:p w14:paraId="6CB92D7A" w14:textId="77777777" w:rsidR="00AC1C00" w:rsidRPr="005424B3" w:rsidRDefault="00AC1C00" w:rsidP="00F635EE">
            <w:pPr>
              <w:rPr>
                <w:lang w:val="de-DE"/>
              </w:rPr>
            </w:pPr>
          </w:p>
          <w:p w14:paraId="171298FC" w14:textId="77777777" w:rsidR="00AC1C00" w:rsidRPr="005424B3" w:rsidRDefault="00AC1C00" w:rsidP="00F635EE">
            <w:pPr>
              <w:rPr>
                <w:lang w:val="de-DE"/>
              </w:rPr>
            </w:pPr>
          </w:p>
          <w:p w14:paraId="3F83B22C" w14:textId="77777777" w:rsidR="00AC1C00" w:rsidRPr="005424B3" w:rsidRDefault="00AC1C00" w:rsidP="00F635EE">
            <w:pPr>
              <w:rPr>
                <w:lang w:val="de-DE"/>
              </w:rPr>
            </w:pPr>
          </w:p>
          <w:p w14:paraId="3A57056C" w14:textId="77777777" w:rsidR="00AC1C00" w:rsidRPr="005424B3" w:rsidRDefault="00AC1C00" w:rsidP="00F635EE">
            <w:pPr>
              <w:rPr>
                <w:lang w:val="de-DE"/>
              </w:rPr>
            </w:pPr>
          </w:p>
          <w:p w14:paraId="3777C5FE" w14:textId="77777777" w:rsidR="00AC1C00" w:rsidRPr="005424B3" w:rsidRDefault="00AC1C00" w:rsidP="00F635EE">
            <w:pPr>
              <w:rPr>
                <w:lang w:val="de-DE"/>
              </w:rPr>
            </w:pPr>
          </w:p>
          <w:p w14:paraId="08F37F3D" w14:textId="77777777" w:rsidR="00AC1C00" w:rsidRPr="005424B3" w:rsidRDefault="00AC1C00" w:rsidP="00F635EE">
            <w:pPr>
              <w:rPr>
                <w:lang w:val="de-DE"/>
              </w:rPr>
            </w:pPr>
          </w:p>
          <w:p w14:paraId="0064F219" w14:textId="77777777" w:rsidR="00AC1C00" w:rsidRPr="005424B3" w:rsidRDefault="00AC1C00" w:rsidP="00F635EE">
            <w:pPr>
              <w:rPr>
                <w:lang w:val="de-DE"/>
              </w:rPr>
            </w:pPr>
          </w:p>
          <w:p w14:paraId="3BA85FA1" w14:textId="77777777" w:rsidR="00AC1C00" w:rsidRPr="005424B3" w:rsidRDefault="00AC1C00" w:rsidP="00F635EE">
            <w:pPr>
              <w:rPr>
                <w:lang w:val="de-DE"/>
              </w:rPr>
            </w:pPr>
          </w:p>
          <w:p w14:paraId="45698652" w14:textId="77777777" w:rsidR="00AC1C00" w:rsidRPr="005424B3" w:rsidRDefault="00AC1C00" w:rsidP="00F635EE">
            <w:pPr>
              <w:rPr>
                <w:lang w:val="de-DE"/>
              </w:rPr>
            </w:pPr>
          </w:p>
          <w:p w14:paraId="7C52D00D" w14:textId="77777777" w:rsidR="00AC1C00" w:rsidRPr="005424B3" w:rsidRDefault="00AC1C00" w:rsidP="00F635EE">
            <w:pPr>
              <w:rPr>
                <w:lang w:val="de-DE"/>
              </w:rPr>
            </w:pPr>
          </w:p>
          <w:p w14:paraId="100481E1" w14:textId="77777777" w:rsidR="00AC1C00" w:rsidRPr="005424B3" w:rsidRDefault="00AC1C00" w:rsidP="00F635EE">
            <w:pPr>
              <w:rPr>
                <w:lang w:val="de-DE"/>
              </w:rPr>
            </w:pPr>
          </w:p>
          <w:p w14:paraId="17F751A8" w14:textId="77777777" w:rsidR="00AC1C00" w:rsidRPr="005424B3" w:rsidRDefault="00AC1C00" w:rsidP="00F635EE">
            <w:pPr>
              <w:rPr>
                <w:lang w:val="de-DE"/>
              </w:rPr>
            </w:pPr>
          </w:p>
          <w:p w14:paraId="0604675C" w14:textId="77777777" w:rsidR="00AC1C00" w:rsidRPr="005424B3" w:rsidRDefault="00AC1C00" w:rsidP="00F635EE">
            <w:pPr>
              <w:rPr>
                <w:lang w:val="de-DE"/>
              </w:rPr>
            </w:pPr>
          </w:p>
          <w:p w14:paraId="71FDF947" w14:textId="77777777" w:rsidR="00AC1C00" w:rsidRPr="005424B3" w:rsidRDefault="00AC1C00" w:rsidP="00F635EE">
            <w:pPr>
              <w:rPr>
                <w:lang w:val="de-DE"/>
              </w:rPr>
            </w:pPr>
          </w:p>
          <w:p w14:paraId="37511639" w14:textId="77777777" w:rsidR="00AC1C00" w:rsidRPr="005424B3" w:rsidRDefault="00AC1C00" w:rsidP="00F635EE">
            <w:pPr>
              <w:rPr>
                <w:lang w:val="de-DE"/>
              </w:rPr>
            </w:pPr>
          </w:p>
          <w:p w14:paraId="63182742" w14:textId="77777777" w:rsidR="00AC1C00" w:rsidRPr="005424B3" w:rsidRDefault="00AC1C00" w:rsidP="00F635EE">
            <w:pPr>
              <w:rPr>
                <w:lang w:val="de-DE"/>
              </w:rPr>
            </w:pPr>
            <w:r w:rsidRPr="005424B3">
              <w:rPr>
                <w:lang w:val="de-DE"/>
              </w:rPr>
              <w:t xml:space="preserve">- </w:t>
            </w:r>
            <w:r w:rsidRPr="005424B3">
              <w:rPr>
                <w:lang w:val="nb-NO"/>
              </w:rPr>
              <w:t>HS theo dõi, ghi bài, thảo luận và t</w:t>
            </w:r>
            <w:r w:rsidRPr="005424B3">
              <w:rPr>
                <w:lang w:val="de-DE"/>
              </w:rPr>
              <w:t>rả lời các câu hỏi.</w:t>
            </w:r>
          </w:p>
          <w:p w14:paraId="30A70C55" w14:textId="77777777" w:rsidR="00AC1C00" w:rsidRPr="005424B3" w:rsidRDefault="00AC1C00" w:rsidP="00F635EE">
            <w:pPr>
              <w:rPr>
                <w:lang w:val="de-DE"/>
              </w:rPr>
            </w:pPr>
          </w:p>
          <w:p w14:paraId="1390EE4D" w14:textId="77777777" w:rsidR="00AC1C00" w:rsidRPr="005424B3" w:rsidRDefault="00AC1C00" w:rsidP="00F635EE">
            <w:pPr>
              <w:rPr>
                <w:lang w:val="de-DE"/>
              </w:rPr>
            </w:pPr>
          </w:p>
          <w:p w14:paraId="3A12B626" w14:textId="77777777" w:rsidR="00AC1C00" w:rsidRPr="005424B3" w:rsidRDefault="00AC1C00" w:rsidP="00F635EE">
            <w:pPr>
              <w:rPr>
                <w:lang w:val="de-DE"/>
              </w:rPr>
            </w:pPr>
          </w:p>
          <w:p w14:paraId="7AE28FCA" w14:textId="77777777" w:rsidR="00AC1C00" w:rsidRPr="005424B3" w:rsidRDefault="00AC1C00" w:rsidP="00F635EE">
            <w:pPr>
              <w:rPr>
                <w:lang w:val="de-DE"/>
              </w:rPr>
            </w:pPr>
          </w:p>
          <w:p w14:paraId="60B33D3B" w14:textId="77777777" w:rsidR="00AC1C00" w:rsidRPr="005424B3" w:rsidRDefault="00AC1C00" w:rsidP="00F635EE">
            <w:pPr>
              <w:rPr>
                <w:lang w:val="de-DE"/>
              </w:rPr>
            </w:pPr>
          </w:p>
          <w:p w14:paraId="5740DC38" w14:textId="77777777" w:rsidR="00AC1C00" w:rsidRPr="005424B3" w:rsidRDefault="00AC1C00" w:rsidP="00F635EE">
            <w:pPr>
              <w:rPr>
                <w:lang w:val="de-DE"/>
              </w:rPr>
            </w:pPr>
          </w:p>
          <w:p w14:paraId="6E4D3DBD" w14:textId="77777777" w:rsidR="00AC1C00" w:rsidRPr="005424B3" w:rsidRDefault="00AC1C00" w:rsidP="00F635EE">
            <w:pPr>
              <w:rPr>
                <w:lang w:val="de-DE"/>
              </w:rPr>
            </w:pPr>
          </w:p>
          <w:p w14:paraId="24465CFE" w14:textId="77777777" w:rsidR="00AC1C00" w:rsidRPr="005424B3" w:rsidRDefault="00AC1C00" w:rsidP="00F635EE">
            <w:pPr>
              <w:rPr>
                <w:lang w:val="de-DE"/>
              </w:rPr>
            </w:pPr>
          </w:p>
          <w:p w14:paraId="3A6A5451" w14:textId="77777777" w:rsidR="00AC1C00" w:rsidRPr="005424B3" w:rsidRDefault="00AC1C00" w:rsidP="00F635EE">
            <w:pPr>
              <w:rPr>
                <w:lang w:val="de-DE"/>
              </w:rPr>
            </w:pPr>
          </w:p>
          <w:p w14:paraId="1C316B50" w14:textId="77777777" w:rsidR="00AC1C00" w:rsidRPr="005424B3" w:rsidRDefault="00AC1C00" w:rsidP="00F635EE">
            <w:pPr>
              <w:rPr>
                <w:lang w:val="de-DE"/>
              </w:rPr>
            </w:pPr>
          </w:p>
          <w:p w14:paraId="2EEEA545" w14:textId="77777777" w:rsidR="00AC1C00" w:rsidRPr="005424B3" w:rsidRDefault="00AC1C00" w:rsidP="00F635EE">
            <w:pPr>
              <w:rPr>
                <w:lang w:val="de-DE"/>
              </w:rPr>
            </w:pPr>
          </w:p>
          <w:p w14:paraId="14470D4E" w14:textId="77777777" w:rsidR="00AC1C00" w:rsidRPr="005424B3" w:rsidRDefault="00AC1C00" w:rsidP="00F635EE">
            <w:pPr>
              <w:rPr>
                <w:lang w:val="de-DE"/>
              </w:rPr>
            </w:pPr>
          </w:p>
          <w:p w14:paraId="04D61686" w14:textId="77777777" w:rsidR="00AC1C00" w:rsidRPr="005424B3" w:rsidRDefault="00AC1C00" w:rsidP="00F635EE">
            <w:pPr>
              <w:rPr>
                <w:lang w:val="de-DE"/>
              </w:rPr>
            </w:pPr>
          </w:p>
          <w:p w14:paraId="242AB41A" w14:textId="77777777" w:rsidR="00AC1C00" w:rsidRPr="005424B3" w:rsidRDefault="00AC1C00" w:rsidP="00F635EE">
            <w:pPr>
              <w:rPr>
                <w:lang w:val="de-DE"/>
              </w:rPr>
            </w:pPr>
          </w:p>
          <w:p w14:paraId="154BFD60" w14:textId="77777777" w:rsidR="00AC1C00" w:rsidRPr="005424B3" w:rsidRDefault="00AC1C00" w:rsidP="00F635EE">
            <w:pPr>
              <w:rPr>
                <w:lang w:val="de-DE"/>
              </w:rPr>
            </w:pPr>
          </w:p>
          <w:p w14:paraId="1F43FAA2" w14:textId="77777777" w:rsidR="00AC1C00" w:rsidRPr="005424B3" w:rsidRDefault="00AC1C00" w:rsidP="00F635EE">
            <w:pPr>
              <w:rPr>
                <w:lang w:val="de-DE"/>
              </w:rPr>
            </w:pPr>
          </w:p>
          <w:p w14:paraId="0DF2D985" w14:textId="77777777" w:rsidR="00AC1C00" w:rsidRPr="005424B3" w:rsidRDefault="00AC1C00" w:rsidP="00F635EE">
            <w:pPr>
              <w:rPr>
                <w:lang w:val="de-DE"/>
              </w:rPr>
            </w:pPr>
          </w:p>
          <w:p w14:paraId="388F6D6D" w14:textId="77777777" w:rsidR="00AC1C00" w:rsidRPr="005424B3" w:rsidRDefault="00AC1C00" w:rsidP="00F635EE">
            <w:pPr>
              <w:rPr>
                <w:lang w:val="de-DE"/>
              </w:rPr>
            </w:pPr>
          </w:p>
          <w:p w14:paraId="39428F24" w14:textId="7165CB95" w:rsidR="00AC1C00" w:rsidRPr="005424B3" w:rsidRDefault="00AC1C00" w:rsidP="00F635EE">
            <w:pPr>
              <w:rPr>
                <w:lang w:val="nb-NO"/>
              </w:rPr>
            </w:pPr>
            <w:r w:rsidRPr="005424B3">
              <w:rPr>
                <w:lang w:val="de-DE"/>
              </w:rPr>
              <w:t xml:space="preserve">- </w:t>
            </w:r>
            <w:r w:rsidRPr="005424B3">
              <w:rPr>
                <w:lang w:val="nb-NO"/>
              </w:rPr>
              <w:t>HS theo dõi, ghi bài, thảo luận và t</w:t>
            </w:r>
            <w:r w:rsidRPr="005424B3">
              <w:rPr>
                <w:lang w:val="de-DE"/>
              </w:rPr>
              <w:t>rả lời các câu hỏi.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97A2794" w14:textId="77777777" w:rsidR="00B021D7" w:rsidRPr="005424B3" w:rsidRDefault="00B021D7" w:rsidP="00F635EE">
            <w:pPr>
              <w:rPr>
                <w:lang w:val="nb-NO"/>
              </w:rPr>
            </w:pPr>
          </w:p>
          <w:p w14:paraId="6E4D27E3" w14:textId="77777777" w:rsidR="00B021D7" w:rsidRPr="005424B3" w:rsidRDefault="00B021D7" w:rsidP="00F635EE">
            <w:pPr>
              <w:jc w:val="center"/>
              <w:rPr>
                <w:lang w:val="pt-BR"/>
              </w:rPr>
            </w:pPr>
          </w:p>
          <w:p w14:paraId="0F657E37" w14:textId="77777777" w:rsidR="00B021D7" w:rsidRDefault="00511F7D" w:rsidP="00F635EE">
            <w:pPr>
              <w:rPr>
                <w:lang w:val="pt-BR"/>
              </w:rPr>
            </w:pPr>
            <w:r>
              <w:rPr>
                <w:lang w:val="pt-BR"/>
              </w:rPr>
              <w:t xml:space="preserve">40 </w:t>
            </w:r>
            <w:r w:rsidR="00B021D7" w:rsidRPr="005424B3">
              <w:rPr>
                <w:lang w:val="pt-BR"/>
              </w:rPr>
              <w:t>phút</w:t>
            </w:r>
          </w:p>
          <w:p w14:paraId="43A7C7A4" w14:textId="77777777" w:rsidR="00511F7D" w:rsidRDefault="00511F7D" w:rsidP="00F635EE">
            <w:pPr>
              <w:rPr>
                <w:lang w:val="pt-BR"/>
              </w:rPr>
            </w:pPr>
          </w:p>
          <w:p w14:paraId="16A2B93F" w14:textId="77777777" w:rsidR="00511F7D" w:rsidRDefault="00511F7D" w:rsidP="00F635EE">
            <w:pPr>
              <w:rPr>
                <w:lang w:val="pt-BR"/>
              </w:rPr>
            </w:pPr>
          </w:p>
          <w:p w14:paraId="7BA9511E" w14:textId="77777777" w:rsidR="00511F7D" w:rsidRDefault="00511F7D" w:rsidP="00F635EE">
            <w:pPr>
              <w:rPr>
                <w:lang w:val="pt-BR"/>
              </w:rPr>
            </w:pPr>
          </w:p>
          <w:p w14:paraId="2999E4AF" w14:textId="77777777" w:rsidR="00511F7D" w:rsidRDefault="00511F7D" w:rsidP="00F635EE">
            <w:pPr>
              <w:rPr>
                <w:lang w:val="pt-BR"/>
              </w:rPr>
            </w:pPr>
          </w:p>
          <w:p w14:paraId="0FE6DFEC" w14:textId="77777777" w:rsidR="00511F7D" w:rsidRDefault="00511F7D" w:rsidP="00F635EE">
            <w:pPr>
              <w:rPr>
                <w:lang w:val="pt-BR"/>
              </w:rPr>
            </w:pPr>
          </w:p>
          <w:p w14:paraId="27292C1D" w14:textId="77777777" w:rsidR="00511F7D" w:rsidRDefault="00511F7D" w:rsidP="00F635EE">
            <w:pPr>
              <w:rPr>
                <w:lang w:val="pt-BR"/>
              </w:rPr>
            </w:pPr>
          </w:p>
          <w:p w14:paraId="718E2408" w14:textId="77777777" w:rsidR="00511F7D" w:rsidRDefault="00511F7D" w:rsidP="00F635EE">
            <w:pPr>
              <w:rPr>
                <w:lang w:val="pt-BR"/>
              </w:rPr>
            </w:pPr>
          </w:p>
          <w:p w14:paraId="75093C64" w14:textId="77777777" w:rsidR="00511F7D" w:rsidRDefault="00511F7D" w:rsidP="00F635EE">
            <w:pPr>
              <w:rPr>
                <w:lang w:val="pt-BR"/>
              </w:rPr>
            </w:pPr>
          </w:p>
          <w:p w14:paraId="7E5EC155" w14:textId="77777777" w:rsidR="00511F7D" w:rsidRDefault="00511F7D" w:rsidP="00F635EE">
            <w:pPr>
              <w:rPr>
                <w:lang w:val="pt-BR"/>
              </w:rPr>
            </w:pPr>
          </w:p>
          <w:p w14:paraId="142BE792" w14:textId="77777777" w:rsidR="00511F7D" w:rsidRDefault="00511F7D" w:rsidP="00F635EE">
            <w:pPr>
              <w:rPr>
                <w:lang w:val="pt-BR"/>
              </w:rPr>
            </w:pPr>
          </w:p>
          <w:p w14:paraId="735F9218" w14:textId="77777777" w:rsidR="00511F7D" w:rsidRDefault="00511F7D" w:rsidP="00F635EE">
            <w:pPr>
              <w:rPr>
                <w:lang w:val="pt-BR"/>
              </w:rPr>
            </w:pPr>
          </w:p>
          <w:p w14:paraId="34749C8E" w14:textId="77777777" w:rsidR="00511F7D" w:rsidRDefault="00511F7D" w:rsidP="00F635EE">
            <w:pPr>
              <w:rPr>
                <w:lang w:val="pt-BR"/>
              </w:rPr>
            </w:pPr>
          </w:p>
          <w:p w14:paraId="78A6B465" w14:textId="77777777" w:rsidR="00511F7D" w:rsidRDefault="00511F7D" w:rsidP="00F635EE">
            <w:pPr>
              <w:rPr>
                <w:lang w:val="pt-BR"/>
              </w:rPr>
            </w:pPr>
          </w:p>
          <w:p w14:paraId="2E638B77" w14:textId="77777777" w:rsidR="00511F7D" w:rsidRDefault="00511F7D" w:rsidP="00F635EE">
            <w:pPr>
              <w:rPr>
                <w:lang w:val="pt-BR"/>
              </w:rPr>
            </w:pPr>
          </w:p>
          <w:p w14:paraId="3BEA28FA" w14:textId="77777777" w:rsidR="00511F7D" w:rsidRDefault="00511F7D" w:rsidP="00F635EE">
            <w:pPr>
              <w:rPr>
                <w:lang w:val="pt-BR"/>
              </w:rPr>
            </w:pPr>
          </w:p>
          <w:p w14:paraId="2132C302" w14:textId="77777777" w:rsidR="00511F7D" w:rsidRDefault="00511F7D" w:rsidP="00F635EE">
            <w:pPr>
              <w:rPr>
                <w:lang w:val="pt-BR"/>
              </w:rPr>
            </w:pPr>
          </w:p>
          <w:p w14:paraId="336FE271" w14:textId="77777777" w:rsidR="00511F7D" w:rsidRDefault="00511F7D" w:rsidP="00F635EE">
            <w:pPr>
              <w:rPr>
                <w:lang w:val="pt-BR"/>
              </w:rPr>
            </w:pPr>
          </w:p>
          <w:p w14:paraId="664EE429" w14:textId="77777777" w:rsidR="00511F7D" w:rsidRDefault="00511F7D" w:rsidP="00F635EE">
            <w:pPr>
              <w:rPr>
                <w:lang w:val="pt-BR"/>
              </w:rPr>
            </w:pPr>
          </w:p>
          <w:p w14:paraId="7B93F44C" w14:textId="77777777" w:rsidR="00511F7D" w:rsidRDefault="00511F7D" w:rsidP="00F635EE">
            <w:pPr>
              <w:rPr>
                <w:lang w:val="pt-BR"/>
              </w:rPr>
            </w:pPr>
          </w:p>
          <w:p w14:paraId="76100E07" w14:textId="77777777" w:rsidR="00511F7D" w:rsidRDefault="00511F7D" w:rsidP="00F635EE">
            <w:pPr>
              <w:rPr>
                <w:lang w:val="pt-BR"/>
              </w:rPr>
            </w:pPr>
          </w:p>
          <w:p w14:paraId="60F71D80" w14:textId="77777777" w:rsidR="00511F7D" w:rsidRDefault="00511F7D" w:rsidP="00F635EE">
            <w:pPr>
              <w:rPr>
                <w:lang w:val="pt-BR"/>
              </w:rPr>
            </w:pPr>
          </w:p>
          <w:p w14:paraId="03339431" w14:textId="77777777" w:rsidR="00511F7D" w:rsidRDefault="00511F7D" w:rsidP="00F635EE">
            <w:pPr>
              <w:rPr>
                <w:lang w:val="pt-BR"/>
              </w:rPr>
            </w:pPr>
          </w:p>
          <w:p w14:paraId="6CC8C35C" w14:textId="77777777" w:rsidR="00511F7D" w:rsidRDefault="00511F7D" w:rsidP="00F635EE">
            <w:pPr>
              <w:rPr>
                <w:lang w:val="pt-BR"/>
              </w:rPr>
            </w:pPr>
          </w:p>
          <w:p w14:paraId="6CFB9D07" w14:textId="77777777" w:rsidR="00511F7D" w:rsidRDefault="00511F7D" w:rsidP="00F635EE">
            <w:pPr>
              <w:rPr>
                <w:lang w:val="pt-BR"/>
              </w:rPr>
            </w:pPr>
          </w:p>
          <w:p w14:paraId="0BC40903" w14:textId="77777777" w:rsidR="00511F7D" w:rsidRDefault="00511F7D" w:rsidP="00F635EE">
            <w:pPr>
              <w:rPr>
                <w:lang w:val="pt-BR"/>
              </w:rPr>
            </w:pPr>
          </w:p>
          <w:p w14:paraId="7A9A681E" w14:textId="77777777" w:rsidR="00511F7D" w:rsidRDefault="00511F7D" w:rsidP="00F635EE">
            <w:pPr>
              <w:rPr>
                <w:lang w:val="pt-BR"/>
              </w:rPr>
            </w:pPr>
          </w:p>
          <w:p w14:paraId="1099314D" w14:textId="77777777" w:rsidR="00511F7D" w:rsidRDefault="00511F7D" w:rsidP="00F635EE">
            <w:pPr>
              <w:rPr>
                <w:lang w:val="pt-BR"/>
              </w:rPr>
            </w:pPr>
          </w:p>
          <w:p w14:paraId="600507C0" w14:textId="77777777" w:rsidR="00511F7D" w:rsidRDefault="00511F7D" w:rsidP="00F635EE">
            <w:pPr>
              <w:rPr>
                <w:lang w:val="pt-BR"/>
              </w:rPr>
            </w:pPr>
          </w:p>
          <w:p w14:paraId="3C07341B" w14:textId="77777777" w:rsidR="00511F7D" w:rsidRDefault="00511F7D" w:rsidP="00F635EE">
            <w:pPr>
              <w:rPr>
                <w:lang w:val="pt-BR"/>
              </w:rPr>
            </w:pPr>
          </w:p>
          <w:p w14:paraId="7B66C41A" w14:textId="77777777" w:rsidR="00511F7D" w:rsidRDefault="00511F7D" w:rsidP="00F635EE">
            <w:pPr>
              <w:rPr>
                <w:lang w:val="pt-BR"/>
              </w:rPr>
            </w:pPr>
          </w:p>
          <w:p w14:paraId="307E008C" w14:textId="77777777" w:rsidR="00511F7D" w:rsidRDefault="00511F7D" w:rsidP="00F635EE">
            <w:pPr>
              <w:rPr>
                <w:lang w:val="pt-BR"/>
              </w:rPr>
            </w:pPr>
          </w:p>
          <w:p w14:paraId="33F20E07" w14:textId="77777777" w:rsidR="00511F7D" w:rsidRDefault="00511F7D" w:rsidP="00F635EE">
            <w:pPr>
              <w:rPr>
                <w:lang w:val="pt-BR"/>
              </w:rPr>
            </w:pPr>
            <w:r>
              <w:rPr>
                <w:lang w:val="pt-BR"/>
              </w:rPr>
              <w:t xml:space="preserve">10 </w:t>
            </w:r>
            <w:r w:rsidRPr="005424B3">
              <w:rPr>
                <w:lang w:val="pt-BR"/>
              </w:rPr>
              <w:t>phút</w:t>
            </w:r>
          </w:p>
          <w:p w14:paraId="6810F5B6" w14:textId="77777777" w:rsidR="00511F7D" w:rsidRDefault="00511F7D" w:rsidP="00F635EE">
            <w:pPr>
              <w:rPr>
                <w:lang w:val="pt-BR"/>
              </w:rPr>
            </w:pPr>
          </w:p>
          <w:p w14:paraId="6DAF38C8" w14:textId="77777777" w:rsidR="00511F7D" w:rsidRDefault="00511F7D" w:rsidP="00F635EE">
            <w:pPr>
              <w:rPr>
                <w:lang w:val="pt-BR"/>
              </w:rPr>
            </w:pPr>
          </w:p>
          <w:p w14:paraId="76223F8C" w14:textId="77777777" w:rsidR="00511F7D" w:rsidRDefault="00511F7D" w:rsidP="00F635EE">
            <w:pPr>
              <w:rPr>
                <w:lang w:val="pt-BR"/>
              </w:rPr>
            </w:pPr>
          </w:p>
          <w:p w14:paraId="2100287A" w14:textId="6F7F30ED" w:rsidR="00511F7D" w:rsidRPr="005424B3" w:rsidRDefault="00511F7D" w:rsidP="00F635EE">
            <w:pPr>
              <w:rPr>
                <w:lang w:val="nb-NO"/>
              </w:rPr>
            </w:pPr>
            <w:r>
              <w:rPr>
                <w:lang w:val="pt-BR"/>
              </w:rPr>
              <w:t xml:space="preserve">20 </w:t>
            </w:r>
            <w:r w:rsidRPr="005424B3">
              <w:rPr>
                <w:lang w:val="pt-BR"/>
              </w:rPr>
              <w:t>phút</w:t>
            </w:r>
          </w:p>
        </w:tc>
      </w:tr>
      <w:tr w:rsidR="00B021D7" w:rsidRPr="005424B3" w14:paraId="2B233F8A"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6F5B6380" w14:textId="77777777" w:rsidR="00B021D7" w:rsidRPr="005424B3" w:rsidRDefault="00B021D7" w:rsidP="00F635EE">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005185E" w14:textId="77777777" w:rsidR="00B021D7" w:rsidRPr="005424B3" w:rsidRDefault="00B021D7" w:rsidP="00F635EE">
            <w:pPr>
              <w:rPr>
                <w:b/>
                <w:bCs/>
                <w:u w:val="single"/>
                <w:lang w:val="nb-NO"/>
              </w:rPr>
            </w:pPr>
            <w:r w:rsidRPr="005424B3">
              <w:rPr>
                <w:b/>
                <w:bCs/>
                <w:u w:val="single"/>
                <w:lang w:val="nb-NO"/>
              </w:rPr>
              <w:t>Củng cố kiến thức và kết thúc bài</w:t>
            </w:r>
          </w:p>
          <w:p w14:paraId="047557A3" w14:textId="77777777" w:rsidR="00AC1C00" w:rsidRPr="005424B3" w:rsidRDefault="00AC1C00" w:rsidP="00AC1C00">
            <w:pPr>
              <w:ind w:firstLine="600"/>
              <w:jc w:val="both"/>
              <w:rPr>
                <w:lang w:val="pt-BR"/>
              </w:rPr>
            </w:pPr>
            <w:r w:rsidRPr="005424B3">
              <w:rPr>
                <w:lang w:val="pt-BR"/>
              </w:rPr>
              <w:t>- Phản ứng nhiệt phân muối nitrat</w:t>
            </w:r>
          </w:p>
          <w:p w14:paraId="24AFBEC4" w14:textId="77777777" w:rsidR="00AC1C00" w:rsidRPr="005424B3" w:rsidRDefault="00AC1C00" w:rsidP="00AC1C00">
            <w:pPr>
              <w:ind w:firstLine="600"/>
              <w:jc w:val="both"/>
              <w:rPr>
                <w:lang w:val="pt-BR"/>
              </w:rPr>
            </w:pPr>
            <w:r w:rsidRPr="005424B3">
              <w:rPr>
                <w:lang w:val="pt-BR"/>
              </w:rPr>
              <w:t>- Giải bài toán hỗn hợp</w:t>
            </w:r>
          </w:p>
          <w:p w14:paraId="7E849327" w14:textId="77777777" w:rsidR="00B021D7" w:rsidRPr="005424B3" w:rsidRDefault="00B021D7" w:rsidP="00F635EE">
            <w:pPr>
              <w:rPr>
                <w:lang w:val="vi-VN"/>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F0E4A89" w14:textId="77777777" w:rsidR="00B021D7" w:rsidRPr="005424B3" w:rsidRDefault="00B021D7" w:rsidP="00F635EE">
            <w:pPr>
              <w:rPr>
                <w:lang w:val="nb-NO"/>
              </w:rPr>
            </w:pPr>
          </w:p>
          <w:p w14:paraId="224E3DEB" w14:textId="450A2066" w:rsidR="00B021D7" w:rsidRPr="005424B3" w:rsidRDefault="00B021D7" w:rsidP="00CC27C8">
            <w:pPr>
              <w:rPr>
                <w:lang w:val="vi-VN"/>
              </w:rPr>
            </w:pPr>
            <w:r w:rsidRPr="005424B3">
              <w:rPr>
                <w:lang w:val="de-DE"/>
              </w:rPr>
              <w:t xml:space="preserve">Giảng viên trình bày tóm tắt nội dung bằng lời.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EAA132D" w14:textId="77777777" w:rsidR="00B021D7" w:rsidRPr="005424B3" w:rsidRDefault="00B021D7" w:rsidP="00F635EE">
            <w:pPr>
              <w:rPr>
                <w:lang w:val="nb-NO"/>
              </w:rPr>
            </w:pPr>
          </w:p>
          <w:p w14:paraId="4DAE5EAB" w14:textId="32960DC4" w:rsidR="00B021D7" w:rsidRPr="005424B3" w:rsidRDefault="00B021D7" w:rsidP="00CC27C8">
            <w:pPr>
              <w:rPr>
                <w:lang w:val="nb-NO"/>
              </w:rPr>
            </w:pPr>
            <w:r w:rsidRPr="005424B3">
              <w:rPr>
                <w:lang w:val="de-DE"/>
              </w:rPr>
              <w:t xml:space="preserve">Học sinh lắng nghe và ghi chép những nội dung cần thiết.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5729E3D" w14:textId="77777777" w:rsidR="00B021D7" w:rsidRPr="005424B3" w:rsidRDefault="00B021D7" w:rsidP="00F635EE">
            <w:pPr>
              <w:jc w:val="center"/>
              <w:rPr>
                <w:lang w:val="nb-NO"/>
              </w:rPr>
            </w:pPr>
          </w:p>
          <w:p w14:paraId="092D5504" w14:textId="473F36F5" w:rsidR="00B021D7" w:rsidRPr="005424B3" w:rsidRDefault="00B021D7" w:rsidP="00F635EE">
            <w:pPr>
              <w:jc w:val="center"/>
              <w:rPr>
                <w:lang w:val="nb-NO"/>
              </w:rPr>
            </w:pPr>
            <w:r w:rsidRPr="005424B3">
              <w:rPr>
                <w:lang w:val="pt-BR"/>
              </w:rPr>
              <w:t xml:space="preserve"> </w:t>
            </w:r>
            <w:r w:rsidR="00511F7D">
              <w:rPr>
                <w:lang w:val="pt-BR"/>
              </w:rPr>
              <w:t xml:space="preserve">45 </w:t>
            </w:r>
            <w:r w:rsidRPr="005424B3">
              <w:rPr>
                <w:lang w:val="pt-BR"/>
              </w:rPr>
              <w:t>phút</w:t>
            </w:r>
          </w:p>
        </w:tc>
      </w:tr>
      <w:tr w:rsidR="00B021D7" w:rsidRPr="005424B3" w14:paraId="2BC705B4"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024956BF" w14:textId="77777777" w:rsidR="00B021D7" w:rsidRPr="005424B3" w:rsidRDefault="00B021D7" w:rsidP="00F635EE">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291870C" w14:textId="77777777" w:rsidR="00B021D7" w:rsidRPr="005424B3" w:rsidRDefault="00B021D7" w:rsidP="00F635EE">
            <w:pPr>
              <w:rPr>
                <w:b/>
                <w:bCs/>
                <w:u w:val="single"/>
                <w:lang w:val="pt-BR"/>
              </w:rPr>
            </w:pPr>
            <w:r w:rsidRPr="005424B3">
              <w:rPr>
                <w:b/>
                <w:bCs/>
                <w:u w:val="single"/>
                <w:lang w:val="pt-BR"/>
              </w:rPr>
              <w:t>Hướng dẫn tự học</w:t>
            </w:r>
          </w:p>
          <w:p w14:paraId="19ED5AB9" w14:textId="053621AD" w:rsidR="00B021D7" w:rsidRPr="005424B3" w:rsidRDefault="00CC27C8" w:rsidP="00AC1C00">
            <w:pPr>
              <w:rPr>
                <w:bCs/>
                <w:u w:val="single"/>
                <w:lang w:val="nb-NO"/>
              </w:rPr>
            </w:pPr>
            <w:r w:rsidRPr="005424B3">
              <w:rPr>
                <w:lang w:val="nb-NO"/>
              </w:rPr>
              <w:t>GV hướng dẫn bài tập trong giáo trình</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1BE25A7" w14:textId="77777777" w:rsidR="00B021D7" w:rsidRPr="005424B3" w:rsidRDefault="00B021D7" w:rsidP="00F635EE">
            <w:pPr>
              <w:rPr>
                <w:lang w:val="pt-BR"/>
              </w:rPr>
            </w:pPr>
          </w:p>
          <w:p w14:paraId="36B74538" w14:textId="77777777" w:rsidR="00B021D7" w:rsidRPr="005424B3" w:rsidRDefault="00B021D7" w:rsidP="00F635EE">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7D2AFE0" w14:textId="419AD9EA" w:rsidR="00B021D7" w:rsidRPr="005424B3" w:rsidRDefault="00B021D7" w:rsidP="00CC27C8">
            <w:pPr>
              <w:rPr>
                <w:lang w:val="pt-BR"/>
              </w:rPr>
            </w:pPr>
            <w:r w:rsidRPr="005424B3">
              <w:rPr>
                <w:lang w:val="pt-BR"/>
              </w:rPr>
              <w:t>Học sinh giải bài tập, tự nghiên cứu nội dung mới trước khi lên lớp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8B201E3" w14:textId="77777777" w:rsidR="00B021D7" w:rsidRPr="005424B3" w:rsidRDefault="00B021D7" w:rsidP="00F635EE">
            <w:pPr>
              <w:jc w:val="center"/>
              <w:rPr>
                <w:lang w:val="pt-BR"/>
              </w:rPr>
            </w:pPr>
          </w:p>
          <w:p w14:paraId="6FFF2F50" w14:textId="5F2C3D9A" w:rsidR="00B021D7" w:rsidRPr="005424B3" w:rsidRDefault="00511F7D" w:rsidP="00F635EE">
            <w:pPr>
              <w:jc w:val="center"/>
              <w:rPr>
                <w:lang w:val="pt-BR"/>
              </w:rPr>
            </w:pPr>
            <w:r>
              <w:rPr>
                <w:lang w:val="pt-BR"/>
              </w:rPr>
              <w:t xml:space="preserve">10 </w:t>
            </w:r>
            <w:r w:rsidR="00B021D7" w:rsidRPr="005424B3">
              <w:rPr>
                <w:lang w:val="pt-BR"/>
              </w:rPr>
              <w:t>phút</w:t>
            </w:r>
          </w:p>
        </w:tc>
      </w:tr>
    </w:tbl>
    <w:p w14:paraId="0D32849D" w14:textId="77777777" w:rsidR="00B021D7" w:rsidRPr="005424B3" w:rsidRDefault="00B021D7" w:rsidP="00B021D7">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B021D7" w:rsidRPr="005424B3" w14:paraId="646ECDB2" w14:textId="77777777" w:rsidTr="00F635EE">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61633AE" w14:textId="77777777" w:rsidR="00B021D7" w:rsidRPr="005424B3" w:rsidRDefault="00B021D7" w:rsidP="00F635EE">
            <w:pPr>
              <w:rPr>
                <w:u w:val="single"/>
                <w:lang w:val="pt-BR"/>
              </w:rPr>
            </w:pPr>
          </w:p>
          <w:p w14:paraId="7CC98056" w14:textId="77777777" w:rsidR="00B021D7" w:rsidRPr="005424B3" w:rsidRDefault="00B021D7" w:rsidP="00F635EE">
            <w:pPr>
              <w:rPr>
                <w:u w:val="single"/>
                <w:lang w:val="pt-BR"/>
              </w:rPr>
            </w:pPr>
          </w:p>
          <w:p w14:paraId="594D532F" w14:textId="77777777" w:rsidR="00B021D7" w:rsidRPr="005424B3" w:rsidRDefault="00B021D7" w:rsidP="00F635EE">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067D1A27" w14:textId="77777777" w:rsidR="00B021D7" w:rsidRPr="005424B3" w:rsidRDefault="00B021D7" w:rsidP="00F635EE">
            <w:pPr>
              <w:jc w:val="both"/>
            </w:pPr>
            <w:r w:rsidRPr="005424B3">
              <w:t xml:space="preserve">1. </w:t>
            </w:r>
            <w:r w:rsidRPr="005424B3">
              <w:rPr>
                <w:i/>
                <w:iCs/>
              </w:rPr>
              <w:t xml:space="preserve">Giáo trình hóa học 1, </w:t>
            </w:r>
            <w:r w:rsidRPr="005424B3">
              <w:t>Trường CĐ lý tự trọng Tp. HCM, năm 2018.</w:t>
            </w:r>
          </w:p>
          <w:p w14:paraId="0861091D" w14:textId="77777777" w:rsidR="00B021D7" w:rsidRPr="005424B3" w:rsidRDefault="00B021D7" w:rsidP="00F635EE">
            <w:pPr>
              <w:jc w:val="both"/>
            </w:pPr>
            <w:r w:rsidRPr="005424B3">
              <w:t xml:space="preserve">2. </w:t>
            </w:r>
            <w:r w:rsidRPr="005424B3">
              <w:rPr>
                <w:lang w:val="vi-VN"/>
              </w:rPr>
              <w:t>Nguyễn Xuân Trường</w:t>
            </w:r>
            <w:r w:rsidRPr="005424B3">
              <w:t xml:space="preserve">, </w:t>
            </w:r>
            <w:r w:rsidRPr="005424B3">
              <w:rPr>
                <w:i/>
                <w:iCs/>
              </w:rPr>
              <w:t xml:space="preserve">Hóa học 10, </w:t>
            </w:r>
            <w:r w:rsidRPr="005424B3">
              <w:rPr>
                <w:lang w:val="vi-VN"/>
              </w:rPr>
              <w:t>NXB Giáo dục Việt Nam</w:t>
            </w:r>
            <w:r w:rsidRPr="005424B3">
              <w:t>, năm 2015.</w:t>
            </w:r>
          </w:p>
          <w:p w14:paraId="0DA740D4" w14:textId="77777777" w:rsidR="00B021D7" w:rsidRPr="005424B3" w:rsidRDefault="00B021D7" w:rsidP="00F635EE">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10, </w:t>
            </w:r>
            <w:r w:rsidRPr="005424B3">
              <w:rPr>
                <w:lang w:val="vi-VN"/>
              </w:rPr>
              <w:t>NXB Giáo dục Việt Nam</w:t>
            </w:r>
            <w:r w:rsidRPr="005424B3">
              <w:t>, năm 2015.</w:t>
            </w:r>
          </w:p>
        </w:tc>
      </w:tr>
      <w:tr w:rsidR="00B021D7" w:rsidRPr="005424B3" w14:paraId="3C0487A6" w14:textId="77777777" w:rsidTr="00F63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09D606DA" w14:textId="77777777" w:rsidR="00B021D7" w:rsidRPr="005424B3" w:rsidRDefault="00B021D7" w:rsidP="00F635EE">
            <w:pPr>
              <w:rPr>
                <w:lang w:val="pt-BR"/>
              </w:rPr>
            </w:pPr>
          </w:p>
          <w:p w14:paraId="72D17CDC" w14:textId="77777777" w:rsidR="00B021D7" w:rsidRPr="005424B3" w:rsidRDefault="00B021D7" w:rsidP="00F635EE">
            <w:pPr>
              <w:jc w:val="center"/>
              <w:rPr>
                <w:b/>
                <w:bCs/>
                <w:lang w:val="pt-BR"/>
              </w:rPr>
            </w:pPr>
            <w:r w:rsidRPr="005424B3">
              <w:rPr>
                <w:b/>
                <w:bCs/>
                <w:lang w:val="pt-BR"/>
              </w:rPr>
              <w:t>Trưởng tổ môn</w:t>
            </w:r>
          </w:p>
          <w:p w14:paraId="6CA6CB4F" w14:textId="77777777" w:rsidR="00CC27C8" w:rsidRPr="005424B3" w:rsidRDefault="00CC27C8" w:rsidP="00F635EE">
            <w:pPr>
              <w:jc w:val="center"/>
              <w:rPr>
                <w:b/>
                <w:bCs/>
                <w:lang w:val="pt-BR"/>
              </w:rPr>
            </w:pPr>
          </w:p>
          <w:p w14:paraId="55D285B7" w14:textId="77777777" w:rsidR="00CC27C8" w:rsidRPr="005424B3" w:rsidRDefault="00CC27C8" w:rsidP="00F635EE">
            <w:pPr>
              <w:jc w:val="center"/>
              <w:rPr>
                <w:b/>
                <w:bCs/>
                <w:lang w:val="pt-BR"/>
              </w:rPr>
            </w:pPr>
          </w:p>
          <w:p w14:paraId="0860AC9A" w14:textId="77777777" w:rsidR="00CC27C8" w:rsidRDefault="00CC27C8" w:rsidP="00F635EE">
            <w:pPr>
              <w:jc w:val="center"/>
              <w:rPr>
                <w:b/>
                <w:bCs/>
                <w:lang w:val="pt-BR"/>
              </w:rPr>
            </w:pPr>
          </w:p>
          <w:p w14:paraId="0A5E11C9" w14:textId="77777777" w:rsidR="008D5128" w:rsidRPr="005424B3" w:rsidRDefault="008D5128" w:rsidP="00F635EE">
            <w:pPr>
              <w:jc w:val="center"/>
              <w:rPr>
                <w:b/>
                <w:bCs/>
                <w:lang w:val="pt-BR"/>
              </w:rPr>
            </w:pPr>
          </w:p>
          <w:p w14:paraId="140C200D" w14:textId="7FCA51BB" w:rsidR="00B021D7" w:rsidRPr="005424B3" w:rsidRDefault="00B021D7" w:rsidP="00CC27C8">
            <w:pPr>
              <w:jc w:val="center"/>
              <w:rPr>
                <w:b/>
                <w:bCs/>
                <w:lang w:val="pt-BR"/>
              </w:rPr>
            </w:pPr>
            <w:r w:rsidRPr="005424B3">
              <w:rPr>
                <w:b/>
                <w:bCs/>
                <w:lang w:val="vi-VN"/>
              </w:rPr>
              <w:t xml:space="preserve">   </w:t>
            </w:r>
            <w:r w:rsidRPr="005424B3">
              <w:rPr>
                <w:b/>
                <w:bCs/>
                <w:lang w:val="pt-BR"/>
              </w:rPr>
              <w:t>Nguyễn Thị Huyền Nga</w:t>
            </w:r>
          </w:p>
        </w:tc>
        <w:tc>
          <w:tcPr>
            <w:tcW w:w="6205" w:type="dxa"/>
            <w:shd w:val="clear" w:color="auto" w:fill="auto"/>
          </w:tcPr>
          <w:p w14:paraId="30364227" w14:textId="77777777" w:rsidR="00B021D7" w:rsidRPr="005424B3" w:rsidRDefault="00B021D7" w:rsidP="00F635EE">
            <w:pPr>
              <w:rPr>
                <w:lang w:val="pt-BR"/>
              </w:rPr>
            </w:pPr>
          </w:p>
          <w:p w14:paraId="2C94AB2F" w14:textId="77777777" w:rsidR="00B021D7" w:rsidRPr="005424B3" w:rsidRDefault="00B021D7" w:rsidP="00F635EE">
            <w:pPr>
              <w:ind w:left="1420"/>
              <w:rPr>
                <w:i/>
                <w:lang w:val="pt-BR"/>
              </w:rPr>
            </w:pPr>
            <w:r w:rsidRPr="005424B3">
              <w:rPr>
                <w:i/>
                <w:lang w:val="pt-BR"/>
              </w:rPr>
              <w:t xml:space="preserve">Tp. Hồ Chí Minh, ngày      tháng      năm 20 </w:t>
            </w:r>
          </w:p>
          <w:p w14:paraId="5E77FBD2" w14:textId="77777777" w:rsidR="00B021D7" w:rsidRPr="005424B3" w:rsidRDefault="00B021D7" w:rsidP="00F635EE">
            <w:pPr>
              <w:jc w:val="center"/>
              <w:rPr>
                <w:lang w:val="pt-BR"/>
              </w:rPr>
            </w:pPr>
            <w:r w:rsidRPr="005424B3">
              <w:rPr>
                <w:b/>
                <w:lang w:val="pt-BR"/>
              </w:rPr>
              <w:t>Giảng viên</w:t>
            </w:r>
          </w:p>
        </w:tc>
      </w:tr>
    </w:tbl>
    <w:p w14:paraId="7D3F32BD" w14:textId="77777777" w:rsidR="00B021D7" w:rsidRPr="005424B3" w:rsidRDefault="00B021D7">
      <w:r w:rsidRPr="005424B3">
        <w:br w:type="page"/>
      </w:r>
    </w:p>
    <w:tbl>
      <w:tblPr>
        <w:tblW w:w="10632" w:type="dxa"/>
        <w:tblInd w:w="108" w:type="dxa"/>
        <w:tblLook w:val="01E0" w:firstRow="1" w:lastRow="1" w:firstColumn="1" w:lastColumn="1" w:noHBand="0" w:noVBand="0"/>
      </w:tblPr>
      <w:tblGrid>
        <w:gridCol w:w="4500"/>
        <w:gridCol w:w="6132"/>
      </w:tblGrid>
      <w:tr w:rsidR="00B021D7" w:rsidRPr="005424B3" w14:paraId="6006FB7A" w14:textId="77777777" w:rsidTr="00837273">
        <w:tc>
          <w:tcPr>
            <w:tcW w:w="4500" w:type="dxa"/>
            <w:shd w:val="clear" w:color="auto" w:fill="auto"/>
          </w:tcPr>
          <w:p w14:paraId="7C8A796A" w14:textId="347E5341" w:rsidR="00B021D7" w:rsidRPr="005424B3" w:rsidRDefault="00B021D7" w:rsidP="00F635EE">
            <w:pPr>
              <w:rPr>
                <w:lang w:val="pt-BR"/>
              </w:rPr>
            </w:pPr>
            <w:r w:rsidRPr="005424B3">
              <w:lastRenderedPageBreak/>
              <w:br w:type="page"/>
            </w:r>
            <w:r w:rsidRPr="005424B3">
              <w:rPr>
                <w:lang w:val="pt-BR"/>
              </w:rPr>
              <w:t xml:space="preserve">Giáo án số:  </w:t>
            </w:r>
            <w:r w:rsidR="008D5128">
              <w:rPr>
                <w:lang w:val="pt-BR"/>
              </w:rPr>
              <w:t>12</w:t>
            </w:r>
          </w:p>
        </w:tc>
        <w:tc>
          <w:tcPr>
            <w:tcW w:w="6132" w:type="dxa"/>
            <w:shd w:val="clear" w:color="auto" w:fill="auto"/>
          </w:tcPr>
          <w:p w14:paraId="6760C1FB" w14:textId="090D832E" w:rsidR="00B021D7" w:rsidRPr="005424B3" w:rsidRDefault="00B021D7" w:rsidP="00F635EE">
            <w:r w:rsidRPr="005424B3">
              <w:t xml:space="preserve">Thời gian thực hiện: </w:t>
            </w:r>
            <w:r w:rsidR="008B7B59">
              <w:t xml:space="preserve">2 </w:t>
            </w:r>
            <w:r w:rsidRPr="005424B3">
              <w:t>tiết</w:t>
            </w:r>
          </w:p>
          <w:p w14:paraId="17B3267C" w14:textId="77777777" w:rsidR="00837273" w:rsidRPr="005424B3" w:rsidRDefault="00B021D7" w:rsidP="00837273">
            <w:r w:rsidRPr="005424B3">
              <w:t xml:space="preserve">Tên chương: </w:t>
            </w:r>
            <w:r w:rsidR="00837273" w:rsidRPr="005424B3">
              <w:rPr>
                <w:b/>
                <w:bCs/>
              </w:rPr>
              <w:t xml:space="preserve">CHƯƠNG VIII : </w:t>
            </w:r>
            <w:r w:rsidR="00837273" w:rsidRPr="005424B3">
              <w:rPr>
                <w:b/>
                <w:lang w:val="pt-BR"/>
              </w:rPr>
              <w:t>NITƠ – PHOTPHO</w:t>
            </w:r>
            <w:r w:rsidR="00837273" w:rsidRPr="005424B3">
              <w:t xml:space="preserve"> </w:t>
            </w:r>
          </w:p>
          <w:p w14:paraId="1328345B" w14:textId="2C962917" w:rsidR="00B021D7" w:rsidRPr="005424B3" w:rsidRDefault="00B021D7" w:rsidP="00F635EE">
            <w:r w:rsidRPr="005424B3">
              <w:t xml:space="preserve">Thực hiện ngày                  tháng                 năm 20 </w:t>
            </w:r>
          </w:p>
          <w:p w14:paraId="086D313F" w14:textId="77777777" w:rsidR="00B021D7" w:rsidRPr="005424B3" w:rsidRDefault="00B021D7" w:rsidP="00F635EE">
            <w:r w:rsidRPr="005424B3">
              <w:t xml:space="preserve"> </w:t>
            </w:r>
          </w:p>
        </w:tc>
      </w:tr>
    </w:tbl>
    <w:p w14:paraId="06EA5D00" w14:textId="43A775C6" w:rsidR="00B021D7" w:rsidRPr="005424B3" w:rsidRDefault="00B021D7" w:rsidP="00B021D7">
      <w:pPr>
        <w:rPr>
          <w:lang w:val="it-IT"/>
        </w:rPr>
      </w:pPr>
      <w:r w:rsidRPr="005424B3">
        <w:rPr>
          <w:lang w:val="it-IT"/>
        </w:rPr>
        <w:t xml:space="preserve">Tên bài: </w:t>
      </w:r>
      <w:r w:rsidRPr="005424B3">
        <w:rPr>
          <w:lang w:val="it-IT"/>
        </w:rPr>
        <w:tab/>
      </w:r>
      <w:r w:rsidRPr="005424B3">
        <w:rPr>
          <w:lang w:val="it-IT"/>
        </w:rPr>
        <w:tab/>
      </w:r>
      <w:r w:rsidR="008D5128">
        <w:rPr>
          <w:b/>
          <w:i/>
        </w:rPr>
        <w:t>Bài 30</w:t>
      </w:r>
      <w:r w:rsidRPr="005424B3">
        <w:rPr>
          <w:b/>
          <w:i/>
        </w:rPr>
        <w:t xml:space="preserve">:  </w:t>
      </w:r>
      <w:r w:rsidR="00837273" w:rsidRPr="005424B3">
        <w:t xml:space="preserve">                        </w:t>
      </w:r>
      <w:r w:rsidR="00837273" w:rsidRPr="005424B3">
        <w:rPr>
          <w:b/>
        </w:rPr>
        <w:t>PHOTPHO</w:t>
      </w:r>
      <w:r w:rsidR="00837273" w:rsidRPr="005424B3">
        <w:t xml:space="preserve"> </w:t>
      </w:r>
      <w:r w:rsidR="00511F7D" w:rsidRPr="00511F7D">
        <w:rPr>
          <w:b/>
        </w:rPr>
        <w:t>VÀ HỢP CHÂT</w:t>
      </w:r>
      <w:r w:rsidR="00511F7D" w:rsidRPr="005424B3">
        <w:t xml:space="preserve">   </w:t>
      </w:r>
    </w:p>
    <w:p w14:paraId="67FE8F21" w14:textId="77777777" w:rsidR="00B021D7" w:rsidRPr="005424B3" w:rsidRDefault="00B021D7" w:rsidP="00B021D7">
      <w:pPr>
        <w:rPr>
          <w:b/>
          <w:u w:val="single"/>
          <w:lang w:val="it-IT"/>
        </w:rPr>
      </w:pPr>
      <w:r w:rsidRPr="005424B3">
        <w:rPr>
          <w:b/>
          <w:u w:val="single"/>
          <w:lang w:val="it-IT"/>
        </w:rPr>
        <w:t xml:space="preserve">Mục tiêu của bài: </w:t>
      </w:r>
    </w:p>
    <w:p w14:paraId="2BC5E5CB" w14:textId="77777777" w:rsidR="00B021D7" w:rsidRPr="005424B3" w:rsidRDefault="00B021D7" w:rsidP="00B021D7">
      <w:pPr>
        <w:rPr>
          <w:b/>
          <w:lang w:val="it-IT"/>
        </w:rPr>
      </w:pPr>
      <w:r w:rsidRPr="005424B3">
        <w:rPr>
          <w:lang w:val="it-IT"/>
        </w:rPr>
        <w:t xml:space="preserve">Sau khi học xong bài này người học có khả năng: </w:t>
      </w:r>
    </w:p>
    <w:p w14:paraId="70CE0275" w14:textId="77777777" w:rsidR="00837273" w:rsidRPr="005424B3" w:rsidRDefault="00837273" w:rsidP="00837273">
      <w:pPr>
        <w:spacing w:before="20"/>
        <w:rPr>
          <w:b/>
        </w:rPr>
      </w:pPr>
      <w:r w:rsidRPr="005424B3">
        <w:rPr>
          <w:b/>
        </w:rPr>
        <w:t xml:space="preserve">1. </w:t>
      </w:r>
      <w:r w:rsidRPr="005424B3">
        <w:rPr>
          <w:b/>
          <w:u w:val="single"/>
        </w:rPr>
        <w:t>Kiến thức</w:t>
      </w:r>
      <w:r w:rsidRPr="005424B3">
        <w:rPr>
          <w:b/>
        </w:rPr>
        <w:t>:</w:t>
      </w:r>
    </w:p>
    <w:p w14:paraId="21A0CE6C" w14:textId="77777777" w:rsidR="00837273" w:rsidRPr="005424B3" w:rsidRDefault="00837273" w:rsidP="00837273">
      <w:pPr>
        <w:spacing w:before="20"/>
        <w:ind w:firstLine="420"/>
        <w:jc w:val="both"/>
      </w:pPr>
      <w:r w:rsidRPr="005424B3">
        <w:t>- Vị trí trong bảng tuần hoàn , cấu hình electron nguyên tử của nguyên tố photpho.</w:t>
      </w:r>
    </w:p>
    <w:p w14:paraId="311BBF61" w14:textId="77777777" w:rsidR="00837273" w:rsidRPr="005424B3" w:rsidRDefault="00837273" w:rsidP="00837273">
      <w:pPr>
        <w:spacing w:before="20"/>
        <w:ind w:firstLine="420"/>
        <w:jc w:val="both"/>
      </w:pPr>
      <w:r w:rsidRPr="005424B3">
        <w:t>- Các dạng thù hình, tính chất vật lí (trạng thái, màu sắc, khối lượng riêng, tính tan, độc tính), ứng dụng, trạng thái tự nhiên và điều chế photpho trong công nghiệp .</w:t>
      </w:r>
    </w:p>
    <w:p w14:paraId="103BC20B" w14:textId="39E21E81" w:rsidR="00837273" w:rsidRPr="005424B3" w:rsidRDefault="00837273" w:rsidP="00837273">
      <w:pPr>
        <w:spacing w:before="20"/>
        <w:ind w:firstLine="420"/>
        <w:jc w:val="both"/>
      </w:pPr>
      <w:r w:rsidRPr="005424B3">
        <w:t>- Tính chất hoá học cơ bản.</w:t>
      </w:r>
    </w:p>
    <w:p w14:paraId="5F8FE933" w14:textId="77777777" w:rsidR="00837273" w:rsidRPr="005424B3" w:rsidRDefault="00837273" w:rsidP="00837273">
      <w:pPr>
        <w:rPr>
          <w:b/>
        </w:rPr>
      </w:pPr>
      <w:r w:rsidRPr="005424B3">
        <w:rPr>
          <w:b/>
        </w:rPr>
        <w:t>2.</w:t>
      </w:r>
      <w:r w:rsidRPr="005424B3">
        <w:rPr>
          <w:b/>
          <w:u w:val="single"/>
        </w:rPr>
        <w:t>Kĩ năng</w:t>
      </w:r>
      <w:r w:rsidRPr="005424B3">
        <w:rPr>
          <w:b/>
        </w:rPr>
        <w:t xml:space="preserve">: </w:t>
      </w:r>
    </w:p>
    <w:p w14:paraId="2EF23520" w14:textId="028B66D0" w:rsidR="00837273" w:rsidRPr="005424B3" w:rsidRDefault="00837273" w:rsidP="00837273">
      <w:pPr>
        <w:ind w:firstLine="420"/>
        <w:jc w:val="both"/>
      </w:pPr>
      <w:r w:rsidRPr="005424B3">
        <w:t>- Dự đoán, kiểm tra bằng thí nghiệm và kết luận về tính chất</w:t>
      </w:r>
    </w:p>
    <w:p w14:paraId="1CECE02C" w14:textId="14D6B087" w:rsidR="00837273" w:rsidRPr="005424B3" w:rsidRDefault="00837273" w:rsidP="00837273">
      <w:pPr>
        <w:ind w:firstLine="420"/>
        <w:jc w:val="both"/>
      </w:pPr>
      <w:r w:rsidRPr="005424B3">
        <w:t>- Quan sát thí nghiệm, hình ảnh .., rút ra được nhận xét về tính chất</w:t>
      </w:r>
    </w:p>
    <w:p w14:paraId="4660BFC4" w14:textId="77777777" w:rsidR="00837273" w:rsidRPr="005424B3" w:rsidRDefault="00837273" w:rsidP="00837273">
      <w:pPr>
        <w:spacing w:before="20"/>
        <w:ind w:firstLine="420"/>
        <w:jc w:val="both"/>
      </w:pPr>
      <w:r w:rsidRPr="005424B3">
        <w:t>- Viết được PTHH minh hoạ.</w:t>
      </w:r>
    </w:p>
    <w:p w14:paraId="6DE562E4" w14:textId="77777777" w:rsidR="00837273" w:rsidRPr="005424B3" w:rsidRDefault="00837273" w:rsidP="00837273">
      <w:r w:rsidRPr="005424B3">
        <w:rPr>
          <w:b/>
        </w:rPr>
        <w:t>3.</w:t>
      </w:r>
      <w:r w:rsidRPr="005424B3">
        <w:rPr>
          <w:b/>
          <w:u w:val="single"/>
        </w:rPr>
        <w:t>Thái độ</w:t>
      </w:r>
      <w:r w:rsidRPr="005424B3">
        <w:rPr>
          <w:b/>
        </w:rPr>
        <w:t xml:space="preserve">: </w:t>
      </w:r>
      <w:r w:rsidRPr="005424B3">
        <w:t>Giải thích được một số hiện tượng trong tự nhiên</w:t>
      </w:r>
    </w:p>
    <w:p w14:paraId="07C1DDA8" w14:textId="77777777" w:rsidR="00B021D7" w:rsidRPr="005424B3" w:rsidRDefault="00B021D7" w:rsidP="00B021D7">
      <w:pPr>
        <w:rPr>
          <w:b/>
          <w:lang w:val="it-IT"/>
        </w:rPr>
      </w:pPr>
      <w:r w:rsidRPr="005424B3">
        <w:rPr>
          <w:b/>
          <w:lang w:val="it-IT"/>
        </w:rPr>
        <w:t>Đồ dùng và phương tiện dạy học:</w:t>
      </w:r>
    </w:p>
    <w:p w14:paraId="3361369F" w14:textId="77777777" w:rsidR="00B021D7" w:rsidRPr="005424B3" w:rsidRDefault="00B021D7" w:rsidP="00B021D7">
      <w:pPr>
        <w:rPr>
          <w:lang w:val="it-IT"/>
        </w:rPr>
      </w:pPr>
      <w:r w:rsidRPr="005424B3">
        <w:rPr>
          <w:lang w:val="it-IT"/>
        </w:rPr>
        <w:t>Máy chiếu, màn ảnh, máy tính, bảng, phấn.</w:t>
      </w:r>
    </w:p>
    <w:p w14:paraId="33793B44" w14:textId="77777777" w:rsidR="00B021D7" w:rsidRPr="005424B3" w:rsidRDefault="00B021D7" w:rsidP="00B021D7">
      <w:pPr>
        <w:rPr>
          <w:lang w:val="it-IT"/>
        </w:rPr>
      </w:pPr>
      <w:r w:rsidRPr="005424B3">
        <w:rPr>
          <w:b/>
          <w:lang w:val="it-IT"/>
        </w:rPr>
        <w:t xml:space="preserve">I. Ổn định lớp học:                                                 </w:t>
      </w:r>
      <w:r w:rsidRPr="005424B3">
        <w:rPr>
          <w:lang w:val="it-IT"/>
        </w:rPr>
        <w:t>Thời gian:  05 phút.</w:t>
      </w:r>
    </w:p>
    <w:p w14:paraId="4CE380CF" w14:textId="77777777" w:rsidR="00B021D7" w:rsidRPr="005424B3" w:rsidRDefault="00B021D7" w:rsidP="00B021D7">
      <w:pPr>
        <w:rPr>
          <w:lang w:val="it-IT"/>
        </w:rPr>
      </w:pPr>
      <w:r w:rsidRPr="005424B3">
        <w:rPr>
          <w:lang w:val="it-IT"/>
        </w:rPr>
        <w:t>Số học sinh vắng:…………Tên:……………………………………………………..................................</w:t>
      </w:r>
    </w:p>
    <w:p w14:paraId="4ED16E9F" w14:textId="77777777" w:rsidR="00B021D7" w:rsidRPr="005424B3" w:rsidRDefault="00B021D7" w:rsidP="00B021D7">
      <w:pPr>
        <w:rPr>
          <w:lang w:val="it-IT"/>
        </w:rPr>
      </w:pPr>
      <w:r w:rsidRPr="005424B3">
        <w:rPr>
          <w:lang w:val="it-IT"/>
        </w:rPr>
        <w:t>......................................................................................................................................................................</w:t>
      </w:r>
    </w:p>
    <w:p w14:paraId="538DB967" w14:textId="77777777" w:rsidR="00B021D7" w:rsidRPr="005424B3" w:rsidRDefault="00B021D7" w:rsidP="00B021D7">
      <w:pPr>
        <w:rPr>
          <w:b/>
          <w:lang w:val="sv-SE"/>
        </w:rPr>
      </w:pPr>
      <w:r w:rsidRPr="005424B3">
        <w:rPr>
          <w:b/>
          <w:lang w:val="sv-SE"/>
        </w:rPr>
        <w:t>II. Thực hiện bài học:</w:t>
      </w:r>
    </w:p>
    <w:p w14:paraId="7F0E96FB" w14:textId="77777777" w:rsidR="00B021D7" w:rsidRPr="005424B3" w:rsidRDefault="00B021D7" w:rsidP="00B021D7">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B021D7" w:rsidRPr="005424B3" w14:paraId="7776D8FD" w14:textId="77777777" w:rsidTr="00F635EE">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C310F8" w14:textId="77777777" w:rsidR="00B021D7" w:rsidRPr="005424B3" w:rsidRDefault="00B021D7" w:rsidP="00F635EE">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6EE89C" w14:textId="77777777" w:rsidR="00B021D7" w:rsidRPr="005424B3" w:rsidRDefault="00B021D7" w:rsidP="00F635EE">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EA5E1" w14:textId="77777777" w:rsidR="00B021D7" w:rsidRPr="005424B3" w:rsidRDefault="00B021D7" w:rsidP="00F635EE">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8E704B" w14:textId="77777777" w:rsidR="00B021D7" w:rsidRPr="005424B3" w:rsidRDefault="00B021D7" w:rsidP="00F635EE">
            <w:pPr>
              <w:jc w:val="center"/>
              <w:rPr>
                <w:lang w:val="de-DE"/>
              </w:rPr>
            </w:pPr>
            <w:r w:rsidRPr="005424B3">
              <w:rPr>
                <w:lang w:val="de-DE"/>
              </w:rPr>
              <w:t>Thời gian</w:t>
            </w:r>
          </w:p>
        </w:tc>
      </w:tr>
      <w:tr w:rsidR="00B021D7" w:rsidRPr="005424B3" w14:paraId="3D9C95AE" w14:textId="77777777" w:rsidTr="00F635EE">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6F69C2" w14:textId="77777777" w:rsidR="00B021D7" w:rsidRPr="005424B3" w:rsidRDefault="00B021D7" w:rsidP="00F635EE">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38F717" w14:textId="77777777" w:rsidR="00B021D7" w:rsidRPr="005424B3" w:rsidRDefault="00B021D7" w:rsidP="00F635EE">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2A6C0F5D"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0E962CBE"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3F3337" w14:textId="77777777" w:rsidR="00B021D7" w:rsidRPr="005424B3" w:rsidRDefault="00B021D7" w:rsidP="00F635EE">
            <w:pPr>
              <w:jc w:val="center"/>
              <w:rPr>
                <w:lang w:val="de-DE"/>
              </w:rPr>
            </w:pPr>
          </w:p>
        </w:tc>
      </w:tr>
      <w:tr w:rsidR="00B021D7" w:rsidRPr="005424B3" w14:paraId="7E6D7D78"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3B26FFBD" w14:textId="77777777" w:rsidR="00B021D7" w:rsidRPr="005424B3" w:rsidRDefault="00B021D7" w:rsidP="00F635EE">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22DD318" w14:textId="77777777" w:rsidR="00B021D7" w:rsidRPr="005424B3" w:rsidRDefault="00B021D7" w:rsidP="00F635EE">
            <w:pPr>
              <w:rPr>
                <w:lang w:val="de-DE"/>
              </w:rPr>
            </w:pPr>
            <w:r w:rsidRPr="005424B3">
              <w:rPr>
                <w:b/>
                <w:bCs/>
                <w:u w:val="single"/>
                <w:lang w:val="de-DE"/>
              </w:rPr>
              <w:t>Dẫn nhập</w:t>
            </w:r>
          </w:p>
          <w:p w14:paraId="13082CF8" w14:textId="51BC46DE" w:rsidR="00B021D7" w:rsidRPr="005424B3" w:rsidRDefault="00837273" w:rsidP="00F635EE">
            <w:pPr>
              <w:jc w:val="both"/>
              <w:rPr>
                <w:lang w:val="de-DE"/>
              </w:rPr>
            </w:pPr>
            <w:r w:rsidRPr="005424B3">
              <w:rPr>
                <w:lang w:val="de-DE"/>
              </w:rPr>
              <w:t>Phốt pho trong cuộc sống</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45F97E9" w14:textId="51ABDAAF" w:rsidR="00B021D7" w:rsidRPr="005424B3" w:rsidRDefault="00B021D7" w:rsidP="00837273">
            <w:r w:rsidRPr="005424B3">
              <w:rPr>
                <w:lang w:val="de-DE"/>
              </w:rPr>
              <w:t>- GV trình bày.</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8D9713A" w14:textId="39B9A743" w:rsidR="00B021D7" w:rsidRPr="005424B3" w:rsidRDefault="00B021D7" w:rsidP="00F635EE">
            <w:pPr>
              <w:rPr>
                <w:lang w:val="de-DE"/>
              </w:rPr>
            </w:pPr>
            <w:r w:rsidRPr="005424B3">
              <w:rPr>
                <w:lang w:val="de-DE"/>
              </w:rPr>
              <w:t xml:space="preserve">- </w:t>
            </w:r>
            <w:r w:rsidRPr="005424B3">
              <w:rPr>
                <w:lang w:val="nb-NO"/>
              </w:rPr>
              <w:t>HS theo dõi, ghi bài và t</w:t>
            </w:r>
            <w:r w:rsidRPr="005424B3">
              <w:rPr>
                <w:lang w:val="de-DE"/>
              </w:rPr>
              <w:t xml:space="preserve">rả lời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8D9754C" w14:textId="77777777" w:rsidR="00B021D7" w:rsidRPr="005424B3" w:rsidRDefault="00B021D7" w:rsidP="00F635EE">
            <w:pPr>
              <w:rPr>
                <w:lang w:val="de-DE"/>
              </w:rPr>
            </w:pPr>
          </w:p>
          <w:p w14:paraId="5E97BE54" w14:textId="6D4CC3C5" w:rsidR="00B021D7" w:rsidRPr="005424B3" w:rsidRDefault="008D5128" w:rsidP="00F635EE">
            <w:pPr>
              <w:jc w:val="center"/>
              <w:rPr>
                <w:lang w:val="de-DE"/>
              </w:rPr>
            </w:pPr>
            <w:r>
              <w:rPr>
                <w:lang w:val="pt-BR"/>
              </w:rPr>
              <w:t xml:space="preserve">5 </w:t>
            </w:r>
            <w:r w:rsidR="00B021D7" w:rsidRPr="005424B3">
              <w:rPr>
                <w:lang w:val="pt-BR"/>
              </w:rPr>
              <w:t>phút</w:t>
            </w:r>
            <w:r w:rsidR="00B021D7" w:rsidRPr="005424B3">
              <w:rPr>
                <w:lang w:val="de-DE"/>
              </w:rPr>
              <w:t xml:space="preserve"> </w:t>
            </w:r>
          </w:p>
        </w:tc>
      </w:tr>
      <w:tr w:rsidR="00B021D7" w:rsidRPr="005424B3" w14:paraId="1EA0B533" w14:textId="77777777" w:rsidTr="00F635EE">
        <w:trPr>
          <w:trHeight w:val="1323"/>
        </w:trPr>
        <w:tc>
          <w:tcPr>
            <w:tcW w:w="540" w:type="dxa"/>
            <w:tcBorders>
              <w:top w:val="single" w:sz="4" w:space="0" w:color="auto"/>
              <w:left w:val="single" w:sz="4" w:space="0" w:color="auto"/>
              <w:right w:val="single" w:sz="4" w:space="0" w:color="auto"/>
            </w:tcBorders>
            <w:shd w:val="clear" w:color="auto" w:fill="auto"/>
          </w:tcPr>
          <w:p w14:paraId="49736672" w14:textId="77777777" w:rsidR="00B021D7" w:rsidRPr="005424B3" w:rsidRDefault="00B021D7" w:rsidP="00F635EE">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B2DF502" w14:textId="77777777" w:rsidR="00B021D7" w:rsidRPr="005424B3" w:rsidRDefault="00B021D7" w:rsidP="00F635EE">
            <w:pPr>
              <w:rPr>
                <w:b/>
                <w:bCs/>
                <w:u w:val="single"/>
                <w:lang w:val="nb-NO"/>
              </w:rPr>
            </w:pPr>
            <w:r w:rsidRPr="005424B3">
              <w:rPr>
                <w:b/>
                <w:bCs/>
                <w:u w:val="single"/>
                <w:lang w:val="nb-NO"/>
              </w:rPr>
              <w:t>Giảng bài mới</w:t>
            </w:r>
          </w:p>
          <w:p w14:paraId="3095048F" w14:textId="77777777" w:rsidR="00837273" w:rsidRPr="005424B3" w:rsidRDefault="00837273" w:rsidP="00837273">
            <w:pPr>
              <w:tabs>
                <w:tab w:val="left" w:pos="9360"/>
              </w:tabs>
              <w:jc w:val="both"/>
              <w:rPr>
                <w:b/>
                <w:bCs/>
                <w:u w:val="single"/>
              </w:rPr>
            </w:pPr>
            <w:r w:rsidRPr="005424B3">
              <w:rPr>
                <w:b/>
                <w:bCs/>
              </w:rPr>
              <w:t xml:space="preserve">I. </w:t>
            </w:r>
            <w:r w:rsidRPr="005424B3">
              <w:rPr>
                <w:b/>
                <w:bCs/>
                <w:u w:val="single"/>
              </w:rPr>
              <w:t>Vị trí và cấu hình electron nguyên tử</w:t>
            </w:r>
            <w:r w:rsidRPr="005424B3">
              <w:rPr>
                <w:b/>
                <w:bCs/>
              </w:rPr>
              <w:t>:</w:t>
            </w:r>
          </w:p>
          <w:p w14:paraId="5FDCBBB6" w14:textId="77777777" w:rsidR="00837273" w:rsidRPr="005424B3" w:rsidRDefault="00837273" w:rsidP="00837273">
            <w:pPr>
              <w:tabs>
                <w:tab w:val="left" w:pos="9360"/>
              </w:tabs>
              <w:jc w:val="both"/>
              <w:rPr>
                <w:lang w:val="pt-BR"/>
              </w:rPr>
            </w:pPr>
            <w:r w:rsidRPr="005424B3">
              <w:rPr>
                <w:lang w:val="pt-BR"/>
              </w:rPr>
              <w:t>- Cấu hình e: 1s</w:t>
            </w:r>
            <w:r w:rsidRPr="005424B3">
              <w:rPr>
                <w:vertAlign w:val="superscript"/>
                <w:lang w:val="pt-BR"/>
              </w:rPr>
              <w:t>2</w:t>
            </w:r>
            <w:r w:rsidRPr="005424B3">
              <w:rPr>
                <w:lang w:val="pt-BR"/>
              </w:rPr>
              <w:t xml:space="preserve"> 2s</w:t>
            </w:r>
            <w:r w:rsidRPr="005424B3">
              <w:rPr>
                <w:vertAlign w:val="superscript"/>
                <w:lang w:val="pt-BR"/>
              </w:rPr>
              <w:t>2</w:t>
            </w:r>
            <w:r w:rsidRPr="005424B3">
              <w:rPr>
                <w:lang w:val="pt-BR"/>
              </w:rPr>
              <w:t xml:space="preserve"> 2p</w:t>
            </w:r>
            <w:r w:rsidRPr="005424B3">
              <w:rPr>
                <w:vertAlign w:val="superscript"/>
                <w:lang w:val="pt-BR"/>
              </w:rPr>
              <w:t>6</w:t>
            </w:r>
            <w:r w:rsidRPr="005424B3">
              <w:rPr>
                <w:lang w:val="pt-BR"/>
              </w:rPr>
              <w:t xml:space="preserve"> 3s</w:t>
            </w:r>
            <w:r w:rsidRPr="005424B3">
              <w:rPr>
                <w:vertAlign w:val="superscript"/>
                <w:lang w:val="pt-BR"/>
              </w:rPr>
              <w:t>2</w:t>
            </w:r>
            <w:r w:rsidRPr="005424B3">
              <w:rPr>
                <w:lang w:val="pt-BR"/>
              </w:rPr>
              <w:t xml:space="preserve"> 3p</w:t>
            </w:r>
            <w:r w:rsidRPr="005424B3">
              <w:rPr>
                <w:vertAlign w:val="superscript"/>
                <w:lang w:val="pt-BR"/>
              </w:rPr>
              <w:t>3</w:t>
            </w:r>
            <w:r w:rsidRPr="005424B3">
              <w:rPr>
                <w:lang w:val="pt-BR"/>
              </w:rPr>
              <w:t>.</w:t>
            </w:r>
          </w:p>
          <w:p w14:paraId="6DD2BEE4" w14:textId="77777777" w:rsidR="00837273" w:rsidRPr="005424B3" w:rsidRDefault="00837273" w:rsidP="00837273">
            <w:pPr>
              <w:tabs>
                <w:tab w:val="left" w:pos="9360"/>
              </w:tabs>
              <w:jc w:val="both"/>
              <w:rPr>
                <w:b/>
                <w:bCs/>
                <w:lang w:val="pt-BR"/>
              </w:rPr>
            </w:pPr>
            <w:r w:rsidRPr="005424B3">
              <w:rPr>
                <w:b/>
                <w:bCs/>
                <w:u w:val="single"/>
                <w:lang w:val="pt-BR"/>
              </w:rPr>
              <w:t>II/ Tính chất vật lí</w:t>
            </w:r>
            <w:r w:rsidRPr="005424B3">
              <w:rPr>
                <w:b/>
                <w:bCs/>
                <w:lang w:val="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7"/>
              <w:gridCol w:w="2880"/>
              <w:gridCol w:w="2760"/>
            </w:tblGrid>
            <w:tr w:rsidR="00837273" w:rsidRPr="005424B3" w14:paraId="79CA8D0C" w14:textId="77777777" w:rsidTr="00B679BB">
              <w:tc>
                <w:tcPr>
                  <w:tcW w:w="1567" w:type="dxa"/>
                  <w:tcBorders>
                    <w:top w:val="nil"/>
                    <w:left w:val="nil"/>
                  </w:tcBorders>
                </w:tcPr>
                <w:p w14:paraId="48F21DEC" w14:textId="77777777" w:rsidR="00837273" w:rsidRPr="005424B3" w:rsidRDefault="00837273" w:rsidP="00B679BB">
                  <w:pPr>
                    <w:tabs>
                      <w:tab w:val="left" w:pos="9360"/>
                    </w:tabs>
                    <w:jc w:val="both"/>
                    <w:rPr>
                      <w:vertAlign w:val="subscript"/>
                      <w:lang w:val="pt-BR"/>
                    </w:rPr>
                  </w:pPr>
                </w:p>
              </w:tc>
              <w:tc>
                <w:tcPr>
                  <w:tcW w:w="2880" w:type="dxa"/>
                </w:tcPr>
                <w:p w14:paraId="0B72D28F" w14:textId="77777777" w:rsidR="00837273" w:rsidRPr="005424B3" w:rsidRDefault="00837273" w:rsidP="00B679BB">
                  <w:pPr>
                    <w:tabs>
                      <w:tab w:val="left" w:pos="9360"/>
                    </w:tabs>
                    <w:jc w:val="both"/>
                  </w:pPr>
                  <w:r w:rsidRPr="005424B3">
                    <w:t>P trắng</w:t>
                  </w:r>
                </w:p>
              </w:tc>
              <w:tc>
                <w:tcPr>
                  <w:tcW w:w="2760" w:type="dxa"/>
                </w:tcPr>
                <w:p w14:paraId="4F047A09" w14:textId="77777777" w:rsidR="00837273" w:rsidRPr="005424B3" w:rsidRDefault="00837273" w:rsidP="00B679BB">
                  <w:pPr>
                    <w:tabs>
                      <w:tab w:val="left" w:pos="9360"/>
                    </w:tabs>
                    <w:jc w:val="both"/>
                  </w:pPr>
                  <w:r w:rsidRPr="005424B3">
                    <w:t>P đỏ</w:t>
                  </w:r>
                </w:p>
              </w:tc>
            </w:tr>
            <w:tr w:rsidR="00837273" w:rsidRPr="005424B3" w14:paraId="1A526BAC" w14:textId="77777777" w:rsidTr="00B679BB">
              <w:tc>
                <w:tcPr>
                  <w:tcW w:w="1567" w:type="dxa"/>
                </w:tcPr>
                <w:p w14:paraId="6A920722" w14:textId="77777777" w:rsidR="00837273" w:rsidRPr="005424B3" w:rsidRDefault="00837273" w:rsidP="00B679BB">
                  <w:pPr>
                    <w:tabs>
                      <w:tab w:val="left" w:pos="9360"/>
                    </w:tabs>
                  </w:pPr>
                  <w:r w:rsidRPr="005424B3">
                    <w:t>Trạng thái - Màu sắc</w:t>
                  </w:r>
                </w:p>
              </w:tc>
              <w:tc>
                <w:tcPr>
                  <w:tcW w:w="2880" w:type="dxa"/>
                </w:tcPr>
                <w:p w14:paraId="7F289444" w14:textId="77777777" w:rsidR="00837273" w:rsidRPr="005424B3" w:rsidRDefault="00837273" w:rsidP="00B679BB">
                  <w:pPr>
                    <w:tabs>
                      <w:tab w:val="left" w:pos="9360"/>
                    </w:tabs>
                  </w:pPr>
                  <w:r w:rsidRPr="005424B3">
                    <w:t>Chất rắn, trong suốt, màu trắng hoặc hơi vàng</w:t>
                  </w:r>
                </w:p>
              </w:tc>
              <w:tc>
                <w:tcPr>
                  <w:tcW w:w="2760" w:type="dxa"/>
                </w:tcPr>
                <w:p w14:paraId="52CCEAA4" w14:textId="77777777" w:rsidR="00837273" w:rsidRPr="005424B3" w:rsidRDefault="00837273" w:rsidP="00B679BB">
                  <w:pPr>
                    <w:tabs>
                      <w:tab w:val="left" w:pos="9360"/>
                    </w:tabs>
                  </w:pPr>
                  <w:r w:rsidRPr="005424B3">
                    <w:t>Chất bột, màu đỏ</w:t>
                  </w:r>
                </w:p>
              </w:tc>
            </w:tr>
            <w:tr w:rsidR="00837273" w:rsidRPr="005424B3" w14:paraId="27EB419B" w14:textId="77777777" w:rsidTr="00B679BB">
              <w:tc>
                <w:tcPr>
                  <w:tcW w:w="1567" w:type="dxa"/>
                </w:tcPr>
                <w:p w14:paraId="66F97402" w14:textId="77777777" w:rsidR="00837273" w:rsidRPr="005424B3" w:rsidRDefault="00837273" w:rsidP="00B679BB">
                  <w:pPr>
                    <w:tabs>
                      <w:tab w:val="left" w:pos="9360"/>
                    </w:tabs>
                  </w:pPr>
                  <w:r w:rsidRPr="005424B3">
                    <w:t>Tính tan</w:t>
                  </w:r>
                </w:p>
              </w:tc>
              <w:tc>
                <w:tcPr>
                  <w:tcW w:w="2880" w:type="dxa"/>
                </w:tcPr>
                <w:p w14:paraId="0AE4585B" w14:textId="77777777" w:rsidR="00837273" w:rsidRPr="005424B3" w:rsidRDefault="00837273" w:rsidP="00B679BB">
                  <w:pPr>
                    <w:tabs>
                      <w:tab w:val="left" w:pos="9360"/>
                    </w:tabs>
                  </w:pPr>
                  <w:r w:rsidRPr="005424B3">
                    <w:t>Không tan trong nước</w:t>
                  </w:r>
                </w:p>
              </w:tc>
              <w:tc>
                <w:tcPr>
                  <w:tcW w:w="2760" w:type="dxa"/>
                </w:tcPr>
                <w:p w14:paraId="751E568C" w14:textId="77777777" w:rsidR="00837273" w:rsidRPr="005424B3" w:rsidRDefault="00837273" w:rsidP="00B679BB">
                  <w:pPr>
                    <w:tabs>
                      <w:tab w:val="left" w:pos="9360"/>
                    </w:tabs>
                  </w:pPr>
                  <w:r w:rsidRPr="005424B3">
                    <w:t>Không tan trong các dung môi thường</w:t>
                  </w:r>
                </w:p>
              </w:tc>
            </w:tr>
            <w:tr w:rsidR="00837273" w:rsidRPr="005424B3" w14:paraId="2D122B86" w14:textId="77777777" w:rsidTr="00B679BB">
              <w:tc>
                <w:tcPr>
                  <w:tcW w:w="1567" w:type="dxa"/>
                </w:tcPr>
                <w:p w14:paraId="07409DD2" w14:textId="77777777" w:rsidR="00837273" w:rsidRPr="005424B3" w:rsidRDefault="00837273" w:rsidP="00B679BB">
                  <w:pPr>
                    <w:tabs>
                      <w:tab w:val="left" w:pos="9360"/>
                    </w:tabs>
                  </w:pPr>
                  <w:r w:rsidRPr="005424B3">
                    <w:t>Tính độc- Tính bền</w:t>
                  </w:r>
                </w:p>
              </w:tc>
              <w:tc>
                <w:tcPr>
                  <w:tcW w:w="2880" w:type="dxa"/>
                </w:tcPr>
                <w:p w14:paraId="54F331D7" w14:textId="77777777" w:rsidR="00837273" w:rsidRPr="005424B3" w:rsidRDefault="00837273" w:rsidP="00B679BB">
                  <w:pPr>
                    <w:tabs>
                      <w:tab w:val="left" w:pos="9360"/>
                    </w:tabs>
                  </w:pPr>
                  <w:r w:rsidRPr="005424B3">
                    <w:t>Rất độc, gây bỏng nặng khi rơi vào da- Không bền, dễ bốc cháy trong không khí</w:t>
                  </w:r>
                </w:p>
              </w:tc>
              <w:tc>
                <w:tcPr>
                  <w:tcW w:w="2760" w:type="dxa"/>
                </w:tcPr>
                <w:p w14:paraId="10CBF9EC" w14:textId="77777777" w:rsidR="00837273" w:rsidRPr="005424B3" w:rsidRDefault="00837273" w:rsidP="00B679BB">
                  <w:pPr>
                    <w:tabs>
                      <w:tab w:val="left" w:pos="9360"/>
                    </w:tabs>
                  </w:pPr>
                  <w:r w:rsidRPr="005424B3">
                    <w:t>Không độc</w:t>
                  </w:r>
                </w:p>
                <w:p w14:paraId="7C3F8D06" w14:textId="77777777" w:rsidR="00837273" w:rsidRPr="005424B3" w:rsidRDefault="00837273" w:rsidP="00B679BB">
                  <w:pPr>
                    <w:tabs>
                      <w:tab w:val="left" w:pos="9360"/>
                    </w:tabs>
                  </w:pPr>
                  <w:r w:rsidRPr="005424B3">
                    <w:t>Bền ở điều kiện thường</w:t>
                  </w:r>
                </w:p>
              </w:tc>
            </w:tr>
            <w:tr w:rsidR="00837273" w:rsidRPr="005424B3" w14:paraId="3914F5B0" w14:textId="77777777" w:rsidTr="00B679BB">
              <w:tc>
                <w:tcPr>
                  <w:tcW w:w="1567" w:type="dxa"/>
                </w:tcPr>
                <w:p w14:paraId="2D1C6F66" w14:textId="77777777" w:rsidR="00837273" w:rsidRPr="005424B3" w:rsidRDefault="00837273" w:rsidP="00B679BB">
                  <w:pPr>
                    <w:tabs>
                      <w:tab w:val="left" w:pos="9360"/>
                    </w:tabs>
                  </w:pPr>
                  <w:r w:rsidRPr="005424B3">
                    <w:t>Tính phát quang</w:t>
                  </w:r>
                </w:p>
              </w:tc>
              <w:tc>
                <w:tcPr>
                  <w:tcW w:w="2880" w:type="dxa"/>
                </w:tcPr>
                <w:p w14:paraId="36EA6CFA" w14:textId="77777777" w:rsidR="00837273" w:rsidRPr="005424B3" w:rsidRDefault="00837273" w:rsidP="00B679BB">
                  <w:pPr>
                    <w:tabs>
                      <w:tab w:val="left" w:pos="9360"/>
                    </w:tabs>
                  </w:pPr>
                  <w:r w:rsidRPr="005424B3">
                    <w:t>Phát quang màu lục nhạt trong bóng tối</w:t>
                  </w:r>
                </w:p>
              </w:tc>
              <w:tc>
                <w:tcPr>
                  <w:tcW w:w="2760" w:type="dxa"/>
                </w:tcPr>
                <w:p w14:paraId="5A639340" w14:textId="77777777" w:rsidR="00837273" w:rsidRPr="005424B3" w:rsidRDefault="00837273" w:rsidP="00B679BB">
                  <w:pPr>
                    <w:tabs>
                      <w:tab w:val="left" w:pos="9360"/>
                    </w:tabs>
                  </w:pPr>
                  <w:r w:rsidRPr="005424B3">
                    <w:t>Không phát quang trong bóng tối</w:t>
                  </w:r>
                </w:p>
              </w:tc>
            </w:tr>
          </w:tbl>
          <w:p w14:paraId="70C42257" w14:textId="77777777" w:rsidR="00837273" w:rsidRPr="005424B3" w:rsidRDefault="00837273" w:rsidP="00837273">
            <w:pPr>
              <w:tabs>
                <w:tab w:val="left" w:pos="9360"/>
              </w:tabs>
              <w:jc w:val="both"/>
            </w:pPr>
            <w:r w:rsidRPr="005424B3">
              <w:rPr>
                <w:b/>
                <w:bCs/>
              </w:rPr>
              <w:t xml:space="preserve">III. </w:t>
            </w:r>
            <w:r w:rsidRPr="005424B3">
              <w:rPr>
                <w:b/>
                <w:bCs/>
                <w:u w:val="single"/>
              </w:rPr>
              <w:t>Tính chất hoá học</w:t>
            </w:r>
            <w:r w:rsidRPr="005424B3">
              <w:rPr>
                <w:b/>
                <w:bCs/>
              </w:rPr>
              <w:t>:</w:t>
            </w:r>
            <w:r w:rsidRPr="005424B3">
              <w:t xml:space="preserve"> Trong các hợp chất, P có SOXH -3,+3,+5 </w:t>
            </w:r>
            <w:r w:rsidRPr="005424B3">
              <w:sym w:font="Wingdings" w:char="F0E0"/>
            </w:r>
            <w:r w:rsidRPr="005424B3">
              <w:t xml:space="preserve"> P vừa có tính OXH vừa có tính khử.</w:t>
            </w:r>
          </w:p>
          <w:p w14:paraId="2F666682" w14:textId="3F2DE7E7" w:rsidR="00837273" w:rsidRPr="005424B3" w:rsidRDefault="00837273" w:rsidP="00837273">
            <w:pPr>
              <w:tabs>
                <w:tab w:val="left" w:pos="2880"/>
                <w:tab w:val="left" w:pos="9360"/>
              </w:tabs>
              <w:jc w:val="both"/>
            </w:pPr>
            <w:r w:rsidRPr="005424B3">
              <w:rPr>
                <w:b/>
                <w:i/>
                <w:iCs/>
              </w:rPr>
              <w:t xml:space="preserve">1. </w:t>
            </w:r>
            <w:r w:rsidRPr="005424B3">
              <w:rPr>
                <w:b/>
                <w:i/>
                <w:iCs/>
                <w:u w:val="single"/>
              </w:rPr>
              <w:t>Tính oxy hoá</w:t>
            </w:r>
            <w:r w:rsidRPr="005424B3">
              <w:rPr>
                <w:b/>
                <w:i/>
                <w:iCs/>
              </w:rPr>
              <w:t>:</w:t>
            </w:r>
            <w:r w:rsidRPr="005424B3">
              <w:rPr>
                <w:i/>
                <w:iCs/>
              </w:rPr>
              <w:t xml:space="preserve"> </w:t>
            </w:r>
            <w:r w:rsidRPr="005424B3">
              <w:t xml:space="preserve"> </w:t>
            </w:r>
          </w:p>
          <w:p w14:paraId="0677494B" w14:textId="77777777" w:rsidR="00837273" w:rsidRPr="005424B3" w:rsidRDefault="00837273" w:rsidP="00837273">
            <w:pPr>
              <w:tabs>
                <w:tab w:val="left" w:pos="2880"/>
                <w:tab w:val="left" w:pos="9360"/>
              </w:tabs>
              <w:jc w:val="both"/>
              <w:rPr>
                <w:vertAlign w:val="subscript"/>
              </w:rPr>
            </w:pPr>
            <w:r w:rsidRPr="005424B3">
              <w:t xml:space="preserve">  </w:t>
            </w:r>
            <w:r w:rsidRPr="005424B3">
              <w:rPr>
                <w:vertAlign w:val="subscript"/>
              </w:rPr>
              <w:t xml:space="preserve">  </w:t>
            </w:r>
            <w:r w:rsidRPr="005424B3">
              <w:rPr>
                <w:position w:val="-12"/>
                <w:lang w:val="pt-BR"/>
              </w:rPr>
              <w:object w:dxaOrig="2100" w:dyaOrig="499" w14:anchorId="0D8BD33E">
                <v:shape id="_x0000_i1107" type="#_x0000_t75" style="width:105.5pt;height:25.1pt" o:ole="">
                  <v:imagedata r:id="rId74" o:title=""/>
                </v:shape>
                <o:OLEObject Type="Embed" ProgID="Equation.DSMT4" ShapeID="_x0000_i1107" DrawAspect="Content" ObjectID="_1608379521" r:id="rId75"/>
              </w:object>
            </w:r>
            <w:r w:rsidRPr="005424B3">
              <w:rPr>
                <w:vertAlign w:val="subscript"/>
              </w:rPr>
              <w:t xml:space="preserve"> </w:t>
            </w:r>
          </w:p>
          <w:p w14:paraId="0B269FA5" w14:textId="5F265C89" w:rsidR="00837273" w:rsidRPr="005424B3" w:rsidRDefault="00837273" w:rsidP="00837273">
            <w:pPr>
              <w:tabs>
                <w:tab w:val="left" w:pos="2880"/>
                <w:tab w:val="left" w:pos="9360"/>
              </w:tabs>
              <w:jc w:val="both"/>
            </w:pPr>
            <w:r w:rsidRPr="005424B3">
              <w:rPr>
                <w:b/>
                <w:i/>
                <w:iCs/>
              </w:rPr>
              <w:t xml:space="preserve">2. </w:t>
            </w:r>
            <w:r w:rsidRPr="005424B3">
              <w:rPr>
                <w:b/>
                <w:i/>
                <w:iCs/>
                <w:u w:val="single"/>
              </w:rPr>
              <w:t>Tính khử</w:t>
            </w:r>
            <w:r w:rsidRPr="005424B3">
              <w:rPr>
                <w:b/>
                <w:i/>
                <w:iCs/>
              </w:rPr>
              <w:t>:</w:t>
            </w:r>
            <w:r w:rsidRPr="005424B3">
              <w:rPr>
                <w:i/>
                <w:iCs/>
              </w:rPr>
              <w:t xml:space="preserve"> </w:t>
            </w:r>
          </w:p>
          <w:p w14:paraId="63C73FED" w14:textId="7347B2AF" w:rsidR="00837273" w:rsidRPr="005424B3" w:rsidRDefault="00837273" w:rsidP="00837273">
            <w:pPr>
              <w:tabs>
                <w:tab w:val="left" w:pos="2880"/>
                <w:tab w:val="left" w:pos="9360"/>
              </w:tabs>
              <w:jc w:val="both"/>
            </w:pPr>
            <w:r w:rsidRPr="005424B3">
              <w:rPr>
                <w:position w:val="-12"/>
                <w:lang w:val="pt-BR"/>
              </w:rPr>
              <w:object w:dxaOrig="2680" w:dyaOrig="499" w14:anchorId="18EB245C">
                <v:shape id="_x0000_i1108" type="#_x0000_t75" style="width:133.95pt;height:25.1pt" o:ole="">
                  <v:imagedata r:id="rId76" o:title=""/>
                </v:shape>
                <o:OLEObject Type="Embed" ProgID="Equation.DSMT4" ShapeID="_x0000_i1108" DrawAspect="Content" ObjectID="_1608379522" r:id="rId77"/>
              </w:object>
            </w:r>
            <w:r w:rsidRPr="005424B3">
              <w:rPr>
                <w:vertAlign w:val="subscript"/>
              </w:rPr>
              <w:t xml:space="preserve"> </w:t>
            </w:r>
          </w:p>
          <w:p w14:paraId="6DEC4FC5" w14:textId="7B82E314" w:rsidR="00837273" w:rsidRPr="005424B3" w:rsidRDefault="00837273" w:rsidP="00837273">
            <w:pPr>
              <w:tabs>
                <w:tab w:val="left" w:pos="2880"/>
                <w:tab w:val="left" w:pos="9360"/>
              </w:tabs>
              <w:jc w:val="both"/>
            </w:pPr>
            <w:r w:rsidRPr="005424B3">
              <w:rPr>
                <w:position w:val="-12"/>
                <w:lang w:val="pt-BR"/>
              </w:rPr>
              <w:object w:dxaOrig="2920" w:dyaOrig="499" w14:anchorId="0FDE9C4A">
                <v:shape id="_x0000_i1109" type="#_x0000_t75" style="width:145.65pt;height:25.1pt" o:ole="">
                  <v:imagedata r:id="rId78" o:title=""/>
                </v:shape>
                <o:OLEObject Type="Embed" ProgID="Equation.DSMT4" ShapeID="_x0000_i1109" DrawAspect="Content" ObjectID="_1608379523" r:id="rId79"/>
              </w:object>
            </w:r>
          </w:p>
          <w:p w14:paraId="7DCA9FA9" w14:textId="1117381B" w:rsidR="00837273" w:rsidRPr="005424B3" w:rsidRDefault="00837273" w:rsidP="00837273">
            <w:pPr>
              <w:tabs>
                <w:tab w:val="left" w:pos="2880"/>
                <w:tab w:val="left" w:pos="9360"/>
              </w:tabs>
              <w:jc w:val="both"/>
            </w:pPr>
            <w:r w:rsidRPr="005424B3">
              <w:rPr>
                <w:position w:val="-14"/>
                <w:lang w:val="pt-BR"/>
              </w:rPr>
              <w:object w:dxaOrig="2540" w:dyaOrig="520" w14:anchorId="6A1E8591">
                <v:shape id="_x0000_i1110" type="#_x0000_t75" style="width:127.25pt;height:25.95pt" o:ole="">
                  <v:imagedata r:id="rId80" o:title=""/>
                </v:shape>
                <o:OLEObject Type="Embed" ProgID="Equation.DSMT4" ShapeID="_x0000_i1110" DrawAspect="Content" ObjectID="_1608379524" r:id="rId81"/>
              </w:object>
            </w:r>
          </w:p>
          <w:p w14:paraId="615C086F" w14:textId="49B66542" w:rsidR="00837273" w:rsidRPr="005424B3" w:rsidRDefault="00837273" w:rsidP="00837273">
            <w:pPr>
              <w:tabs>
                <w:tab w:val="left" w:pos="2880"/>
                <w:tab w:val="left" w:pos="9360"/>
              </w:tabs>
              <w:jc w:val="both"/>
            </w:pPr>
            <w:r w:rsidRPr="005424B3">
              <w:t xml:space="preserve"> </w:t>
            </w:r>
            <w:r w:rsidRPr="005424B3">
              <w:rPr>
                <w:position w:val="-12"/>
                <w:lang w:val="pt-BR"/>
              </w:rPr>
              <w:object w:dxaOrig="2960" w:dyaOrig="499" w14:anchorId="2FF6FED8">
                <v:shape id="_x0000_i1111" type="#_x0000_t75" style="width:148.2pt;height:25.1pt" o:ole="">
                  <v:imagedata r:id="rId82" o:title=""/>
                </v:shape>
                <o:OLEObject Type="Embed" ProgID="Equation.DSMT4" ShapeID="_x0000_i1111" DrawAspect="Content" ObjectID="_1608379525" r:id="rId83"/>
              </w:object>
            </w:r>
          </w:p>
          <w:p w14:paraId="22BC75B3" w14:textId="77777777" w:rsidR="00837273" w:rsidRPr="005424B3" w:rsidRDefault="00837273" w:rsidP="00837273">
            <w:pPr>
              <w:tabs>
                <w:tab w:val="left" w:pos="2880"/>
                <w:tab w:val="left" w:pos="9360"/>
              </w:tabs>
              <w:jc w:val="both"/>
              <w:rPr>
                <w:lang w:val="pt-BR"/>
              </w:rPr>
            </w:pPr>
            <w:r w:rsidRPr="005424B3">
              <w:rPr>
                <w:lang w:val="pt-BR"/>
              </w:rPr>
              <w:t>* Với hợp chất:</w:t>
            </w:r>
          </w:p>
          <w:p w14:paraId="32FC12AB" w14:textId="77777777" w:rsidR="00837273" w:rsidRPr="005424B3" w:rsidRDefault="00837273" w:rsidP="00837273">
            <w:pPr>
              <w:tabs>
                <w:tab w:val="left" w:pos="2880"/>
                <w:tab w:val="left" w:pos="9360"/>
              </w:tabs>
              <w:jc w:val="both"/>
              <w:rPr>
                <w:lang w:val="pt-BR"/>
              </w:rPr>
            </w:pPr>
            <w:r w:rsidRPr="005424B3">
              <w:rPr>
                <w:lang w:val="pt-BR"/>
              </w:rPr>
              <w:t>P + 5HNO</w:t>
            </w:r>
            <w:r w:rsidRPr="005424B3">
              <w:rPr>
                <w:vertAlign w:val="subscript"/>
                <w:lang w:val="pt-BR"/>
              </w:rPr>
              <w:t>3 đ,n</w:t>
            </w:r>
            <w:r w:rsidRPr="005424B3">
              <w:rPr>
                <w:lang w:val="pt-BR"/>
              </w:rPr>
              <w:t xml:space="preserve"> </w:t>
            </w:r>
            <w:r w:rsidRPr="005424B3">
              <w:sym w:font="Wingdings" w:char="F0E0"/>
            </w:r>
            <w:r w:rsidRPr="005424B3">
              <w:rPr>
                <w:lang w:val="pt-BR"/>
              </w:rPr>
              <w:t xml:space="preserve"> H</w:t>
            </w:r>
            <w:r w:rsidRPr="005424B3">
              <w:rPr>
                <w:vertAlign w:val="subscript"/>
                <w:lang w:val="pt-BR"/>
              </w:rPr>
              <w:t>3</w:t>
            </w:r>
            <w:r w:rsidRPr="005424B3">
              <w:rPr>
                <w:lang w:val="pt-BR"/>
              </w:rPr>
              <w:t>PO</w:t>
            </w:r>
            <w:r w:rsidRPr="005424B3">
              <w:rPr>
                <w:vertAlign w:val="subscript"/>
                <w:lang w:val="pt-BR"/>
              </w:rPr>
              <w:t>4</w:t>
            </w:r>
            <w:r w:rsidRPr="005424B3">
              <w:rPr>
                <w:lang w:val="pt-BR"/>
              </w:rPr>
              <w:t xml:space="preserve"> + 5NO</w:t>
            </w:r>
            <w:r w:rsidRPr="005424B3">
              <w:rPr>
                <w:vertAlign w:val="subscript"/>
                <w:lang w:val="pt-BR"/>
              </w:rPr>
              <w:t>2</w:t>
            </w:r>
            <w:r w:rsidRPr="005424B3">
              <w:rPr>
                <w:lang w:val="pt-BR"/>
              </w:rPr>
              <w:t xml:space="preserve"> + H</w:t>
            </w:r>
            <w:r w:rsidRPr="005424B3">
              <w:rPr>
                <w:vertAlign w:val="subscript"/>
                <w:lang w:val="pt-BR"/>
              </w:rPr>
              <w:t>2</w:t>
            </w:r>
            <w:r w:rsidRPr="005424B3">
              <w:rPr>
                <w:lang w:val="pt-BR"/>
              </w:rPr>
              <w:t>O</w:t>
            </w:r>
          </w:p>
          <w:p w14:paraId="3C7B4FDE" w14:textId="77777777" w:rsidR="00837273" w:rsidRPr="005424B3" w:rsidRDefault="00837273" w:rsidP="00837273">
            <w:pPr>
              <w:tabs>
                <w:tab w:val="left" w:pos="2880"/>
                <w:tab w:val="left" w:pos="9360"/>
              </w:tabs>
              <w:jc w:val="both"/>
              <w:rPr>
                <w:lang w:val="pt-BR"/>
              </w:rPr>
            </w:pPr>
            <w:r w:rsidRPr="005424B3">
              <w:rPr>
                <w:b/>
                <w:bCs/>
                <w:lang w:val="pt-BR"/>
              </w:rPr>
              <w:t>IV.</w:t>
            </w:r>
            <w:r w:rsidRPr="005424B3">
              <w:rPr>
                <w:b/>
                <w:bCs/>
                <w:u w:val="single"/>
                <w:lang w:val="pt-BR"/>
              </w:rPr>
              <w:t>Ứng dụng</w:t>
            </w:r>
            <w:r w:rsidRPr="005424B3">
              <w:rPr>
                <w:b/>
                <w:bCs/>
                <w:lang w:val="pt-BR"/>
              </w:rPr>
              <w:t>:</w:t>
            </w:r>
            <w:r w:rsidRPr="005424B3">
              <w:rPr>
                <w:lang w:val="pt-BR"/>
              </w:rPr>
              <w:t xml:space="preserve"> Sgk</w:t>
            </w:r>
          </w:p>
          <w:p w14:paraId="41A16ADC" w14:textId="77777777" w:rsidR="00837273" w:rsidRPr="005424B3" w:rsidRDefault="00837273" w:rsidP="00837273">
            <w:pPr>
              <w:tabs>
                <w:tab w:val="left" w:pos="2880"/>
                <w:tab w:val="left" w:pos="9360"/>
              </w:tabs>
              <w:jc w:val="both"/>
            </w:pPr>
            <w:r w:rsidRPr="005424B3">
              <w:rPr>
                <w:b/>
                <w:bCs/>
              </w:rPr>
              <w:t xml:space="preserve">V. </w:t>
            </w:r>
            <w:r w:rsidRPr="005424B3">
              <w:rPr>
                <w:b/>
                <w:bCs/>
                <w:u w:val="single"/>
              </w:rPr>
              <w:t>Trạng thái tự nhiên</w:t>
            </w:r>
            <w:r w:rsidRPr="005424B3">
              <w:rPr>
                <w:b/>
              </w:rPr>
              <w:t>:</w:t>
            </w:r>
            <w:r w:rsidRPr="005424B3">
              <w:t xml:space="preserve"> Sgk</w:t>
            </w:r>
          </w:p>
          <w:p w14:paraId="7CA60044" w14:textId="77777777" w:rsidR="00837273" w:rsidRPr="005424B3" w:rsidRDefault="00837273" w:rsidP="00837273">
            <w:pPr>
              <w:tabs>
                <w:tab w:val="left" w:pos="2880"/>
                <w:tab w:val="left" w:pos="9360"/>
              </w:tabs>
              <w:jc w:val="both"/>
            </w:pPr>
            <w:r w:rsidRPr="005424B3">
              <w:rPr>
                <w:b/>
                <w:bCs/>
              </w:rPr>
              <w:t xml:space="preserve">VI. </w:t>
            </w:r>
            <w:r w:rsidRPr="005424B3">
              <w:rPr>
                <w:b/>
                <w:bCs/>
                <w:u w:val="single"/>
              </w:rPr>
              <w:t>Điều chế</w:t>
            </w:r>
            <w:r w:rsidRPr="005424B3">
              <w:rPr>
                <w:b/>
              </w:rPr>
              <w:t>:</w:t>
            </w:r>
            <w:r w:rsidRPr="005424B3">
              <w:t xml:space="preserve">(trong CN)                   </w:t>
            </w:r>
          </w:p>
          <w:p w14:paraId="076523DF" w14:textId="77777777" w:rsidR="00837273" w:rsidRPr="005424B3" w:rsidRDefault="00837273" w:rsidP="00837273">
            <w:pPr>
              <w:tabs>
                <w:tab w:val="left" w:pos="9360"/>
              </w:tabs>
              <w:jc w:val="both"/>
              <w:rPr>
                <w:lang w:val="pt-BR"/>
              </w:rPr>
            </w:pPr>
            <w:r w:rsidRPr="005424B3">
              <w:t>Ca</w:t>
            </w:r>
            <w:r w:rsidRPr="005424B3">
              <w:rPr>
                <w:vertAlign w:val="subscript"/>
              </w:rPr>
              <w:t>3</w:t>
            </w:r>
            <w:r w:rsidRPr="005424B3">
              <w:t>(PO</w:t>
            </w:r>
            <w:r w:rsidRPr="005424B3">
              <w:rPr>
                <w:vertAlign w:val="subscript"/>
              </w:rPr>
              <w:t>4</w:t>
            </w:r>
            <w:r w:rsidRPr="005424B3">
              <w:t>)</w:t>
            </w:r>
            <w:r w:rsidRPr="005424B3">
              <w:rPr>
                <w:vertAlign w:val="subscript"/>
              </w:rPr>
              <w:t>2</w:t>
            </w:r>
            <w:r w:rsidRPr="005424B3">
              <w:t xml:space="preserve"> + 3 SiO</w:t>
            </w:r>
            <w:r w:rsidRPr="005424B3">
              <w:rPr>
                <w:vertAlign w:val="subscript"/>
              </w:rPr>
              <w:t>2</w:t>
            </w:r>
            <w:r w:rsidRPr="005424B3">
              <w:t xml:space="preserve"> + 5C </w:t>
            </w:r>
            <w:r w:rsidRPr="005424B3">
              <w:rPr>
                <w:position w:val="-6"/>
              </w:rPr>
              <w:object w:dxaOrig="680" w:dyaOrig="360" w14:anchorId="319B5EEA">
                <v:shape id="_x0000_i1112" type="#_x0000_t75" style="width:34.35pt;height:18.4pt" o:ole="">
                  <v:imagedata r:id="rId84" o:title=""/>
                </v:shape>
                <o:OLEObject Type="Embed" ProgID="Equation.DSMT4" ShapeID="_x0000_i1112" DrawAspect="Content" ObjectID="_1608379526" r:id="rId85"/>
              </w:object>
            </w:r>
            <w:r w:rsidRPr="005424B3">
              <w:t xml:space="preserve"> 5 CO+2P </w:t>
            </w:r>
            <w:r w:rsidRPr="005424B3">
              <w:rPr>
                <w:vertAlign w:val="subscript"/>
              </w:rPr>
              <w:t>hơi</w:t>
            </w:r>
            <w:r w:rsidRPr="005424B3">
              <w:t xml:space="preserve"> + 3 CaSiO</w:t>
            </w:r>
            <w:r w:rsidRPr="005424B3">
              <w:rPr>
                <w:vertAlign w:val="subscript"/>
              </w:rPr>
              <w:t>3</w:t>
            </w:r>
          </w:p>
          <w:p w14:paraId="74C21AD9" w14:textId="77777777" w:rsidR="00837273" w:rsidRPr="005424B3" w:rsidRDefault="00837273" w:rsidP="00837273">
            <w:pPr>
              <w:tabs>
                <w:tab w:val="left" w:pos="9360"/>
              </w:tabs>
              <w:jc w:val="both"/>
              <w:rPr>
                <w:b/>
                <w:bCs/>
              </w:rPr>
            </w:pPr>
            <w:r w:rsidRPr="005424B3">
              <w:rPr>
                <w:b/>
                <w:bCs/>
              </w:rPr>
              <w:t xml:space="preserve">A. </w:t>
            </w:r>
            <w:r w:rsidRPr="005424B3">
              <w:rPr>
                <w:b/>
                <w:bCs/>
                <w:u w:val="single"/>
              </w:rPr>
              <w:t>Axít photphoric</w:t>
            </w:r>
            <w:r w:rsidRPr="005424B3">
              <w:rPr>
                <w:b/>
                <w:bCs/>
              </w:rPr>
              <w:t>:</w:t>
            </w:r>
          </w:p>
          <w:p w14:paraId="558CF6BC" w14:textId="77777777" w:rsidR="00837273" w:rsidRPr="005424B3" w:rsidRDefault="00837273" w:rsidP="00837273">
            <w:pPr>
              <w:tabs>
                <w:tab w:val="left" w:pos="9360"/>
              </w:tabs>
              <w:jc w:val="both"/>
              <w:rPr>
                <w:b/>
              </w:rPr>
            </w:pPr>
            <w:r w:rsidRPr="005424B3">
              <w:rPr>
                <w:b/>
              </w:rPr>
              <w:t xml:space="preserve">I. </w:t>
            </w:r>
            <w:r w:rsidRPr="005424B3">
              <w:rPr>
                <w:b/>
                <w:u w:val="single"/>
              </w:rPr>
              <w:t>Cấu tạo phân tử</w:t>
            </w:r>
            <w:r w:rsidRPr="005424B3">
              <w:rPr>
                <w:b/>
              </w:rPr>
              <w:t xml:space="preserve">: </w:t>
            </w:r>
          </w:p>
          <w:p w14:paraId="2B3D01DC" w14:textId="77777777" w:rsidR="00837273" w:rsidRPr="005424B3" w:rsidRDefault="00837273" w:rsidP="00837273">
            <w:pPr>
              <w:tabs>
                <w:tab w:val="left" w:pos="9360"/>
              </w:tabs>
              <w:jc w:val="both"/>
              <w:rPr>
                <w:lang w:val="pt-BR"/>
              </w:rPr>
            </w:pPr>
            <w:r w:rsidRPr="005424B3">
              <w:rPr>
                <w:b/>
                <w:lang w:val="pt-BR"/>
              </w:rPr>
              <w:t xml:space="preserve">II. </w:t>
            </w:r>
            <w:r w:rsidRPr="005424B3">
              <w:rPr>
                <w:b/>
                <w:u w:val="single"/>
                <w:lang w:val="pt-BR"/>
              </w:rPr>
              <w:t>Tính chất vật lý</w:t>
            </w:r>
            <w:r w:rsidRPr="005424B3">
              <w:rPr>
                <w:b/>
                <w:lang w:val="pt-BR"/>
              </w:rPr>
              <w:t>:</w:t>
            </w:r>
            <w:r w:rsidRPr="005424B3">
              <w:rPr>
                <w:lang w:val="pt-BR"/>
              </w:rPr>
              <w:t>Sgk</w:t>
            </w:r>
          </w:p>
          <w:p w14:paraId="1EE03A1E" w14:textId="77777777" w:rsidR="00837273" w:rsidRPr="005424B3" w:rsidRDefault="00837273" w:rsidP="00837273">
            <w:pPr>
              <w:tabs>
                <w:tab w:val="left" w:pos="9360"/>
              </w:tabs>
              <w:jc w:val="both"/>
              <w:rPr>
                <w:b/>
                <w:lang w:val="pt-BR"/>
              </w:rPr>
            </w:pPr>
            <w:r w:rsidRPr="005424B3">
              <w:rPr>
                <w:b/>
                <w:lang w:val="pt-BR"/>
              </w:rPr>
              <w:t xml:space="preserve">III. </w:t>
            </w:r>
            <w:r w:rsidRPr="005424B3">
              <w:rPr>
                <w:b/>
                <w:u w:val="single"/>
                <w:lang w:val="pt-BR"/>
              </w:rPr>
              <w:t>Tính chất hoá học</w:t>
            </w:r>
            <w:r w:rsidRPr="005424B3">
              <w:rPr>
                <w:b/>
                <w:lang w:val="pt-BR"/>
              </w:rPr>
              <w:t>:</w:t>
            </w:r>
          </w:p>
          <w:p w14:paraId="1B225190" w14:textId="77777777" w:rsidR="00837273" w:rsidRPr="005424B3" w:rsidRDefault="00837273" w:rsidP="00837273">
            <w:pPr>
              <w:tabs>
                <w:tab w:val="left" w:pos="9360"/>
              </w:tabs>
              <w:jc w:val="both"/>
              <w:rPr>
                <w:b/>
                <w:i/>
                <w:iCs/>
                <w:lang w:val="pt-BR"/>
              </w:rPr>
            </w:pPr>
            <w:r w:rsidRPr="005424B3">
              <w:rPr>
                <w:b/>
                <w:i/>
                <w:iCs/>
                <w:lang w:val="pt-BR"/>
              </w:rPr>
              <w:t xml:space="preserve">1.  </w:t>
            </w:r>
            <w:r w:rsidRPr="005424B3">
              <w:rPr>
                <w:b/>
                <w:i/>
                <w:iCs/>
                <w:u w:val="single"/>
                <w:lang w:val="pt-BR"/>
              </w:rPr>
              <w:t>Tính axít</w:t>
            </w:r>
            <w:r w:rsidRPr="005424B3">
              <w:rPr>
                <w:b/>
                <w:i/>
                <w:iCs/>
                <w:lang w:val="pt-BR"/>
              </w:rPr>
              <w:t>:</w:t>
            </w:r>
          </w:p>
          <w:p w14:paraId="0E9FD1CA" w14:textId="77777777" w:rsidR="00837273" w:rsidRPr="005424B3" w:rsidRDefault="00837273" w:rsidP="00837273">
            <w:pPr>
              <w:tabs>
                <w:tab w:val="left" w:pos="9360"/>
              </w:tabs>
              <w:jc w:val="both"/>
              <w:rPr>
                <w:lang w:val="pt-BR"/>
              </w:rPr>
            </w:pPr>
            <w:r w:rsidRPr="005424B3">
              <w:rPr>
                <w:lang w:val="pt-BR"/>
              </w:rPr>
              <w:t>-Trong nước H</w:t>
            </w:r>
            <w:r w:rsidRPr="005424B3">
              <w:rPr>
                <w:vertAlign w:val="subscript"/>
                <w:lang w:val="pt-BR"/>
              </w:rPr>
              <w:t>3</w:t>
            </w:r>
            <w:r w:rsidRPr="005424B3">
              <w:rPr>
                <w:lang w:val="pt-BR"/>
              </w:rPr>
              <w:t>PO</w:t>
            </w:r>
            <w:r w:rsidRPr="005424B3">
              <w:rPr>
                <w:vertAlign w:val="subscript"/>
                <w:lang w:val="pt-BR"/>
              </w:rPr>
              <w:t>4</w:t>
            </w:r>
            <w:r w:rsidRPr="005424B3">
              <w:rPr>
                <w:lang w:val="pt-BR"/>
              </w:rPr>
              <w:t xml:space="preserve"> phân li theo 3 nấc:</w:t>
            </w:r>
          </w:p>
          <w:p w14:paraId="4DDDD0CE" w14:textId="77777777" w:rsidR="00837273" w:rsidRPr="005424B3" w:rsidRDefault="00837273" w:rsidP="00837273">
            <w:pPr>
              <w:tabs>
                <w:tab w:val="left" w:pos="9360"/>
              </w:tabs>
              <w:jc w:val="both"/>
              <w:rPr>
                <w:b/>
                <w:lang w:val="pt-BR"/>
              </w:rPr>
            </w:pPr>
            <w:r w:rsidRPr="005424B3">
              <w:rPr>
                <w:b/>
                <w:i/>
                <w:iCs/>
                <w:lang w:val="pt-BR"/>
              </w:rPr>
              <w:t xml:space="preserve">2. </w:t>
            </w:r>
            <w:r w:rsidRPr="005424B3">
              <w:rPr>
                <w:b/>
                <w:i/>
                <w:iCs/>
                <w:u w:val="single"/>
                <w:lang w:val="pt-BR"/>
              </w:rPr>
              <w:t>Tác dụng với bazơ</w:t>
            </w:r>
            <w:r w:rsidRPr="005424B3">
              <w:rPr>
                <w:b/>
                <w:lang w:val="pt-BR"/>
              </w:rPr>
              <w:t>:</w:t>
            </w:r>
          </w:p>
          <w:p w14:paraId="0D86C138" w14:textId="77777777" w:rsidR="00837273" w:rsidRPr="005424B3" w:rsidRDefault="00837273" w:rsidP="00837273">
            <w:pPr>
              <w:tabs>
                <w:tab w:val="left" w:pos="9360"/>
              </w:tabs>
              <w:jc w:val="both"/>
              <w:rPr>
                <w:lang w:val="pl-PL"/>
              </w:rPr>
            </w:pPr>
            <w:r w:rsidRPr="005424B3">
              <w:rPr>
                <w:lang w:val="pl-PL"/>
              </w:rPr>
              <w:t>H</w:t>
            </w:r>
            <w:r w:rsidRPr="005424B3">
              <w:rPr>
                <w:vertAlign w:val="subscript"/>
                <w:lang w:val="pl-PL"/>
              </w:rPr>
              <w:t>3</w:t>
            </w:r>
            <w:r w:rsidRPr="005424B3">
              <w:rPr>
                <w:lang w:val="pl-PL"/>
              </w:rPr>
              <w:t>PO</w:t>
            </w:r>
            <w:r w:rsidRPr="005424B3">
              <w:rPr>
                <w:vertAlign w:val="subscript"/>
                <w:lang w:val="pl-PL"/>
              </w:rPr>
              <w:t>4</w:t>
            </w:r>
            <w:r w:rsidRPr="005424B3">
              <w:rPr>
                <w:lang w:val="pl-PL"/>
              </w:rPr>
              <w:t xml:space="preserve"> + NaOH </w:t>
            </w:r>
            <w:r w:rsidRPr="005424B3">
              <w:t>→</w:t>
            </w:r>
            <w:r w:rsidRPr="005424B3">
              <w:rPr>
                <w:lang w:val="pl-PL"/>
              </w:rPr>
              <w:t xml:space="preserve"> NaH</w:t>
            </w:r>
            <w:r w:rsidRPr="005424B3">
              <w:rPr>
                <w:vertAlign w:val="subscript"/>
                <w:lang w:val="pl-PL"/>
              </w:rPr>
              <w:t>2</w:t>
            </w:r>
            <w:r w:rsidRPr="005424B3">
              <w:rPr>
                <w:lang w:val="pl-PL"/>
              </w:rPr>
              <w:t>PO</w:t>
            </w:r>
            <w:r w:rsidRPr="005424B3">
              <w:rPr>
                <w:vertAlign w:val="subscript"/>
                <w:lang w:val="pl-PL"/>
              </w:rPr>
              <w:t>4</w:t>
            </w:r>
            <w:r w:rsidRPr="005424B3">
              <w:rPr>
                <w:lang w:val="pl-PL"/>
              </w:rPr>
              <w:t xml:space="preserve"> + H</w:t>
            </w:r>
            <w:r w:rsidRPr="005424B3">
              <w:rPr>
                <w:vertAlign w:val="subscript"/>
                <w:lang w:val="pl-PL"/>
              </w:rPr>
              <w:t>2</w:t>
            </w:r>
            <w:r w:rsidRPr="005424B3">
              <w:rPr>
                <w:lang w:val="pl-PL"/>
              </w:rPr>
              <w:t>O     (1)</w:t>
            </w:r>
          </w:p>
          <w:p w14:paraId="05AF4B3A" w14:textId="77777777" w:rsidR="00837273" w:rsidRPr="005424B3" w:rsidRDefault="00837273" w:rsidP="00837273">
            <w:pPr>
              <w:tabs>
                <w:tab w:val="left" w:pos="9360"/>
              </w:tabs>
              <w:jc w:val="both"/>
              <w:rPr>
                <w:lang w:val="pl-PL"/>
              </w:rPr>
            </w:pPr>
            <w:r w:rsidRPr="005424B3">
              <w:rPr>
                <w:lang w:val="pl-PL"/>
              </w:rPr>
              <w:t>H</w:t>
            </w:r>
            <w:r w:rsidRPr="005424B3">
              <w:rPr>
                <w:vertAlign w:val="subscript"/>
                <w:lang w:val="pl-PL"/>
              </w:rPr>
              <w:t>3</w:t>
            </w:r>
            <w:r w:rsidRPr="005424B3">
              <w:rPr>
                <w:lang w:val="pl-PL"/>
              </w:rPr>
              <w:t>PO</w:t>
            </w:r>
            <w:r w:rsidRPr="005424B3">
              <w:rPr>
                <w:vertAlign w:val="subscript"/>
                <w:lang w:val="pl-PL"/>
              </w:rPr>
              <w:t>4</w:t>
            </w:r>
            <w:r w:rsidRPr="005424B3">
              <w:rPr>
                <w:lang w:val="pl-PL"/>
              </w:rPr>
              <w:t xml:space="preserve"> + 2 NaOH </w:t>
            </w:r>
            <w:r w:rsidRPr="005424B3">
              <w:t>→</w:t>
            </w:r>
            <w:r w:rsidRPr="005424B3">
              <w:rPr>
                <w:lang w:val="pl-PL"/>
              </w:rPr>
              <w:t xml:space="preserve"> Na</w:t>
            </w:r>
            <w:r w:rsidRPr="005424B3">
              <w:rPr>
                <w:vertAlign w:val="subscript"/>
                <w:lang w:val="pl-PL"/>
              </w:rPr>
              <w:t>2</w:t>
            </w:r>
            <w:r w:rsidRPr="005424B3">
              <w:rPr>
                <w:lang w:val="pl-PL"/>
              </w:rPr>
              <w:t>HPO</w:t>
            </w:r>
            <w:r w:rsidRPr="005424B3">
              <w:rPr>
                <w:vertAlign w:val="subscript"/>
                <w:lang w:val="pl-PL"/>
              </w:rPr>
              <w:t>4</w:t>
            </w:r>
            <w:r w:rsidRPr="005424B3">
              <w:rPr>
                <w:lang w:val="pl-PL"/>
              </w:rPr>
              <w:t>+ 2H</w:t>
            </w:r>
            <w:r w:rsidRPr="005424B3">
              <w:rPr>
                <w:vertAlign w:val="subscript"/>
                <w:lang w:val="pl-PL"/>
              </w:rPr>
              <w:t>2</w:t>
            </w:r>
            <w:r w:rsidRPr="005424B3">
              <w:rPr>
                <w:lang w:val="pl-PL"/>
              </w:rPr>
              <w:t>O (2)</w:t>
            </w:r>
          </w:p>
          <w:p w14:paraId="30E5A74B" w14:textId="77777777" w:rsidR="00837273" w:rsidRPr="005424B3" w:rsidRDefault="00837273" w:rsidP="00837273">
            <w:pPr>
              <w:tabs>
                <w:tab w:val="left" w:pos="9360"/>
              </w:tabs>
              <w:jc w:val="both"/>
              <w:rPr>
                <w:lang w:val="pl-PL"/>
              </w:rPr>
            </w:pPr>
            <w:r w:rsidRPr="005424B3">
              <w:rPr>
                <w:lang w:val="pl-PL"/>
              </w:rPr>
              <w:t>H</w:t>
            </w:r>
            <w:r w:rsidRPr="005424B3">
              <w:rPr>
                <w:vertAlign w:val="subscript"/>
                <w:lang w:val="pl-PL"/>
              </w:rPr>
              <w:t>3</w:t>
            </w:r>
            <w:r w:rsidRPr="005424B3">
              <w:rPr>
                <w:lang w:val="pl-PL"/>
              </w:rPr>
              <w:t>PO</w:t>
            </w:r>
            <w:r w:rsidRPr="005424B3">
              <w:rPr>
                <w:vertAlign w:val="subscript"/>
                <w:lang w:val="pl-PL"/>
              </w:rPr>
              <w:t>4</w:t>
            </w:r>
            <w:r w:rsidRPr="005424B3">
              <w:rPr>
                <w:lang w:val="pl-PL"/>
              </w:rPr>
              <w:t xml:space="preserve"> + 3 NaOH </w:t>
            </w:r>
            <w:r w:rsidRPr="005424B3">
              <w:t>→</w:t>
            </w:r>
            <w:r w:rsidRPr="005424B3">
              <w:rPr>
                <w:lang w:val="pl-PL"/>
              </w:rPr>
              <w:t xml:space="preserve"> Na</w:t>
            </w:r>
            <w:r w:rsidRPr="005424B3">
              <w:rPr>
                <w:vertAlign w:val="subscript"/>
                <w:lang w:val="pl-PL"/>
              </w:rPr>
              <w:t>3</w:t>
            </w:r>
            <w:r w:rsidRPr="005424B3">
              <w:rPr>
                <w:lang w:val="pl-PL"/>
              </w:rPr>
              <w:t>PO</w:t>
            </w:r>
            <w:r w:rsidRPr="005424B3">
              <w:rPr>
                <w:vertAlign w:val="subscript"/>
                <w:lang w:val="pl-PL"/>
              </w:rPr>
              <w:t>4</w:t>
            </w:r>
            <w:r w:rsidRPr="005424B3">
              <w:rPr>
                <w:lang w:val="pl-PL"/>
              </w:rPr>
              <w:t xml:space="preserve"> + 3H</w:t>
            </w:r>
            <w:r w:rsidRPr="005424B3">
              <w:rPr>
                <w:vertAlign w:val="subscript"/>
                <w:lang w:val="pl-PL"/>
              </w:rPr>
              <w:t>2</w:t>
            </w:r>
            <w:r w:rsidRPr="005424B3">
              <w:rPr>
                <w:lang w:val="pl-PL"/>
              </w:rPr>
              <w:t>O   (3)</w:t>
            </w:r>
          </w:p>
          <w:p w14:paraId="0748527E" w14:textId="77777777" w:rsidR="00837273" w:rsidRPr="005424B3" w:rsidRDefault="00837273" w:rsidP="00837273">
            <w:pPr>
              <w:tabs>
                <w:tab w:val="left" w:pos="9360"/>
              </w:tabs>
              <w:jc w:val="both"/>
              <w:rPr>
                <w:b/>
                <w:i/>
                <w:iCs/>
              </w:rPr>
            </w:pPr>
            <w:r w:rsidRPr="005424B3">
              <w:rPr>
                <w:b/>
                <w:i/>
                <w:iCs/>
              </w:rPr>
              <w:t xml:space="preserve">3. </w:t>
            </w:r>
            <w:r w:rsidRPr="005424B3">
              <w:rPr>
                <w:b/>
                <w:i/>
                <w:iCs/>
                <w:u w:val="single"/>
              </w:rPr>
              <w:t>H</w:t>
            </w:r>
            <w:r w:rsidRPr="005424B3">
              <w:rPr>
                <w:b/>
                <w:i/>
                <w:iCs/>
                <w:u w:val="single"/>
                <w:vertAlign w:val="subscript"/>
              </w:rPr>
              <w:t>3</w:t>
            </w:r>
            <w:r w:rsidRPr="005424B3">
              <w:rPr>
                <w:b/>
                <w:i/>
                <w:iCs/>
                <w:u w:val="single"/>
              </w:rPr>
              <w:t>PO</w:t>
            </w:r>
            <w:r w:rsidRPr="005424B3">
              <w:rPr>
                <w:b/>
                <w:i/>
                <w:iCs/>
                <w:u w:val="single"/>
                <w:vertAlign w:val="subscript"/>
              </w:rPr>
              <w:t>4</w:t>
            </w:r>
            <w:r w:rsidRPr="005424B3">
              <w:rPr>
                <w:b/>
                <w:i/>
                <w:iCs/>
                <w:u w:val="single"/>
              </w:rPr>
              <w:t xml:space="preserve"> không có tính oxy hoá</w:t>
            </w:r>
            <w:r w:rsidRPr="005424B3">
              <w:rPr>
                <w:b/>
                <w:i/>
                <w:iCs/>
              </w:rPr>
              <w:t>:</w:t>
            </w:r>
          </w:p>
          <w:p w14:paraId="617A5894" w14:textId="77777777" w:rsidR="00837273" w:rsidRPr="005424B3" w:rsidRDefault="00837273" w:rsidP="00837273">
            <w:pPr>
              <w:tabs>
                <w:tab w:val="left" w:pos="9360"/>
              </w:tabs>
              <w:jc w:val="both"/>
              <w:rPr>
                <w:b/>
              </w:rPr>
            </w:pPr>
            <w:r w:rsidRPr="005424B3">
              <w:rPr>
                <w:b/>
              </w:rPr>
              <w:t xml:space="preserve">IV. </w:t>
            </w:r>
            <w:r w:rsidRPr="005424B3">
              <w:rPr>
                <w:b/>
                <w:u w:val="single"/>
              </w:rPr>
              <w:t>Điều chế</w:t>
            </w:r>
            <w:r w:rsidRPr="005424B3">
              <w:rPr>
                <w:b/>
              </w:rPr>
              <w:t>:</w:t>
            </w:r>
          </w:p>
          <w:p w14:paraId="2DA51868" w14:textId="77777777" w:rsidR="00837273" w:rsidRPr="005424B3" w:rsidRDefault="00837273" w:rsidP="00837273">
            <w:pPr>
              <w:tabs>
                <w:tab w:val="left" w:pos="9360"/>
              </w:tabs>
              <w:jc w:val="both"/>
            </w:pPr>
            <w:r w:rsidRPr="005424B3">
              <w:t>* Từ quặng photphorit hoặc apatit:</w:t>
            </w:r>
          </w:p>
          <w:p w14:paraId="568404BE" w14:textId="77777777" w:rsidR="00837273" w:rsidRPr="005424B3" w:rsidRDefault="00837273" w:rsidP="00837273">
            <w:pPr>
              <w:tabs>
                <w:tab w:val="left" w:pos="9360"/>
              </w:tabs>
              <w:jc w:val="both"/>
              <w:rPr>
                <w:lang w:val="pt-BR"/>
              </w:rPr>
            </w:pPr>
            <w:r w:rsidRPr="005424B3">
              <w:rPr>
                <w:lang w:val="pt-BR"/>
              </w:rPr>
              <w:t>* Từ photpho:</w:t>
            </w:r>
          </w:p>
          <w:p w14:paraId="7C7A6BFC" w14:textId="77777777" w:rsidR="00837273" w:rsidRPr="005424B3" w:rsidRDefault="00837273" w:rsidP="00837273">
            <w:pPr>
              <w:tabs>
                <w:tab w:val="left" w:pos="9360"/>
              </w:tabs>
              <w:jc w:val="both"/>
              <w:rPr>
                <w:lang w:val="pt-BR"/>
              </w:rPr>
            </w:pPr>
            <w:r w:rsidRPr="005424B3">
              <w:rPr>
                <w:b/>
                <w:lang w:val="pt-BR"/>
              </w:rPr>
              <w:t xml:space="preserve">V. </w:t>
            </w:r>
            <w:r w:rsidRPr="005424B3">
              <w:rPr>
                <w:b/>
                <w:u w:val="single"/>
                <w:lang w:val="pt-BR"/>
              </w:rPr>
              <w:t>Ứng dụng</w:t>
            </w:r>
            <w:r w:rsidRPr="005424B3">
              <w:rPr>
                <w:b/>
                <w:lang w:val="pt-BR"/>
              </w:rPr>
              <w:t>:</w:t>
            </w:r>
            <w:r w:rsidRPr="005424B3">
              <w:rPr>
                <w:lang w:val="pt-BR"/>
              </w:rPr>
              <w:t xml:space="preserve"> sgk</w:t>
            </w:r>
          </w:p>
          <w:p w14:paraId="159659B8" w14:textId="77777777" w:rsidR="00837273" w:rsidRPr="005424B3" w:rsidRDefault="00837273" w:rsidP="00837273">
            <w:pPr>
              <w:tabs>
                <w:tab w:val="left" w:pos="9360"/>
              </w:tabs>
              <w:jc w:val="both"/>
              <w:rPr>
                <w:b/>
                <w:lang w:val="pt-BR"/>
              </w:rPr>
            </w:pPr>
            <w:r w:rsidRPr="005424B3">
              <w:rPr>
                <w:b/>
                <w:lang w:val="pt-BR"/>
              </w:rPr>
              <w:t xml:space="preserve">B. </w:t>
            </w:r>
            <w:r w:rsidRPr="005424B3">
              <w:rPr>
                <w:b/>
                <w:u w:val="single"/>
                <w:lang w:val="pt-BR"/>
              </w:rPr>
              <w:t>Muối photphat</w:t>
            </w:r>
            <w:r w:rsidRPr="005424B3">
              <w:rPr>
                <w:b/>
                <w:lang w:val="pt-BR"/>
              </w:rPr>
              <w:t>:</w:t>
            </w:r>
          </w:p>
          <w:p w14:paraId="43FC9793" w14:textId="77777777" w:rsidR="00837273" w:rsidRPr="005424B3" w:rsidRDefault="00837273" w:rsidP="00837273">
            <w:pPr>
              <w:tabs>
                <w:tab w:val="left" w:pos="9360"/>
              </w:tabs>
              <w:jc w:val="both"/>
              <w:rPr>
                <w:b/>
                <w:lang w:val="pt-BR"/>
              </w:rPr>
            </w:pPr>
            <w:r w:rsidRPr="005424B3">
              <w:rPr>
                <w:b/>
                <w:lang w:val="pt-BR"/>
              </w:rPr>
              <w:t xml:space="preserve">I. </w:t>
            </w:r>
            <w:r w:rsidRPr="005424B3">
              <w:rPr>
                <w:b/>
                <w:u w:val="single"/>
                <w:lang w:val="pt-BR"/>
              </w:rPr>
              <w:t>Tính tan</w:t>
            </w:r>
            <w:r w:rsidRPr="005424B3">
              <w:rPr>
                <w:b/>
                <w:lang w:val="pt-BR"/>
              </w:rPr>
              <w:t>:</w:t>
            </w:r>
          </w:p>
          <w:p w14:paraId="4C4FB0ED" w14:textId="77777777" w:rsidR="00837273" w:rsidRPr="005424B3" w:rsidRDefault="00837273" w:rsidP="00837273">
            <w:pPr>
              <w:tabs>
                <w:tab w:val="left" w:pos="9360"/>
              </w:tabs>
              <w:jc w:val="both"/>
              <w:rPr>
                <w:lang w:val="pt-BR"/>
              </w:rPr>
            </w:pPr>
            <w:r w:rsidRPr="005424B3">
              <w:rPr>
                <w:lang w:val="pt-BR"/>
              </w:rPr>
              <w:t>- Muối trung hoà và muối axit của kim loại Na, K đều tan trong nước</w:t>
            </w:r>
          </w:p>
          <w:p w14:paraId="3BE30A32" w14:textId="77777777" w:rsidR="00837273" w:rsidRPr="005424B3" w:rsidRDefault="00837273" w:rsidP="00837273">
            <w:pPr>
              <w:tabs>
                <w:tab w:val="left" w:pos="9360"/>
              </w:tabs>
              <w:jc w:val="both"/>
              <w:rPr>
                <w:b/>
                <w:lang w:val="pt-BR"/>
              </w:rPr>
            </w:pPr>
            <w:r w:rsidRPr="005424B3">
              <w:rPr>
                <w:b/>
                <w:lang w:val="pt-BR"/>
              </w:rPr>
              <w:t xml:space="preserve">II. </w:t>
            </w:r>
            <w:r w:rsidRPr="005424B3">
              <w:rPr>
                <w:b/>
                <w:u w:val="single"/>
                <w:lang w:val="pt-BR"/>
              </w:rPr>
              <w:t>Nhận biết ion photphat</w:t>
            </w:r>
            <w:r w:rsidRPr="005424B3">
              <w:rPr>
                <w:b/>
                <w:lang w:val="pt-BR"/>
              </w:rPr>
              <w:t>:</w:t>
            </w:r>
          </w:p>
          <w:p w14:paraId="100AE69A" w14:textId="77777777" w:rsidR="00837273" w:rsidRPr="005424B3" w:rsidRDefault="00837273" w:rsidP="00837273">
            <w:pPr>
              <w:tabs>
                <w:tab w:val="left" w:pos="9360"/>
              </w:tabs>
              <w:jc w:val="both"/>
              <w:rPr>
                <w:lang w:val="pt-BR"/>
              </w:rPr>
            </w:pPr>
            <w:r w:rsidRPr="005424B3">
              <w:rPr>
                <w:lang w:val="pt-BR"/>
              </w:rPr>
              <w:t>- Thuốc thử: Dung dịch AgNO</w:t>
            </w:r>
            <w:r w:rsidRPr="005424B3">
              <w:rPr>
                <w:vertAlign w:val="subscript"/>
                <w:lang w:val="pt-BR"/>
              </w:rPr>
              <w:t>3</w:t>
            </w:r>
          </w:p>
          <w:p w14:paraId="038772FB" w14:textId="781881A5" w:rsidR="00837273" w:rsidRPr="005424B3" w:rsidRDefault="00837273" w:rsidP="00837273">
            <w:pPr>
              <w:tabs>
                <w:tab w:val="left" w:pos="9360"/>
              </w:tabs>
              <w:jc w:val="both"/>
              <w:rPr>
                <w:lang w:val="pt-BR"/>
              </w:rPr>
            </w:pPr>
            <w:r w:rsidRPr="005424B3">
              <w:rPr>
                <w:lang w:val="pt-BR"/>
              </w:rPr>
              <w:t>- Hiện tượng: Kết tủa màu vàng</w:t>
            </w:r>
          </w:p>
          <w:p w14:paraId="5D1D4682" w14:textId="7E52C11A" w:rsidR="00B021D7" w:rsidRPr="005424B3" w:rsidRDefault="00837273" w:rsidP="00837273">
            <w:pPr>
              <w:jc w:val="both"/>
              <w:rPr>
                <w:lang w:val="nb-NO"/>
              </w:rPr>
            </w:pPr>
            <w:r w:rsidRPr="005424B3">
              <w:rPr>
                <w:lang w:val="de-DE"/>
              </w:rPr>
              <w:t>3Ag</w:t>
            </w:r>
            <w:r w:rsidRPr="005424B3">
              <w:rPr>
                <w:vertAlign w:val="superscript"/>
                <w:lang w:val="de-DE"/>
              </w:rPr>
              <w:t>+</w:t>
            </w:r>
            <w:r w:rsidRPr="005424B3">
              <w:rPr>
                <w:lang w:val="de-DE"/>
              </w:rPr>
              <w:t xml:space="preserve"> + PO</w:t>
            </w:r>
            <w:r w:rsidRPr="005424B3">
              <w:rPr>
                <w:vertAlign w:val="subscript"/>
                <w:lang w:val="de-DE"/>
              </w:rPr>
              <w:t>4</w:t>
            </w:r>
            <w:r w:rsidRPr="005424B3">
              <w:rPr>
                <w:lang w:val="de-DE"/>
              </w:rPr>
              <w:t xml:space="preserve"> </w:t>
            </w:r>
            <w:r w:rsidRPr="005424B3">
              <w:rPr>
                <w:vertAlign w:val="superscript"/>
                <w:lang w:val="de-DE"/>
              </w:rPr>
              <w:t>3-</w:t>
            </w:r>
            <w:r w:rsidRPr="005424B3">
              <w:rPr>
                <w:lang w:val="de-DE"/>
              </w:rPr>
              <w:t xml:space="preserve"> </w:t>
            </w:r>
            <w:r w:rsidRPr="005424B3">
              <w:sym w:font="Wingdings" w:char="F0E0"/>
            </w:r>
            <w:r w:rsidRPr="005424B3">
              <w:rPr>
                <w:lang w:val="de-DE"/>
              </w:rPr>
              <w:t xml:space="preserve"> Ag</w:t>
            </w:r>
            <w:r w:rsidRPr="005424B3">
              <w:rPr>
                <w:vertAlign w:val="subscript"/>
                <w:lang w:val="de-DE"/>
              </w:rPr>
              <w:t>3</w:t>
            </w:r>
            <w:r w:rsidRPr="005424B3">
              <w:rPr>
                <w:lang w:val="de-DE"/>
              </w:rPr>
              <w:t>PO</w:t>
            </w:r>
            <w:r w:rsidRPr="005424B3">
              <w:rPr>
                <w:vertAlign w:val="subscript"/>
                <w:lang w:val="de-DE"/>
              </w:rPr>
              <w:t>4</w:t>
            </w:r>
            <w:r w:rsidRPr="005424B3">
              <w:rPr>
                <w:lang w:val="de-DE"/>
              </w:rPr>
              <w:t xml:space="preserve"> </w:t>
            </w:r>
            <w:r w:rsidR="008B7B59">
              <w:rPr>
                <w:position w:val="-6"/>
              </w:rPr>
              <w:pict w14:anchorId="5C6DA0E3">
                <v:shape id="_x0000_i1113" type="#_x0000_t75" style="width:10.9pt;height:15.9pt">
                  <v:imagedata r:id="rId86" o:title=""/>
                </v:shape>
              </w:pict>
            </w:r>
            <w:r w:rsidRPr="005424B3">
              <w:rPr>
                <w:lang w:val="de-DE"/>
              </w:rPr>
              <w:t xml:space="preserve"> (màu vàng</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6C341E3" w14:textId="77777777" w:rsidR="00B679BB" w:rsidRPr="005424B3" w:rsidRDefault="00B679BB" w:rsidP="00B679BB">
            <w:pPr>
              <w:jc w:val="both"/>
            </w:pPr>
          </w:p>
          <w:p w14:paraId="4BC36F51" w14:textId="77777777" w:rsidR="00B679BB" w:rsidRPr="005424B3" w:rsidRDefault="00B679BB" w:rsidP="00B679BB">
            <w:pPr>
              <w:jc w:val="both"/>
            </w:pPr>
          </w:p>
          <w:p w14:paraId="239245B4" w14:textId="77777777" w:rsidR="00B679BB" w:rsidRPr="005424B3" w:rsidRDefault="00B679BB" w:rsidP="00B679BB">
            <w:pPr>
              <w:jc w:val="both"/>
            </w:pPr>
          </w:p>
          <w:p w14:paraId="36EFE9C2" w14:textId="77777777" w:rsidR="00B679BB" w:rsidRPr="005424B3" w:rsidRDefault="00B679BB" w:rsidP="00B679BB">
            <w:pPr>
              <w:jc w:val="both"/>
            </w:pPr>
            <w:r w:rsidRPr="005424B3">
              <w:t>- Gv: Hãy cho biết các mức oxi hoá có thể có của P? Dự đoán tính chất?</w:t>
            </w:r>
          </w:p>
          <w:p w14:paraId="6CFC932F" w14:textId="77777777" w:rsidR="00B679BB" w:rsidRPr="005424B3" w:rsidRDefault="00B679BB" w:rsidP="00B679BB">
            <w:pPr>
              <w:jc w:val="both"/>
            </w:pPr>
          </w:p>
          <w:p w14:paraId="6F1565B3" w14:textId="77777777" w:rsidR="00B679BB" w:rsidRPr="005424B3" w:rsidRDefault="00B679BB" w:rsidP="00B679BB">
            <w:pPr>
              <w:jc w:val="both"/>
            </w:pPr>
            <w:r w:rsidRPr="005424B3">
              <w:t>- Hs nghiên cứu SGK cho biết trạng thái tự nhiên của P</w:t>
            </w:r>
          </w:p>
          <w:p w14:paraId="30A75A27" w14:textId="77777777" w:rsidR="00B679BB" w:rsidRPr="005424B3" w:rsidRDefault="00B679BB" w:rsidP="00B679BB">
            <w:pPr>
              <w:jc w:val="both"/>
            </w:pPr>
          </w:p>
          <w:p w14:paraId="1F3A492F" w14:textId="77777777" w:rsidR="00B679BB" w:rsidRPr="005424B3" w:rsidRDefault="00B679BB" w:rsidP="00B679BB">
            <w:pPr>
              <w:jc w:val="both"/>
            </w:pPr>
          </w:p>
          <w:p w14:paraId="22EB71A6" w14:textId="77777777" w:rsidR="00B679BB" w:rsidRPr="005424B3" w:rsidRDefault="00B679BB" w:rsidP="00B679BB">
            <w:pPr>
              <w:jc w:val="both"/>
            </w:pPr>
            <w:r w:rsidRPr="005424B3">
              <w:t>- Gv trình chiếu hình ảnh minh hoạ</w:t>
            </w:r>
          </w:p>
          <w:p w14:paraId="1A1660B3" w14:textId="77777777" w:rsidR="00B679BB" w:rsidRPr="005424B3" w:rsidRDefault="00B679BB" w:rsidP="00B679BB">
            <w:pPr>
              <w:tabs>
                <w:tab w:val="left" w:pos="9360"/>
              </w:tabs>
              <w:rPr>
                <w:lang w:val="pt-BR"/>
              </w:rPr>
            </w:pPr>
          </w:p>
          <w:p w14:paraId="67887796" w14:textId="77777777" w:rsidR="00B679BB" w:rsidRPr="005424B3" w:rsidRDefault="00B679BB" w:rsidP="00B679BB">
            <w:pPr>
              <w:tabs>
                <w:tab w:val="left" w:pos="9360"/>
              </w:tabs>
              <w:rPr>
                <w:lang w:val="pt-BR"/>
              </w:rPr>
            </w:pPr>
          </w:p>
          <w:p w14:paraId="1C303930" w14:textId="77777777" w:rsidR="00B679BB" w:rsidRPr="005424B3" w:rsidRDefault="00B679BB" w:rsidP="00B679BB">
            <w:pPr>
              <w:tabs>
                <w:tab w:val="left" w:pos="9360"/>
              </w:tabs>
              <w:rPr>
                <w:lang w:val="pt-BR"/>
              </w:rPr>
            </w:pPr>
            <w:r w:rsidRPr="005424B3">
              <w:rPr>
                <w:lang w:val="pt-BR"/>
              </w:rPr>
              <w:t xml:space="preserve">- Gv: Yêu cầu hs nêu tính chất hoá học chung của axit </w:t>
            </w:r>
            <w:r w:rsidRPr="005424B3">
              <w:sym w:font="Wingdings" w:char="F0E0"/>
            </w:r>
            <w:r w:rsidRPr="005424B3">
              <w:rPr>
                <w:lang w:val="pt-BR"/>
              </w:rPr>
              <w:t xml:space="preserve"> H</w:t>
            </w:r>
            <w:r w:rsidRPr="005424B3">
              <w:rPr>
                <w:vertAlign w:val="subscript"/>
                <w:lang w:val="pt-BR"/>
              </w:rPr>
              <w:t>3</w:t>
            </w:r>
            <w:r w:rsidRPr="005424B3">
              <w:rPr>
                <w:lang w:val="pt-BR"/>
              </w:rPr>
              <w:t>PO</w:t>
            </w:r>
            <w:r w:rsidRPr="005424B3">
              <w:rPr>
                <w:vertAlign w:val="subscript"/>
                <w:lang w:val="pt-BR"/>
              </w:rPr>
              <w:t>4</w:t>
            </w:r>
            <w:r w:rsidRPr="005424B3">
              <w:rPr>
                <w:lang w:val="pt-BR"/>
              </w:rPr>
              <w:t xml:space="preserve"> có đầy đủ tính chất hoá học của một axit</w:t>
            </w:r>
          </w:p>
          <w:p w14:paraId="7960970C" w14:textId="77777777" w:rsidR="00B679BB" w:rsidRPr="005424B3" w:rsidRDefault="00B679BB" w:rsidP="00B679BB">
            <w:pPr>
              <w:tabs>
                <w:tab w:val="left" w:pos="9360"/>
              </w:tabs>
            </w:pPr>
          </w:p>
          <w:p w14:paraId="098F943C" w14:textId="77777777" w:rsidR="00B679BB" w:rsidRPr="005424B3" w:rsidRDefault="00B679BB" w:rsidP="00B679BB">
            <w:pPr>
              <w:tabs>
                <w:tab w:val="left" w:pos="9360"/>
              </w:tabs>
            </w:pPr>
          </w:p>
          <w:p w14:paraId="3F45715C" w14:textId="77777777" w:rsidR="003A0331" w:rsidRDefault="00B679BB" w:rsidP="00B679BB">
            <w:pPr>
              <w:tabs>
                <w:tab w:val="left" w:pos="9360"/>
              </w:tabs>
            </w:pPr>
            <w:r w:rsidRPr="005424B3">
              <w:lastRenderedPageBreak/>
              <w:t xml:space="preserve">- Gv: Yêu cầu hs đọc sgk và trả lời: </w:t>
            </w:r>
          </w:p>
          <w:p w14:paraId="2A5E7B33" w14:textId="77777777" w:rsidR="003A0331" w:rsidRDefault="003A0331" w:rsidP="00B679BB">
            <w:pPr>
              <w:tabs>
                <w:tab w:val="left" w:pos="9360"/>
              </w:tabs>
            </w:pPr>
          </w:p>
          <w:p w14:paraId="05A92E45" w14:textId="77777777" w:rsidR="003A0331" w:rsidRDefault="003A0331" w:rsidP="00B679BB">
            <w:pPr>
              <w:tabs>
                <w:tab w:val="left" w:pos="9360"/>
              </w:tabs>
            </w:pPr>
          </w:p>
          <w:p w14:paraId="4660BF45" w14:textId="77777777" w:rsidR="003A0331" w:rsidRDefault="003A0331" w:rsidP="00B679BB">
            <w:pPr>
              <w:tabs>
                <w:tab w:val="left" w:pos="9360"/>
              </w:tabs>
            </w:pPr>
          </w:p>
          <w:p w14:paraId="652ABA32" w14:textId="661ABA00" w:rsidR="00B679BB" w:rsidRPr="005424B3" w:rsidRDefault="00B679BB" w:rsidP="00B679BB">
            <w:pPr>
              <w:tabs>
                <w:tab w:val="left" w:pos="9360"/>
              </w:tabs>
            </w:pPr>
            <w:r w:rsidRPr="005424B3">
              <w:t>Trong CN H</w:t>
            </w:r>
            <w:r w:rsidRPr="005424B3">
              <w:rPr>
                <w:vertAlign w:val="subscript"/>
              </w:rPr>
              <w:t>3</w:t>
            </w:r>
            <w:r w:rsidRPr="005424B3">
              <w:t>PO</w:t>
            </w:r>
            <w:r w:rsidRPr="005424B3">
              <w:rPr>
                <w:vertAlign w:val="subscript"/>
              </w:rPr>
              <w:t>4</w:t>
            </w:r>
            <w:r w:rsidRPr="005424B3">
              <w:t xml:space="preserve"> được sản xuất bằng cách nào?</w:t>
            </w:r>
          </w:p>
          <w:p w14:paraId="4726E1F0" w14:textId="77777777" w:rsidR="00B021D7" w:rsidRPr="005424B3" w:rsidRDefault="00B021D7" w:rsidP="00B679BB">
            <w:pPr>
              <w:tabs>
                <w:tab w:val="left" w:pos="9360"/>
              </w:tabs>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D88C49C" w14:textId="77777777" w:rsidR="00B679BB" w:rsidRPr="005424B3" w:rsidRDefault="00B679BB" w:rsidP="00F635EE">
            <w:pPr>
              <w:rPr>
                <w:lang w:val="nb-NO"/>
              </w:rPr>
            </w:pPr>
          </w:p>
          <w:p w14:paraId="42EB73AE" w14:textId="77777777" w:rsidR="00B679BB" w:rsidRPr="005424B3" w:rsidRDefault="00B679BB" w:rsidP="00F635EE">
            <w:pPr>
              <w:rPr>
                <w:lang w:val="nb-NO"/>
              </w:rPr>
            </w:pPr>
          </w:p>
          <w:p w14:paraId="5DC1C056" w14:textId="77777777" w:rsidR="00B679BB" w:rsidRPr="005424B3" w:rsidRDefault="00B679BB" w:rsidP="00F635EE">
            <w:pPr>
              <w:rPr>
                <w:lang w:val="nb-NO"/>
              </w:rPr>
            </w:pPr>
          </w:p>
          <w:p w14:paraId="5C3E0973" w14:textId="77777777" w:rsidR="00B021D7" w:rsidRPr="005424B3" w:rsidRDefault="00B679BB" w:rsidP="00F635EE">
            <w:pPr>
              <w:rPr>
                <w:lang w:val="de-DE"/>
              </w:rPr>
            </w:pPr>
            <w:r w:rsidRPr="005424B3">
              <w:rPr>
                <w:lang w:val="nb-NO"/>
              </w:rPr>
              <w:t>HS theo dõi, ghi bài và t</w:t>
            </w:r>
            <w:r w:rsidRPr="005424B3">
              <w:rPr>
                <w:lang w:val="de-DE"/>
              </w:rPr>
              <w:t>rả lời</w:t>
            </w:r>
          </w:p>
          <w:p w14:paraId="52FD663B" w14:textId="77777777" w:rsidR="00B679BB" w:rsidRPr="005424B3" w:rsidRDefault="00B679BB" w:rsidP="00F635EE">
            <w:pPr>
              <w:rPr>
                <w:lang w:val="de-DE"/>
              </w:rPr>
            </w:pPr>
          </w:p>
          <w:p w14:paraId="5E47BD06" w14:textId="77777777" w:rsidR="00B679BB" w:rsidRPr="005424B3" w:rsidRDefault="00B679BB" w:rsidP="00F635EE">
            <w:pPr>
              <w:rPr>
                <w:lang w:val="de-DE"/>
              </w:rPr>
            </w:pPr>
          </w:p>
          <w:p w14:paraId="012B75FC" w14:textId="77777777" w:rsidR="00B679BB" w:rsidRPr="005424B3" w:rsidRDefault="00B679BB" w:rsidP="00F635EE">
            <w:pPr>
              <w:rPr>
                <w:lang w:val="de-DE"/>
              </w:rPr>
            </w:pPr>
          </w:p>
          <w:p w14:paraId="7B5A001D" w14:textId="6436726C" w:rsidR="00B679BB" w:rsidRPr="005424B3" w:rsidRDefault="00B679BB" w:rsidP="00F635EE">
            <w:pPr>
              <w:rPr>
                <w:lang w:val="de-DE"/>
              </w:rPr>
            </w:pPr>
            <w:r w:rsidRPr="005424B3">
              <w:rPr>
                <w:lang w:val="nb-NO"/>
              </w:rPr>
              <w:t>HS theo dõi, ghi bài và t</w:t>
            </w:r>
            <w:r w:rsidRPr="005424B3">
              <w:rPr>
                <w:lang w:val="de-DE"/>
              </w:rPr>
              <w:t>rả lời</w:t>
            </w:r>
          </w:p>
          <w:p w14:paraId="17D09505" w14:textId="77777777" w:rsidR="00B679BB" w:rsidRPr="005424B3" w:rsidRDefault="00B679BB" w:rsidP="00F635EE">
            <w:pPr>
              <w:rPr>
                <w:lang w:val="de-DE"/>
              </w:rPr>
            </w:pPr>
          </w:p>
          <w:p w14:paraId="37F196FE" w14:textId="77777777" w:rsidR="00B679BB" w:rsidRPr="005424B3" w:rsidRDefault="00B679BB" w:rsidP="00F635EE">
            <w:pPr>
              <w:rPr>
                <w:lang w:val="de-DE"/>
              </w:rPr>
            </w:pPr>
          </w:p>
          <w:p w14:paraId="4A3A4E43" w14:textId="77777777" w:rsidR="00B679BB" w:rsidRPr="005424B3" w:rsidRDefault="00B679BB" w:rsidP="00F635EE">
            <w:pPr>
              <w:rPr>
                <w:lang w:val="de-DE"/>
              </w:rPr>
            </w:pPr>
          </w:p>
          <w:p w14:paraId="39D93ED3" w14:textId="77777777" w:rsidR="00B679BB" w:rsidRPr="005424B3" w:rsidRDefault="00B679BB" w:rsidP="00F635EE">
            <w:pPr>
              <w:rPr>
                <w:lang w:val="de-DE"/>
              </w:rPr>
            </w:pPr>
          </w:p>
          <w:p w14:paraId="5E4C005D" w14:textId="24B6D637" w:rsidR="00B679BB" w:rsidRPr="005424B3" w:rsidRDefault="00B679BB" w:rsidP="00F635EE">
            <w:pPr>
              <w:rPr>
                <w:lang w:val="de-DE"/>
              </w:rPr>
            </w:pPr>
            <w:r w:rsidRPr="005424B3">
              <w:rPr>
                <w:lang w:val="nb-NO"/>
              </w:rPr>
              <w:t>HS theo dõi, ghi bài và t</w:t>
            </w:r>
            <w:r w:rsidRPr="005424B3">
              <w:rPr>
                <w:lang w:val="de-DE"/>
              </w:rPr>
              <w:t>rả lời</w:t>
            </w:r>
          </w:p>
          <w:p w14:paraId="1544BB13" w14:textId="77777777" w:rsidR="00B679BB" w:rsidRPr="005424B3" w:rsidRDefault="00B679BB" w:rsidP="00F635EE">
            <w:pPr>
              <w:rPr>
                <w:lang w:val="de-DE"/>
              </w:rPr>
            </w:pPr>
          </w:p>
          <w:p w14:paraId="08C97922" w14:textId="77777777" w:rsidR="00B679BB" w:rsidRPr="005424B3" w:rsidRDefault="00B679BB" w:rsidP="00F635EE">
            <w:pPr>
              <w:rPr>
                <w:lang w:val="de-DE"/>
              </w:rPr>
            </w:pPr>
          </w:p>
          <w:p w14:paraId="3438CDCA" w14:textId="77777777" w:rsidR="00B679BB" w:rsidRPr="005424B3" w:rsidRDefault="00B679BB" w:rsidP="00F635EE">
            <w:pPr>
              <w:rPr>
                <w:lang w:val="de-DE"/>
              </w:rPr>
            </w:pPr>
          </w:p>
          <w:p w14:paraId="023BA051" w14:textId="77777777" w:rsidR="00B679BB" w:rsidRPr="005424B3" w:rsidRDefault="00B679BB" w:rsidP="00F635EE">
            <w:pPr>
              <w:rPr>
                <w:lang w:val="de-DE"/>
              </w:rPr>
            </w:pPr>
          </w:p>
          <w:p w14:paraId="44820669" w14:textId="4B3CD2D2" w:rsidR="00B679BB" w:rsidRPr="005424B3" w:rsidRDefault="00B679BB" w:rsidP="00F635EE">
            <w:pPr>
              <w:rPr>
                <w:lang w:val="de-DE"/>
              </w:rPr>
            </w:pPr>
            <w:r w:rsidRPr="005424B3">
              <w:rPr>
                <w:lang w:val="nb-NO"/>
              </w:rPr>
              <w:t>HS theo dõi, ghi bài và t</w:t>
            </w:r>
            <w:r w:rsidRPr="005424B3">
              <w:rPr>
                <w:lang w:val="de-DE"/>
              </w:rPr>
              <w:t>rả lời</w:t>
            </w:r>
          </w:p>
          <w:p w14:paraId="7770A99D" w14:textId="77777777" w:rsidR="00B679BB" w:rsidRPr="005424B3" w:rsidRDefault="00B679BB" w:rsidP="00F635EE">
            <w:pPr>
              <w:rPr>
                <w:lang w:val="nb-NO"/>
              </w:rPr>
            </w:pPr>
          </w:p>
          <w:p w14:paraId="3827D862" w14:textId="77777777" w:rsidR="00B679BB" w:rsidRPr="005424B3" w:rsidRDefault="00B679BB" w:rsidP="00F635EE">
            <w:pPr>
              <w:rPr>
                <w:lang w:val="nb-NO"/>
              </w:rPr>
            </w:pPr>
          </w:p>
          <w:p w14:paraId="6BA4F41A" w14:textId="77777777" w:rsidR="00B679BB" w:rsidRPr="005424B3" w:rsidRDefault="00B679BB" w:rsidP="00F635EE">
            <w:pPr>
              <w:rPr>
                <w:lang w:val="nb-NO"/>
              </w:rPr>
            </w:pPr>
          </w:p>
          <w:p w14:paraId="323574BE" w14:textId="77777777" w:rsidR="00B679BB" w:rsidRPr="005424B3" w:rsidRDefault="00B679BB" w:rsidP="00F635EE">
            <w:pPr>
              <w:rPr>
                <w:lang w:val="nb-NO"/>
              </w:rPr>
            </w:pPr>
          </w:p>
          <w:p w14:paraId="47CC7B0F" w14:textId="77777777" w:rsidR="00B679BB" w:rsidRPr="005424B3" w:rsidRDefault="00B679BB" w:rsidP="00F635EE">
            <w:pPr>
              <w:rPr>
                <w:lang w:val="nb-NO"/>
              </w:rPr>
            </w:pPr>
          </w:p>
          <w:p w14:paraId="39B67F91" w14:textId="0A99C6B8" w:rsidR="00B679BB" w:rsidRPr="005424B3" w:rsidRDefault="00B679BB" w:rsidP="00F635EE">
            <w:pPr>
              <w:rPr>
                <w:lang w:val="nb-NO"/>
              </w:rPr>
            </w:pPr>
            <w:r w:rsidRPr="005424B3">
              <w:rPr>
                <w:lang w:val="nb-NO"/>
              </w:rPr>
              <w:t>HS theo dõi, ghi bài và t</w:t>
            </w:r>
            <w:r w:rsidRPr="005424B3">
              <w:rPr>
                <w:lang w:val="de-DE"/>
              </w:rPr>
              <w:t>rả lời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948AD2D" w14:textId="77777777" w:rsidR="00B021D7" w:rsidRPr="005424B3" w:rsidRDefault="00B021D7" w:rsidP="00F635EE">
            <w:pPr>
              <w:rPr>
                <w:lang w:val="nb-NO"/>
              </w:rPr>
            </w:pPr>
          </w:p>
          <w:p w14:paraId="64286678" w14:textId="34FF50A2" w:rsidR="00B021D7" w:rsidRPr="005424B3" w:rsidRDefault="008D5128" w:rsidP="00F635EE">
            <w:pPr>
              <w:jc w:val="center"/>
              <w:rPr>
                <w:lang w:val="pt-BR"/>
              </w:rPr>
            </w:pPr>
            <w:r>
              <w:rPr>
                <w:lang w:val="pt-BR"/>
              </w:rPr>
              <w:t>10</w:t>
            </w:r>
          </w:p>
          <w:p w14:paraId="67C654F4" w14:textId="77777777" w:rsidR="00B021D7" w:rsidRDefault="00B021D7" w:rsidP="00F635EE">
            <w:pPr>
              <w:rPr>
                <w:lang w:val="pt-BR"/>
              </w:rPr>
            </w:pPr>
            <w:r w:rsidRPr="005424B3">
              <w:rPr>
                <w:lang w:val="pt-BR"/>
              </w:rPr>
              <w:t>phút</w:t>
            </w:r>
          </w:p>
          <w:p w14:paraId="3EB603E9" w14:textId="77777777" w:rsidR="008D5128" w:rsidRDefault="008D5128" w:rsidP="00F635EE">
            <w:pPr>
              <w:rPr>
                <w:lang w:val="pt-BR"/>
              </w:rPr>
            </w:pPr>
          </w:p>
          <w:p w14:paraId="67C0D15E" w14:textId="77777777" w:rsidR="008D5128" w:rsidRDefault="008D5128" w:rsidP="00F635EE">
            <w:pPr>
              <w:rPr>
                <w:lang w:val="pt-BR"/>
              </w:rPr>
            </w:pPr>
          </w:p>
          <w:p w14:paraId="6B2CE72D" w14:textId="77777777" w:rsidR="008D5128" w:rsidRDefault="008D5128" w:rsidP="00F635EE">
            <w:pPr>
              <w:rPr>
                <w:lang w:val="pt-BR"/>
              </w:rPr>
            </w:pPr>
          </w:p>
          <w:p w14:paraId="34AD95FF" w14:textId="77777777" w:rsidR="008D5128" w:rsidRDefault="008D5128" w:rsidP="00F635EE">
            <w:pPr>
              <w:rPr>
                <w:lang w:val="pt-BR"/>
              </w:rPr>
            </w:pPr>
          </w:p>
          <w:p w14:paraId="026019A7" w14:textId="77777777" w:rsidR="008D5128" w:rsidRDefault="008D5128" w:rsidP="00F635EE">
            <w:pPr>
              <w:rPr>
                <w:lang w:val="pt-BR"/>
              </w:rPr>
            </w:pPr>
          </w:p>
          <w:p w14:paraId="3BC4D01E" w14:textId="77777777" w:rsidR="008D5128" w:rsidRDefault="008D5128" w:rsidP="00F635EE">
            <w:pPr>
              <w:rPr>
                <w:lang w:val="pt-BR"/>
              </w:rPr>
            </w:pPr>
          </w:p>
          <w:p w14:paraId="0870EE70" w14:textId="77777777" w:rsidR="008D5128" w:rsidRDefault="008D5128" w:rsidP="00F635EE">
            <w:pPr>
              <w:rPr>
                <w:lang w:val="pt-BR"/>
              </w:rPr>
            </w:pPr>
          </w:p>
          <w:p w14:paraId="6F77F981" w14:textId="77777777" w:rsidR="008D5128" w:rsidRDefault="008D5128" w:rsidP="00F635EE">
            <w:pPr>
              <w:rPr>
                <w:lang w:val="pt-BR"/>
              </w:rPr>
            </w:pPr>
          </w:p>
          <w:p w14:paraId="68ABBA41" w14:textId="77777777" w:rsidR="008D5128" w:rsidRDefault="008D5128" w:rsidP="00F635EE">
            <w:pPr>
              <w:rPr>
                <w:lang w:val="pt-BR"/>
              </w:rPr>
            </w:pPr>
          </w:p>
          <w:p w14:paraId="1F153B23" w14:textId="77777777" w:rsidR="008D5128" w:rsidRDefault="008D5128" w:rsidP="00F635EE">
            <w:pPr>
              <w:rPr>
                <w:lang w:val="pt-BR"/>
              </w:rPr>
            </w:pPr>
          </w:p>
          <w:p w14:paraId="0C8A7A4C" w14:textId="77777777" w:rsidR="008D5128" w:rsidRDefault="008D5128" w:rsidP="00F635EE">
            <w:pPr>
              <w:rPr>
                <w:lang w:val="pt-BR"/>
              </w:rPr>
            </w:pPr>
          </w:p>
          <w:p w14:paraId="37825B26" w14:textId="77777777" w:rsidR="008D5128" w:rsidRPr="005424B3" w:rsidRDefault="008D5128" w:rsidP="008D5128">
            <w:pPr>
              <w:jc w:val="center"/>
              <w:rPr>
                <w:lang w:val="pt-BR"/>
              </w:rPr>
            </w:pPr>
            <w:r>
              <w:rPr>
                <w:lang w:val="pt-BR"/>
              </w:rPr>
              <w:t>10</w:t>
            </w:r>
          </w:p>
          <w:p w14:paraId="690F5D7B" w14:textId="77777777" w:rsidR="008D5128" w:rsidRDefault="008D5128" w:rsidP="008D5128">
            <w:pPr>
              <w:rPr>
                <w:lang w:val="pt-BR"/>
              </w:rPr>
            </w:pPr>
            <w:r w:rsidRPr="005424B3">
              <w:rPr>
                <w:lang w:val="pt-BR"/>
              </w:rPr>
              <w:t>phút</w:t>
            </w:r>
          </w:p>
          <w:p w14:paraId="0D823352" w14:textId="77777777" w:rsidR="008D5128" w:rsidRDefault="008D5128" w:rsidP="008D5128">
            <w:pPr>
              <w:rPr>
                <w:lang w:val="pt-BR"/>
              </w:rPr>
            </w:pPr>
          </w:p>
          <w:p w14:paraId="56F77906" w14:textId="77777777" w:rsidR="008D5128" w:rsidRDefault="008D5128" w:rsidP="008D5128">
            <w:pPr>
              <w:rPr>
                <w:lang w:val="pt-BR"/>
              </w:rPr>
            </w:pPr>
          </w:p>
          <w:p w14:paraId="6EEAC9C5" w14:textId="77777777" w:rsidR="008D5128" w:rsidRDefault="008D5128" w:rsidP="008D5128">
            <w:pPr>
              <w:rPr>
                <w:lang w:val="pt-BR"/>
              </w:rPr>
            </w:pPr>
          </w:p>
          <w:p w14:paraId="404B8EAA" w14:textId="77777777" w:rsidR="008D5128" w:rsidRDefault="008D5128" w:rsidP="008D5128">
            <w:pPr>
              <w:rPr>
                <w:lang w:val="pt-BR"/>
              </w:rPr>
            </w:pPr>
          </w:p>
          <w:p w14:paraId="2DACF297" w14:textId="77777777" w:rsidR="008D5128" w:rsidRDefault="008D5128" w:rsidP="008D5128">
            <w:pPr>
              <w:rPr>
                <w:lang w:val="pt-BR"/>
              </w:rPr>
            </w:pPr>
          </w:p>
          <w:p w14:paraId="5EE354BC" w14:textId="77777777" w:rsidR="008D5128" w:rsidRDefault="008D5128" w:rsidP="008D5128">
            <w:pPr>
              <w:rPr>
                <w:lang w:val="pt-BR"/>
              </w:rPr>
            </w:pPr>
          </w:p>
          <w:p w14:paraId="52368DE2" w14:textId="77777777" w:rsidR="008D5128" w:rsidRDefault="008D5128" w:rsidP="008D5128">
            <w:pPr>
              <w:rPr>
                <w:lang w:val="pt-BR"/>
              </w:rPr>
            </w:pPr>
          </w:p>
          <w:p w14:paraId="11EDEBEC" w14:textId="77777777" w:rsidR="008D5128" w:rsidRDefault="008D5128" w:rsidP="008D5128">
            <w:pPr>
              <w:rPr>
                <w:lang w:val="pt-BR"/>
              </w:rPr>
            </w:pPr>
          </w:p>
          <w:p w14:paraId="6F8087E3" w14:textId="77777777" w:rsidR="008D5128" w:rsidRDefault="008D5128" w:rsidP="008D5128">
            <w:pPr>
              <w:rPr>
                <w:lang w:val="pt-BR"/>
              </w:rPr>
            </w:pPr>
          </w:p>
          <w:p w14:paraId="30E9F06C" w14:textId="77777777" w:rsidR="008D5128" w:rsidRPr="005424B3" w:rsidRDefault="008D5128" w:rsidP="008D5128">
            <w:pPr>
              <w:jc w:val="center"/>
              <w:rPr>
                <w:lang w:val="pt-BR"/>
              </w:rPr>
            </w:pPr>
            <w:r>
              <w:rPr>
                <w:lang w:val="pt-BR"/>
              </w:rPr>
              <w:lastRenderedPageBreak/>
              <w:t>10</w:t>
            </w:r>
          </w:p>
          <w:p w14:paraId="720E9CBA" w14:textId="77777777" w:rsidR="008D5128" w:rsidRDefault="008D5128" w:rsidP="008D5128">
            <w:pPr>
              <w:rPr>
                <w:lang w:val="pt-BR"/>
              </w:rPr>
            </w:pPr>
            <w:r w:rsidRPr="005424B3">
              <w:rPr>
                <w:lang w:val="pt-BR"/>
              </w:rPr>
              <w:t>phút</w:t>
            </w:r>
          </w:p>
          <w:p w14:paraId="359F7D63" w14:textId="77777777" w:rsidR="008D5128" w:rsidRDefault="008D5128" w:rsidP="008D5128">
            <w:pPr>
              <w:rPr>
                <w:lang w:val="pt-BR"/>
              </w:rPr>
            </w:pPr>
          </w:p>
          <w:p w14:paraId="429A1582" w14:textId="77777777" w:rsidR="008D5128" w:rsidRDefault="008D5128" w:rsidP="008D5128">
            <w:pPr>
              <w:rPr>
                <w:lang w:val="pt-BR"/>
              </w:rPr>
            </w:pPr>
          </w:p>
          <w:p w14:paraId="2C37EE33" w14:textId="77777777" w:rsidR="008D5128" w:rsidRDefault="008D5128" w:rsidP="008D5128">
            <w:pPr>
              <w:rPr>
                <w:lang w:val="pt-BR"/>
              </w:rPr>
            </w:pPr>
          </w:p>
          <w:p w14:paraId="78B9E96C" w14:textId="77777777" w:rsidR="008D5128" w:rsidRDefault="008D5128" w:rsidP="008D5128">
            <w:pPr>
              <w:rPr>
                <w:lang w:val="pt-BR"/>
              </w:rPr>
            </w:pPr>
          </w:p>
          <w:p w14:paraId="0F3CDEB5" w14:textId="77777777" w:rsidR="008D5128" w:rsidRPr="005424B3" w:rsidRDefault="008D5128" w:rsidP="008D5128">
            <w:pPr>
              <w:jc w:val="center"/>
              <w:rPr>
                <w:lang w:val="pt-BR"/>
              </w:rPr>
            </w:pPr>
            <w:r>
              <w:rPr>
                <w:lang w:val="pt-BR"/>
              </w:rPr>
              <w:t>10</w:t>
            </w:r>
          </w:p>
          <w:p w14:paraId="68ACB3D4" w14:textId="77777777" w:rsidR="008D5128" w:rsidRDefault="008D5128" w:rsidP="008D5128">
            <w:pPr>
              <w:rPr>
                <w:lang w:val="pt-BR"/>
              </w:rPr>
            </w:pPr>
            <w:r w:rsidRPr="005424B3">
              <w:rPr>
                <w:lang w:val="pt-BR"/>
              </w:rPr>
              <w:t>phút</w:t>
            </w:r>
          </w:p>
          <w:p w14:paraId="447BCD91" w14:textId="77777777" w:rsidR="008D5128" w:rsidRDefault="008D5128" w:rsidP="008D5128">
            <w:pPr>
              <w:rPr>
                <w:lang w:val="pt-BR"/>
              </w:rPr>
            </w:pPr>
          </w:p>
          <w:p w14:paraId="5C8A0FB0" w14:textId="77777777" w:rsidR="008D5128" w:rsidRDefault="008D5128" w:rsidP="008D5128">
            <w:pPr>
              <w:rPr>
                <w:lang w:val="pt-BR"/>
              </w:rPr>
            </w:pPr>
          </w:p>
          <w:p w14:paraId="3788AEE0" w14:textId="77777777" w:rsidR="008D5128" w:rsidRDefault="008D5128" w:rsidP="008D5128">
            <w:pPr>
              <w:rPr>
                <w:lang w:val="pt-BR"/>
              </w:rPr>
            </w:pPr>
          </w:p>
          <w:p w14:paraId="11A99C59" w14:textId="77777777" w:rsidR="008D5128" w:rsidRDefault="008D5128" w:rsidP="008D5128">
            <w:pPr>
              <w:rPr>
                <w:lang w:val="pt-BR"/>
              </w:rPr>
            </w:pPr>
          </w:p>
          <w:p w14:paraId="32DFB50F" w14:textId="07375E9F" w:rsidR="008D5128" w:rsidRPr="005424B3" w:rsidRDefault="008D5128" w:rsidP="008D5128">
            <w:pPr>
              <w:jc w:val="center"/>
              <w:rPr>
                <w:lang w:val="pt-BR"/>
              </w:rPr>
            </w:pPr>
            <w:r>
              <w:rPr>
                <w:lang w:val="pt-BR"/>
              </w:rPr>
              <w:t>20</w:t>
            </w:r>
          </w:p>
          <w:p w14:paraId="2179F25A" w14:textId="77777777" w:rsidR="008D5128" w:rsidRDefault="008D5128" w:rsidP="008D5128">
            <w:pPr>
              <w:rPr>
                <w:lang w:val="pt-BR"/>
              </w:rPr>
            </w:pPr>
            <w:r w:rsidRPr="005424B3">
              <w:rPr>
                <w:lang w:val="pt-BR"/>
              </w:rPr>
              <w:t>phút</w:t>
            </w:r>
          </w:p>
          <w:p w14:paraId="5E5322A4" w14:textId="77777777" w:rsidR="003A0331" w:rsidRDefault="003A0331" w:rsidP="008D5128">
            <w:pPr>
              <w:rPr>
                <w:lang w:val="pt-BR"/>
              </w:rPr>
            </w:pPr>
          </w:p>
          <w:p w14:paraId="3664C40C" w14:textId="77777777" w:rsidR="003A0331" w:rsidRDefault="003A0331" w:rsidP="008D5128">
            <w:pPr>
              <w:rPr>
                <w:lang w:val="pt-BR"/>
              </w:rPr>
            </w:pPr>
          </w:p>
          <w:p w14:paraId="52C1CB5D" w14:textId="77777777" w:rsidR="003A0331" w:rsidRDefault="003A0331" w:rsidP="008D5128">
            <w:pPr>
              <w:rPr>
                <w:lang w:val="pt-BR"/>
              </w:rPr>
            </w:pPr>
          </w:p>
          <w:p w14:paraId="6FA381CE" w14:textId="77777777" w:rsidR="003A0331" w:rsidRDefault="003A0331" w:rsidP="008D5128">
            <w:pPr>
              <w:rPr>
                <w:lang w:val="pt-BR"/>
              </w:rPr>
            </w:pPr>
          </w:p>
          <w:p w14:paraId="6EB79F90" w14:textId="77777777" w:rsidR="003A0331" w:rsidRDefault="003A0331" w:rsidP="008D5128">
            <w:pPr>
              <w:rPr>
                <w:lang w:val="pt-BR"/>
              </w:rPr>
            </w:pPr>
          </w:p>
          <w:p w14:paraId="15714E87" w14:textId="77777777" w:rsidR="003A0331" w:rsidRDefault="003A0331" w:rsidP="008D5128">
            <w:pPr>
              <w:rPr>
                <w:lang w:val="pt-BR"/>
              </w:rPr>
            </w:pPr>
          </w:p>
          <w:p w14:paraId="36DE4438" w14:textId="77777777" w:rsidR="003A0331" w:rsidRDefault="003A0331" w:rsidP="008D5128">
            <w:pPr>
              <w:rPr>
                <w:lang w:val="pt-BR"/>
              </w:rPr>
            </w:pPr>
          </w:p>
          <w:p w14:paraId="07EBF482" w14:textId="77777777" w:rsidR="003A0331" w:rsidRDefault="003A0331" w:rsidP="008D5128">
            <w:pPr>
              <w:rPr>
                <w:lang w:val="pt-BR"/>
              </w:rPr>
            </w:pPr>
          </w:p>
          <w:p w14:paraId="020FE2BE" w14:textId="77777777" w:rsidR="003A0331" w:rsidRDefault="003A0331" w:rsidP="008D5128">
            <w:pPr>
              <w:rPr>
                <w:lang w:val="pt-BR"/>
              </w:rPr>
            </w:pPr>
          </w:p>
          <w:p w14:paraId="367A3963" w14:textId="77777777" w:rsidR="003A0331" w:rsidRDefault="003A0331" w:rsidP="008D5128">
            <w:pPr>
              <w:rPr>
                <w:lang w:val="pt-BR"/>
              </w:rPr>
            </w:pPr>
          </w:p>
          <w:p w14:paraId="09F864CF" w14:textId="77777777" w:rsidR="003A0331" w:rsidRDefault="003A0331" w:rsidP="008D5128">
            <w:pPr>
              <w:rPr>
                <w:lang w:val="pt-BR"/>
              </w:rPr>
            </w:pPr>
          </w:p>
          <w:p w14:paraId="3800C343" w14:textId="77777777" w:rsidR="003A0331" w:rsidRPr="005424B3" w:rsidRDefault="003A0331" w:rsidP="003A0331">
            <w:pPr>
              <w:jc w:val="center"/>
              <w:rPr>
                <w:lang w:val="pt-BR"/>
              </w:rPr>
            </w:pPr>
            <w:r>
              <w:rPr>
                <w:lang w:val="pt-BR"/>
              </w:rPr>
              <w:t>10</w:t>
            </w:r>
          </w:p>
          <w:p w14:paraId="5EBB3AA6" w14:textId="77777777" w:rsidR="003A0331" w:rsidRDefault="003A0331" w:rsidP="003A0331">
            <w:pPr>
              <w:rPr>
                <w:lang w:val="pt-BR"/>
              </w:rPr>
            </w:pPr>
            <w:r w:rsidRPr="005424B3">
              <w:rPr>
                <w:lang w:val="pt-BR"/>
              </w:rPr>
              <w:t>phút</w:t>
            </w:r>
          </w:p>
          <w:p w14:paraId="4FC5CEEA" w14:textId="77777777" w:rsidR="003A0331" w:rsidRDefault="003A0331" w:rsidP="003A0331">
            <w:pPr>
              <w:rPr>
                <w:lang w:val="pt-BR"/>
              </w:rPr>
            </w:pPr>
          </w:p>
          <w:p w14:paraId="7CF00299" w14:textId="104FC167" w:rsidR="003A0331" w:rsidRPr="005424B3" w:rsidRDefault="003A0331" w:rsidP="003A0331">
            <w:pPr>
              <w:rPr>
                <w:lang w:val="nb-NO"/>
              </w:rPr>
            </w:pPr>
          </w:p>
        </w:tc>
      </w:tr>
      <w:tr w:rsidR="00B021D7" w:rsidRPr="005424B3" w14:paraId="230B3A62"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1654248B" w14:textId="77777777" w:rsidR="00B021D7" w:rsidRPr="005424B3" w:rsidRDefault="00B021D7" w:rsidP="00F635EE">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50AB91F" w14:textId="77777777" w:rsidR="00B021D7" w:rsidRPr="005424B3" w:rsidRDefault="00B021D7" w:rsidP="00F635EE">
            <w:pPr>
              <w:rPr>
                <w:b/>
                <w:bCs/>
                <w:u w:val="single"/>
                <w:lang w:val="nb-NO"/>
              </w:rPr>
            </w:pPr>
            <w:r w:rsidRPr="005424B3">
              <w:rPr>
                <w:b/>
                <w:bCs/>
                <w:u w:val="single"/>
                <w:lang w:val="nb-NO"/>
              </w:rPr>
              <w:t>Củng cố kiến thức và kết thúc bài</w:t>
            </w:r>
          </w:p>
          <w:p w14:paraId="776C9ED1" w14:textId="77777777" w:rsidR="00B021D7" w:rsidRPr="005424B3" w:rsidRDefault="00B021D7" w:rsidP="00F635EE">
            <w:pPr>
              <w:rPr>
                <w:lang w:val="vi-VN"/>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66DAE56" w14:textId="32DF0860" w:rsidR="00B021D7" w:rsidRPr="005424B3" w:rsidRDefault="00B021D7" w:rsidP="00837273">
            <w:pPr>
              <w:rPr>
                <w:lang w:val="vi-VN"/>
              </w:rPr>
            </w:pPr>
            <w:r w:rsidRPr="005424B3">
              <w:rPr>
                <w:lang w:val="de-DE"/>
              </w:rPr>
              <w:t xml:space="preserve">Giảng viên trình bày tóm tắt nội dung bằng lời.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25AE122" w14:textId="52BD4B28" w:rsidR="00B021D7" w:rsidRPr="005424B3" w:rsidRDefault="00B021D7" w:rsidP="00F635EE">
            <w:pPr>
              <w:rPr>
                <w:lang w:val="nb-NO"/>
              </w:rPr>
            </w:pPr>
            <w:r w:rsidRPr="005424B3">
              <w:rPr>
                <w:lang w:val="de-DE"/>
              </w:rPr>
              <w:t>Học sinh lắng nghe và ghi chép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37B8FA5" w14:textId="77777777" w:rsidR="00B021D7" w:rsidRPr="005424B3" w:rsidRDefault="00B021D7" w:rsidP="00F635EE">
            <w:pPr>
              <w:jc w:val="center"/>
              <w:rPr>
                <w:lang w:val="nb-NO"/>
              </w:rPr>
            </w:pPr>
          </w:p>
          <w:p w14:paraId="664292EB" w14:textId="650DB7D3" w:rsidR="00B021D7" w:rsidRPr="005424B3" w:rsidRDefault="003A0331" w:rsidP="00F635EE">
            <w:pPr>
              <w:jc w:val="center"/>
              <w:rPr>
                <w:lang w:val="nb-NO"/>
              </w:rPr>
            </w:pPr>
            <w:r>
              <w:rPr>
                <w:lang w:val="pt-BR"/>
              </w:rPr>
              <w:t>5</w:t>
            </w:r>
            <w:r w:rsidR="00B021D7" w:rsidRPr="005424B3">
              <w:rPr>
                <w:lang w:val="pt-BR"/>
              </w:rPr>
              <w:t xml:space="preserve"> phút</w:t>
            </w:r>
          </w:p>
        </w:tc>
      </w:tr>
      <w:tr w:rsidR="00B021D7" w:rsidRPr="005424B3" w14:paraId="4E362385"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00CB827E" w14:textId="77777777" w:rsidR="00B021D7" w:rsidRPr="005424B3" w:rsidRDefault="00B021D7" w:rsidP="00F635EE">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A59DACA" w14:textId="77777777" w:rsidR="00B021D7" w:rsidRPr="005424B3" w:rsidRDefault="00B021D7" w:rsidP="00F635EE">
            <w:pPr>
              <w:rPr>
                <w:b/>
                <w:bCs/>
                <w:u w:val="single"/>
                <w:lang w:val="pt-BR"/>
              </w:rPr>
            </w:pPr>
            <w:r w:rsidRPr="005424B3">
              <w:rPr>
                <w:b/>
                <w:bCs/>
                <w:u w:val="single"/>
                <w:lang w:val="pt-BR"/>
              </w:rPr>
              <w:t>Hướng dẫn tự học</w:t>
            </w:r>
          </w:p>
          <w:p w14:paraId="042B4803" w14:textId="18B93C7B" w:rsidR="00B021D7" w:rsidRPr="005424B3" w:rsidRDefault="00B679BB" w:rsidP="00F635EE">
            <w:pPr>
              <w:rPr>
                <w:b/>
                <w:bCs/>
                <w:u w:val="single"/>
                <w:lang w:val="pt-BR"/>
              </w:rPr>
            </w:pPr>
            <w:r w:rsidRPr="005424B3">
              <w:rPr>
                <w:lang w:val="pt-BR"/>
              </w:rPr>
              <w:t>bài tập GT và chuẩn bị bài tiếp</w:t>
            </w:r>
          </w:p>
          <w:p w14:paraId="0B7644CA" w14:textId="77777777" w:rsidR="00B021D7" w:rsidRPr="005424B3" w:rsidRDefault="00B021D7" w:rsidP="00F635EE">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A034EFD" w14:textId="77777777" w:rsidR="00B021D7" w:rsidRPr="005424B3" w:rsidRDefault="00B021D7" w:rsidP="00F635EE">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72A705B" w14:textId="2D445CF1" w:rsidR="00B021D7" w:rsidRPr="005424B3" w:rsidRDefault="00B021D7" w:rsidP="004558D8">
            <w:pPr>
              <w:rPr>
                <w:lang w:val="pt-BR"/>
              </w:rPr>
            </w:pPr>
            <w:r w:rsidRPr="005424B3">
              <w:rPr>
                <w:lang w:val="pt-BR"/>
              </w:rPr>
              <w:t>Học sinh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22546E5" w14:textId="77777777" w:rsidR="00B021D7" w:rsidRPr="005424B3" w:rsidRDefault="00B021D7" w:rsidP="00F635EE">
            <w:pPr>
              <w:jc w:val="center"/>
              <w:rPr>
                <w:lang w:val="pt-BR"/>
              </w:rPr>
            </w:pPr>
          </w:p>
          <w:p w14:paraId="4B1DB85A" w14:textId="5A51FCA2" w:rsidR="00B021D7" w:rsidRPr="005424B3" w:rsidRDefault="003A0331" w:rsidP="00F635EE">
            <w:pPr>
              <w:jc w:val="center"/>
              <w:rPr>
                <w:lang w:val="pt-BR"/>
              </w:rPr>
            </w:pPr>
            <w:r>
              <w:rPr>
                <w:lang w:val="pt-BR"/>
              </w:rPr>
              <w:t xml:space="preserve">5 </w:t>
            </w:r>
            <w:r w:rsidR="00B021D7" w:rsidRPr="005424B3">
              <w:rPr>
                <w:lang w:val="pt-BR"/>
              </w:rPr>
              <w:t>phút</w:t>
            </w:r>
          </w:p>
        </w:tc>
      </w:tr>
    </w:tbl>
    <w:p w14:paraId="0DFD8275" w14:textId="77777777" w:rsidR="00B021D7" w:rsidRPr="005424B3" w:rsidRDefault="00B021D7" w:rsidP="00B021D7">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B021D7" w:rsidRPr="005424B3" w14:paraId="1CAAAC4F" w14:textId="77777777" w:rsidTr="00F635EE">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1826D83" w14:textId="77777777" w:rsidR="00B021D7" w:rsidRPr="005424B3" w:rsidRDefault="00B021D7" w:rsidP="00F635EE">
            <w:pPr>
              <w:rPr>
                <w:u w:val="single"/>
                <w:lang w:val="pt-BR"/>
              </w:rPr>
            </w:pPr>
          </w:p>
          <w:p w14:paraId="13B01E79" w14:textId="77777777" w:rsidR="00B021D7" w:rsidRPr="005424B3" w:rsidRDefault="00B021D7" w:rsidP="00F635EE">
            <w:pPr>
              <w:rPr>
                <w:u w:val="single"/>
                <w:lang w:val="pt-BR"/>
              </w:rPr>
            </w:pPr>
          </w:p>
          <w:p w14:paraId="668DC04D" w14:textId="77777777" w:rsidR="00B021D7" w:rsidRPr="005424B3" w:rsidRDefault="00B021D7" w:rsidP="00F635EE">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67173A96" w14:textId="77777777" w:rsidR="00B021D7" w:rsidRPr="005424B3" w:rsidRDefault="00B021D7" w:rsidP="00F635EE">
            <w:pPr>
              <w:jc w:val="both"/>
            </w:pPr>
            <w:r w:rsidRPr="005424B3">
              <w:t xml:space="preserve">1. </w:t>
            </w:r>
            <w:r w:rsidRPr="005424B3">
              <w:rPr>
                <w:i/>
                <w:iCs/>
              </w:rPr>
              <w:t xml:space="preserve">Giáo trình hóa học 1, </w:t>
            </w:r>
            <w:r w:rsidRPr="005424B3">
              <w:t>Trường CĐ lý tự trọng Tp. HCM, năm 2018.</w:t>
            </w:r>
          </w:p>
          <w:p w14:paraId="012F8CEC" w14:textId="77777777" w:rsidR="00B021D7" w:rsidRPr="005424B3" w:rsidRDefault="00B021D7" w:rsidP="00F635EE">
            <w:pPr>
              <w:jc w:val="both"/>
            </w:pPr>
            <w:r w:rsidRPr="005424B3">
              <w:t xml:space="preserve">2. </w:t>
            </w:r>
            <w:r w:rsidRPr="005424B3">
              <w:rPr>
                <w:lang w:val="vi-VN"/>
              </w:rPr>
              <w:t>Nguyễn Xuân Trường</w:t>
            </w:r>
            <w:r w:rsidRPr="005424B3">
              <w:t xml:space="preserve">, </w:t>
            </w:r>
            <w:r w:rsidRPr="005424B3">
              <w:rPr>
                <w:i/>
                <w:iCs/>
              </w:rPr>
              <w:t xml:space="preserve">Hóa học 10, </w:t>
            </w:r>
            <w:r w:rsidRPr="005424B3">
              <w:rPr>
                <w:lang w:val="vi-VN"/>
              </w:rPr>
              <w:t>NXB Giáo dục Việt Nam</w:t>
            </w:r>
            <w:r w:rsidRPr="005424B3">
              <w:t>, năm 2015.</w:t>
            </w:r>
          </w:p>
          <w:p w14:paraId="183DF9F3" w14:textId="77777777" w:rsidR="00B021D7" w:rsidRPr="005424B3" w:rsidRDefault="00B021D7" w:rsidP="00F635EE">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10, </w:t>
            </w:r>
            <w:r w:rsidRPr="005424B3">
              <w:rPr>
                <w:lang w:val="vi-VN"/>
              </w:rPr>
              <w:t>NXB Giáo dục Việt Nam</w:t>
            </w:r>
            <w:r w:rsidRPr="005424B3">
              <w:t>, năm 2015.</w:t>
            </w:r>
          </w:p>
        </w:tc>
      </w:tr>
      <w:tr w:rsidR="00B021D7" w:rsidRPr="005424B3" w14:paraId="3201600E" w14:textId="77777777" w:rsidTr="00F63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5AA1072F" w14:textId="77777777" w:rsidR="00B021D7" w:rsidRPr="005424B3" w:rsidRDefault="00B021D7" w:rsidP="00F635EE">
            <w:pPr>
              <w:rPr>
                <w:lang w:val="pt-BR"/>
              </w:rPr>
            </w:pPr>
          </w:p>
          <w:p w14:paraId="6E9D8C45" w14:textId="77777777" w:rsidR="00B021D7" w:rsidRPr="005424B3" w:rsidRDefault="00B021D7" w:rsidP="00F635EE">
            <w:pPr>
              <w:jc w:val="center"/>
              <w:rPr>
                <w:b/>
                <w:bCs/>
                <w:lang w:val="pt-BR"/>
              </w:rPr>
            </w:pPr>
            <w:r w:rsidRPr="005424B3">
              <w:rPr>
                <w:b/>
                <w:bCs/>
                <w:lang w:val="pt-BR"/>
              </w:rPr>
              <w:t>Trưởng tổ môn</w:t>
            </w:r>
          </w:p>
          <w:p w14:paraId="6724E521" w14:textId="77777777" w:rsidR="004558D8" w:rsidRPr="005424B3" w:rsidRDefault="004558D8" w:rsidP="00F635EE">
            <w:pPr>
              <w:jc w:val="center"/>
              <w:rPr>
                <w:b/>
                <w:bCs/>
                <w:lang w:val="pt-BR"/>
              </w:rPr>
            </w:pPr>
          </w:p>
          <w:p w14:paraId="0D770081" w14:textId="77777777" w:rsidR="004558D8" w:rsidRPr="005424B3" w:rsidRDefault="004558D8" w:rsidP="00F635EE">
            <w:pPr>
              <w:jc w:val="center"/>
              <w:rPr>
                <w:b/>
                <w:bCs/>
                <w:lang w:val="pt-BR"/>
              </w:rPr>
            </w:pPr>
          </w:p>
          <w:p w14:paraId="295AFC5A" w14:textId="77777777" w:rsidR="004558D8" w:rsidRPr="005424B3" w:rsidRDefault="004558D8" w:rsidP="00F635EE">
            <w:pPr>
              <w:jc w:val="center"/>
              <w:rPr>
                <w:b/>
                <w:bCs/>
                <w:lang w:val="pt-BR"/>
              </w:rPr>
            </w:pPr>
          </w:p>
          <w:p w14:paraId="0C07E4BD" w14:textId="32AE6351" w:rsidR="00B021D7" w:rsidRPr="005424B3" w:rsidRDefault="00B021D7" w:rsidP="004558D8">
            <w:pPr>
              <w:jc w:val="center"/>
              <w:rPr>
                <w:b/>
                <w:bCs/>
                <w:lang w:val="pt-BR"/>
              </w:rPr>
            </w:pPr>
            <w:r w:rsidRPr="005424B3">
              <w:rPr>
                <w:b/>
                <w:bCs/>
                <w:lang w:val="vi-VN"/>
              </w:rPr>
              <w:t xml:space="preserve">   </w:t>
            </w:r>
            <w:r w:rsidRPr="005424B3">
              <w:rPr>
                <w:b/>
                <w:bCs/>
                <w:lang w:val="pt-BR"/>
              </w:rPr>
              <w:t>Nguyễn Thị Huyền Nga</w:t>
            </w:r>
          </w:p>
        </w:tc>
        <w:tc>
          <w:tcPr>
            <w:tcW w:w="6205" w:type="dxa"/>
            <w:shd w:val="clear" w:color="auto" w:fill="auto"/>
          </w:tcPr>
          <w:p w14:paraId="25DED1E5" w14:textId="77777777" w:rsidR="00B021D7" w:rsidRPr="005424B3" w:rsidRDefault="00B021D7" w:rsidP="00F635EE">
            <w:pPr>
              <w:rPr>
                <w:lang w:val="pt-BR"/>
              </w:rPr>
            </w:pPr>
          </w:p>
          <w:p w14:paraId="7027109C" w14:textId="77777777" w:rsidR="00B021D7" w:rsidRPr="005424B3" w:rsidRDefault="00B021D7" w:rsidP="00F635EE">
            <w:pPr>
              <w:ind w:left="1420"/>
              <w:rPr>
                <w:i/>
                <w:lang w:val="pt-BR"/>
              </w:rPr>
            </w:pPr>
            <w:r w:rsidRPr="005424B3">
              <w:rPr>
                <w:i/>
                <w:lang w:val="pt-BR"/>
              </w:rPr>
              <w:t xml:space="preserve">Tp. Hồ Chí Minh, ngày      tháng      năm 20 </w:t>
            </w:r>
          </w:p>
          <w:p w14:paraId="25B52962" w14:textId="77777777" w:rsidR="00B021D7" w:rsidRPr="005424B3" w:rsidRDefault="00B021D7" w:rsidP="00F635EE">
            <w:pPr>
              <w:jc w:val="center"/>
              <w:rPr>
                <w:lang w:val="pt-BR"/>
              </w:rPr>
            </w:pPr>
            <w:r w:rsidRPr="005424B3">
              <w:rPr>
                <w:b/>
                <w:lang w:val="pt-BR"/>
              </w:rPr>
              <w:t>Giảng viên</w:t>
            </w:r>
          </w:p>
        </w:tc>
      </w:tr>
    </w:tbl>
    <w:p w14:paraId="3F404946" w14:textId="486384F3" w:rsidR="00B021D7" w:rsidRPr="005424B3" w:rsidRDefault="00B021D7" w:rsidP="00093475"/>
    <w:p w14:paraId="2CF048FA" w14:textId="77777777" w:rsidR="00B021D7" w:rsidRPr="005424B3" w:rsidRDefault="00B021D7">
      <w:r w:rsidRPr="005424B3">
        <w:br w:type="page"/>
      </w:r>
    </w:p>
    <w:tbl>
      <w:tblPr>
        <w:tblW w:w="10065" w:type="dxa"/>
        <w:tblInd w:w="108" w:type="dxa"/>
        <w:tblLook w:val="01E0" w:firstRow="1" w:lastRow="1" w:firstColumn="1" w:lastColumn="1" w:noHBand="0" w:noVBand="0"/>
      </w:tblPr>
      <w:tblGrid>
        <w:gridCol w:w="4500"/>
        <w:gridCol w:w="5565"/>
      </w:tblGrid>
      <w:tr w:rsidR="00B021D7" w:rsidRPr="005424B3" w14:paraId="79B3C5ED" w14:textId="77777777" w:rsidTr="00837273">
        <w:tc>
          <w:tcPr>
            <w:tcW w:w="4500" w:type="dxa"/>
            <w:shd w:val="clear" w:color="auto" w:fill="auto"/>
          </w:tcPr>
          <w:p w14:paraId="192C6B7A" w14:textId="4B39A5CC" w:rsidR="00B021D7" w:rsidRPr="005424B3" w:rsidRDefault="00B021D7" w:rsidP="00F635EE">
            <w:pPr>
              <w:rPr>
                <w:lang w:val="pt-BR"/>
              </w:rPr>
            </w:pPr>
            <w:r w:rsidRPr="005424B3">
              <w:lastRenderedPageBreak/>
              <w:br w:type="page"/>
            </w:r>
            <w:r w:rsidRPr="005424B3">
              <w:rPr>
                <w:lang w:val="pt-BR"/>
              </w:rPr>
              <w:t xml:space="preserve">Giáo án số:  </w:t>
            </w:r>
            <w:r w:rsidR="003A0331">
              <w:rPr>
                <w:lang w:val="pt-BR"/>
              </w:rPr>
              <w:t>14</w:t>
            </w:r>
          </w:p>
        </w:tc>
        <w:tc>
          <w:tcPr>
            <w:tcW w:w="5565" w:type="dxa"/>
            <w:shd w:val="clear" w:color="auto" w:fill="auto"/>
          </w:tcPr>
          <w:p w14:paraId="5823D3D4" w14:textId="666E36C1" w:rsidR="00B021D7" w:rsidRPr="005424B3" w:rsidRDefault="00B021D7" w:rsidP="00F635EE">
            <w:r w:rsidRPr="005424B3">
              <w:t xml:space="preserve">Thời gian thực hiện: </w:t>
            </w:r>
            <w:r w:rsidR="008B7B59">
              <w:t xml:space="preserve">1 </w:t>
            </w:r>
            <w:r w:rsidRPr="005424B3">
              <w:t>tiết</w:t>
            </w:r>
          </w:p>
          <w:p w14:paraId="51D0F0C4" w14:textId="77777777" w:rsidR="00837273" w:rsidRPr="005424B3" w:rsidRDefault="00B021D7" w:rsidP="00837273">
            <w:r w:rsidRPr="005424B3">
              <w:t xml:space="preserve">Tên chương: </w:t>
            </w:r>
            <w:r w:rsidR="00837273" w:rsidRPr="005424B3">
              <w:rPr>
                <w:b/>
                <w:bCs/>
              </w:rPr>
              <w:t xml:space="preserve">CHƯƠNG VIII : </w:t>
            </w:r>
            <w:r w:rsidR="00837273" w:rsidRPr="005424B3">
              <w:rPr>
                <w:b/>
                <w:lang w:val="pt-BR"/>
              </w:rPr>
              <w:t>NITƠ – PHOTPHO</w:t>
            </w:r>
            <w:r w:rsidR="00837273" w:rsidRPr="005424B3">
              <w:t xml:space="preserve"> </w:t>
            </w:r>
          </w:p>
          <w:p w14:paraId="2D237B37" w14:textId="4ED80F54" w:rsidR="00B021D7" w:rsidRPr="005424B3" w:rsidRDefault="00B021D7" w:rsidP="00F635EE">
            <w:r w:rsidRPr="005424B3">
              <w:t xml:space="preserve">Thực hiện ngày                  tháng                 năm 20 </w:t>
            </w:r>
          </w:p>
          <w:p w14:paraId="453ABEBA" w14:textId="77777777" w:rsidR="00B021D7" w:rsidRPr="005424B3" w:rsidRDefault="00B021D7" w:rsidP="00F635EE">
            <w:r w:rsidRPr="005424B3">
              <w:t xml:space="preserve"> </w:t>
            </w:r>
          </w:p>
        </w:tc>
      </w:tr>
    </w:tbl>
    <w:p w14:paraId="00BD0592" w14:textId="5CDD4C04" w:rsidR="00B021D7" w:rsidRPr="005424B3" w:rsidRDefault="00B021D7" w:rsidP="00B021D7">
      <w:pPr>
        <w:rPr>
          <w:lang w:val="it-IT"/>
        </w:rPr>
      </w:pPr>
      <w:r w:rsidRPr="005424B3">
        <w:rPr>
          <w:lang w:val="it-IT"/>
        </w:rPr>
        <w:t xml:space="preserve">Tên bài: </w:t>
      </w:r>
      <w:r w:rsidRPr="005424B3">
        <w:rPr>
          <w:lang w:val="it-IT"/>
        </w:rPr>
        <w:tab/>
      </w:r>
      <w:r w:rsidRPr="005424B3">
        <w:rPr>
          <w:lang w:val="it-IT"/>
        </w:rPr>
        <w:tab/>
      </w:r>
      <w:r w:rsidR="008B7B59">
        <w:rPr>
          <w:b/>
          <w:i/>
        </w:rPr>
        <w:t>Bài 31</w:t>
      </w:r>
      <w:r w:rsidRPr="005424B3">
        <w:rPr>
          <w:b/>
          <w:i/>
        </w:rPr>
        <w:t>:</w:t>
      </w:r>
      <w:r w:rsidR="00B679BB" w:rsidRPr="005424B3">
        <w:rPr>
          <w:lang w:val="de-DE"/>
        </w:rPr>
        <w:t xml:space="preserve">                </w:t>
      </w:r>
      <w:r w:rsidR="00B679BB" w:rsidRPr="005424B3">
        <w:rPr>
          <w:b/>
          <w:lang w:val="de-DE"/>
        </w:rPr>
        <w:t>PHÂN BÓN HOÁ HỌC</w:t>
      </w:r>
      <w:r w:rsidR="00B679BB" w:rsidRPr="005424B3">
        <w:rPr>
          <w:lang w:val="de-DE"/>
        </w:rPr>
        <w:t xml:space="preserve">                              </w:t>
      </w:r>
    </w:p>
    <w:p w14:paraId="6E8B57E0" w14:textId="77777777" w:rsidR="00B021D7" w:rsidRPr="005424B3" w:rsidRDefault="00B021D7" w:rsidP="00B021D7">
      <w:pPr>
        <w:rPr>
          <w:b/>
          <w:u w:val="single"/>
          <w:lang w:val="it-IT"/>
        </w:rPr>
      </w:pPr>
      <w:r w:rsidRPr="005424B3">
        <w:rPr>
          <w:b/>
          <w:u w:val="single"/>
          <w:lang w:val="it-IT"/>
        </w:rPr>
        <w:t xml:space="preserve">Mục tiêu của bài: </w:t>
      </w:r>
    </w:p>
    <w:p w14:paraId="72B72229" w14:textId="77777777" w:rsidR="00B021D7" w:rsidRPr="005424B3" w:rsidRDefault="00B021D7" w:rsidP="00B021D7">
      <w:pPr>
        <w:rPr>
          <w:b/>
          <w:lang w:val="it-IT"/>
        </w:rPr>
      </w:pPr>
      <w:r w:rsidRPr="005424B3">
        <w:rPr>
          <w:lang w:val="it-IT"/>
        </w:rPr>
        <w:t xml:space="preserve">Sau khi học xong bài này người học có khả năng: </w:t>
      </w:r>
    </w:p>
    <w:p w14:paraId="3639DD0D" w14:textId="2A6B6C2E" w:rsidR="00B679BB" w:rsidRPr="005424B3" w:rsidRDefault="00B679BB" w:rsidP="00B679BB">
      <w:pPr>
        <w:spacing w:before="20" w:after="20" w:line="223" w:lineRule="auto"/>
        <w:rPr>
          <w:b/>
          <w:lang w:val="de-DE"/>
        </w:rPr>
      </w:pPr>
      <w:r w:rsidRPr="005424B3">
        <w:rPr>
          <w:b/>
          <w:lang w:val="de-DE"/>
        </w:rPr>
        <w:t>1.</w:t>
      </w:r>
      <w:r w:rsidRPr="005424B3">
        <w:rPr>
          <w:b/>
          <w:u w:val="single"/>
          <w:lang w:val="de-DE"/>
        </w:rPr>
        <w:t>Kiến thức</w:t>
      </w:r>
      <w:r w:rsidRPr="005424B3">
        <w:rPr>
          <w:b/>
          <w:lang w:val="de-DE"/>
        </w:rPr>
        <w:t>:</w:t>
      </w:r>
    </w:p>
    <w:p w14:paraId="64E1FD6F" w14:textId="77777777" w:rsidR="00B679BB" w:rsidRPr="005424B3" w:rsidRDefault="00B679BB" w:rsidP="00B679BB">
      <w:pPr>
        <w:spacing w:before="20"/>
        <w:ind w:firstLine="420"/>
        <w:jc w:val="both"/>
        <w:rPr>
          <w:lang w:val="de-DE"/>
        </w:rPr>
      </w:pPr>
      <w:r w:rsidRPr="005424B3">
        <w:rPr>
          <w:lang w:val="de-DE"/>
        </w:rPr>
        <w:t xml:space="preserve">- Khái niệm phân bón hóa học và  phân loại </w:t>
      </w:r>
    </w:p>
    <w:p w14:paraId="4CC470A0" w14:textId="77777777" w:rsidR="00B679BB" w:rsidRPr="005424B3" w:rsidRDefault="00B679BB" w:rsidP="00B679BB">
      <w:pPr>
        <w:spacing w:before="20"/>
        <w:ind w:firstLine="420"/>
        <w:jc w:val="both"/>
        <w:rPr>
          <w:b/>
          <w:bCs/>
          <w:lang w:val="de-DE"/>
        </w:rPr>
      </w:pPr>
      <w:r w:rsidRPr="005424B3">
        <w:rPr>
          <w:lang w:val="de-DE"/>
        </w:rPr>
        <w:t>- Tính chất, ứng dụng, điều chế phân đạm, lân, kali, NPK và vi lượng.</w:t>
      </w:r>
    </w:p>
    <w:p w14:paraId="27219A25" w14:textId="77777777" w:rsidR="00B679BB" w:rsidRPr="005424B3" w:rsidRDefault="00B679BB" w:rsidP="00B679BB">
      <w:pPr>
        <w:rPr>
          <w:b/>
          <w:lang w:val="de-DE"/>
        </w:rPr>
      </w:pPr>
      <w:r w:rsidRPr="005424B3">
        <w:rPr>
          <w:b/>
          <w:lang w:val="de-DE"/>
        </w:rPr>
        <w:t>2.</w:t>
      </w:r>
      <w:r w:rsidRPr="005424B3">
        <w:rPr>
          <w:b/>
          <w:u w:val="single"/>
          <w:lang w:val="de-DE"/>
        </w:rPr>
        <w:t>Kĩ năng</w:t>
      </w:r>
      <w:r w:rsidRPr="005424B3">
        <w:rPr>
          <w:b/>
          <w:lang w:val="de-DE"/>
        </w:rPr>
        <w:t xml:space="preserve">: </w:t>
      </w:r>
    </w:p>
    <w:p w14:paraId="4F23461F" w14:textId="77777777" w:rsidR="00B679BB" w:rsidRPr="005424B3" w:rsidRDefault="00B679BB" w:rsidP="00B679BB">
      <w:pPr>
        <w:spacing w:before="20"/>
        <w:ind w:firstLine="420"/>
        <w:jc w:val="both"/>
        <w:rPr>
          <w:lang w:val="de-DE"/>
        </w:rPr>
      </w:pPr>
      <w:r w:rsidRPr="005424B3">
        <w:rPr>
          <w:lang w:val="de-DE"/>
        </w:rPr>
        <w:t xml:space="preserve">- Quan sát mẫu vật, làm thí nghiệm nhận biết một số phân bón hóa học. </w:t>
      </w:r>
    </w:p>
    <w:p w14:paraId="1745F472" w14:textId="77777777" w:rsidR="00B679BB" w:rsidRPr="005424B3" w:rsidRDefault="00B679BB" w:rsidP="00B679BB">
      <w:pPr>
        <w:spacing w:before="20"/>
        <w:ind w:firstLine="420"/>
        <w:jc w:val="both"/>
        <w:rPr>
          <w:lang w:val="de-DE"/>
        </w:rPr>
      </w:pPr>
      <w:r w:rsidRPr="005424B3">
        <w:rPr>
          <w:lang w:val="de-DE"/>
        </w:rPr>
        <w:t>- Sử dụng an toàn, hiệu quả  một số phân bón hoá học.</w:t>
      </w:r>
    </w:p>
    <w:p w14:paraId="71BF8371" w14:textId="77777777" w:rsidR="00B679BB" w:rsidRPr="005424B3" w:rsidRDefault="00B679BB" w:rsidP="00B679BB">
      <w:pPr>
        <w:spacing w:before="20"/>
        <w:ind w:firstLine="420"/>
        <w:jc w:val="both"/>
        <w:rPr>
          <w:b/>
          <w:bCs/>
          <w:vertAlign w:val="subscript"/>
          <w:lang w:val="de-DE" w:eastAsia="zh-CN"/>
        </w:rPr>
      </w:pPr>
      <w:r w:rsidRPr="005424B3">
        <w:rPr>
          <w:lang w:val="de-DE"/>
        </w:rPr>
        <w:t>- Tính khối lượng phân bón cần thiết để cung cấp một lượng nguyên tố dinh dưỡng</w:t>
      </w:r>
    </w:p>
    <w:p w14:paraId="5B227192" w14:textId="77777777" w:rsidR="00B679BB" w:rsidRPr="005424B3" w:rsidRDefault="00B679BB" w:rsidP="00B679BB">
      <w:pPr>
        <w:rPr>
          <w:lang w:val="de-DE"/>
        </w:rPr>
      </w:pPr>
      <w:r w:rsidRPr="005424B3">
        <w:rPr>
          <w:b/>
          <w:lang w:val="de-DE"/>
        </w:rPr>
        <w:t>3.</w:t>
      </w:r>
      <w:r w:rsidRPr="005424B3">
        <w:rPr>
          <w:b/>
          <w:u w:val="single"/>
          <w:lang w:val="de-DE"/>
        </w:rPr>
        <w:t>Thái độ</w:t>
      </w:r>
      <w:r w:rsidRPr="005424B3">
        <w:rPr>
          <w:b/>
          <w:lang w:val="de-DE"/>
        </w:rPr>
        <w:t xml:space="preserve">: </w:t>
      </w:r>
      <w:r w:rsidRPr="005424B3">
        <w:rPr>
          <w:lang w:val="de-DE"/>
        </w:rPr>
        <w:t>Biết tác dụng của các loại phân bón đối với cây trồng và môi trường đất</w:t>
      </w:r>
    </w:p>
    <w:p w14:paraId="082BD84D" w14:textId="77777777" w:rsidR="00B021D7" w:rsidRPr="005424B3" w:rsidRDefault="00B021D7" w:rsidP="00B021D7">
      <w:pPr>
        <w:rPr>
          <w:b/>
          <w:lang w:val="it-IT"/>
        </w:rPr>
      </w:pPr>
      <w:r w:rsidRPr="005424B3">
        <w:rPr>
          <w:b/>
          <w:lang w:val="it-IT"/>
        </w:rPr>
        <w:t>Đồ dùng và phương tiện dạy học:</w:t>
      </w:r>
    </w:p>
    <w:p w14:paraId="1515BED1" w14:textId="77777777" w:rsidR="00B021D7" w:rsidRPr="005424B3" w:rsidRDefault="00B021D7" w:rsidP="00B021D7">
      <w:pPr>
        <w:rPr>
          <w:lang w:val="it-IT"/>
        </w:rPr>
      </w:pPr>
      <w:r w:rsidRPr="005424B3">
        <w:rPr>
          <w:lang w:val="it-IT"/>
        </w:rPr>
        <w:t>Máy chiếu, màn ảnh, máy tính, bảng, phấn.</w:t>
      </w:r>
    </w:p>
    <w:p w14:paraId="7E461E48" w14:textId="77777777" w:rsidR="00B021D7" w:rsidRPr="005424B3" w:rsidRDefault="00B021D7" w:rsidP="00B021D7">
      <w:pPr>
        <w:rPr>
          <w:lang w:val="it-IT"/>
        </w:rPr>
      </w:pPr>
      <w:r w:rsidRPr="005424B3">
        <w:rPr>
          <w:b/>
          <w:lang w:val="it-IT"/>
        </w:rPr>
        <w:t xml:space="preserve">I. Ổn định lớp học:                                                 </w:t>
      </w:r>
      <w:r w:rsidRPr="005424B3">
        <w:rPr>
          <w:lang w:val="it-IT"/>
        </w:rPr>
        <w:t>Thời gian:  05 phút.</w:t>
      </w:r>
    </w:p>
    <w:p w14:paraId="63049F7F" w14:textId="77777777" w:rsidR="00B021D7" w:rsidRPr="005424B3" w:rsidRDefault="00B021D7" w:rsidP="00B021D7">
      <w:pPr>
        <w:rPr>
          <w:lang w:val="it-IT"/>
        </w:rPr>
      </w:pPr>
      <w:r w:rsidRPr="005424B3">
        <w:rPr>
          <w:lang w:val="it-IT"/>
        </w:rPr>
        <w:t>Số học sinh vắng:…………Tên:……………………………………………………..................................</w:t>
      </w:r>
    </w:p>
    <w:p w14:paraId="4367C831" w14:textId="77777777" w:rsidR="00B021D7" w:rsidRPr="005424B3" w:rsidRDefault="00B021D7" w:rsidP="00B021D7">
      <w:pPr>
        <w:rPr>
          <w:lang w:val="it-IT"/>
        </w:rPr>
      </w:pPr>
      <w:r w:rsidRPr="005424B3">
        <w:rPr>
          <w:lang w:val="it-IT"/>
        </w:rPr>
        <w:t>......................................................................................................................................................................</w:t>
      </w:r>
    </w:p>
    <w:p w14:paraId="7F77DFB5" w14:textId="77777777" w:rsidR="00B021D7" w:rsidRPr="005424B3" w:rsidRDefault="00B021D7" w:rsidP="00B021D7">
      <w:pPr>
        <w:rPr>
          <w:b/>
          <w:lang w:val="sv-SE"/>
        </w:rPr>
      </w:pPr>
      <w:r w:rsidRPr="005424B3">
        <w:rPr>
          <w:b/>
          <w:lang w:val="sv-SE"/>
        </w:rPr>
        <w:t>II. Thực hiện bài học:</w:t>
      </w:r>
    </w:p>
    <w:p w14:paraId="34CE0FC7" w14:textId="77777777" w:rsidR="00B021D7" w:rsidRPr="005424B3" w:rsidRDefault="00B021D7" w:rsidP="00B021D7">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B021D7" w:rsidRPr="005424B3" w14:paraId="39C22D24" w14:textId="77777777" w:rsidTr="00F635EE">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4003DB" w14:textId="77777777" w:rsidR="00B021D7" w:rsidRPr="005424B3" w:rsidRDefault="00B021D7" w:rsidP="00F635EE">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E0DC1A" w14:textId="77777777" w:rsidR="00B021D7" w:rsidRPr="005424B3" w:rsidRDefault="00B021D7" w:rsidP="00F635EE">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8885E" w14:textId="77777777" w:rsidR="00B021D7" w:rsidRPr="005424B3" w:rsidRDefault="00B021D7" w:rsidP="00F635EE">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445D75" w14:textId="77777777" w:rsidR="00B021D7" w:rsidRPr="005424B3" w:rsidRDefault="00B021D7" w:rsidP="00F635EE">
            <w:pPr>
              <w:jc w:val="center"/>
              <w:rPr>
                <w:lang w:val="de-DE"/>
              </w:rPr>
            </w:pPr>
            <w:r w:rsidRPr="005424B3">
              <w:rPr>
                <w:lang w:val="de-DE"/>
              </w:rPr>
              <w:t>Thời gian</w:t>
            </w:r>
          </w:p>
        </w:tc>
      </w:tr>
      <w:tr w:rsidR="00B021D7" w:rsidRPr="005424B3" w14:paraId="41AAC78C" w14:textId="77777777" w:rsidTr="00F635EE">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4A9D89" w14:textId="77777777" w:rsidR="00B021D7" w:rsidRPr="005424B3" w:rsidRDefault="00B021D7" w:rsidP="00F635EE">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8A7A57" w14:textId="77777777" w:rsidR="00B021D7" w:rsidRPr="005424B3" w:rsidRDefault="00B021D7" w:rsidP="00F635EE">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5184592F"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5D5E4A65"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58FB3B" w14:textId="77777777" w:rsidR="00B021D7" w:rsidRPr="005424B3" w:rsidRDefault="00B021D7" w:rsidP="00F635EE">
            <w:pPr>
              <w:jc w:val="center"/>
              <w:rPr>
                <w:lang w:val="de-DE"/>
              </w:rPr>
            </w:pPr>
          </w:p>
        </w:tc>
      </w:tr>
      <w:tr w:rsidR="00B021D7" w:rsidRPr="005424B3" w14:paraId="501FDEBF"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4FB619C7" w14:textId="77777777" w:rsidR="00B021D7" w:rsidRPr="005424B3" w:rsidRDefault="00B021D7" w:rsidP="00F635EE">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807D1EB" w14:textId="77777777" w:rsidR="00B021D7" w:rsidRPr="005424B3" w:rsidRDefault="00B021D7" w:rsidP="00F635EE">
            <w:pPr>
              <w:rPr>
                <w:lang w:val="de-DE"/>
              </w:rPr>
            </w:pPr>
            <w:r w:rsidRPr="005424B3">
              <w:rPr>
                <w:b/>
                <w:bCs/>
                <w:u w:val="single"/>
                <w:lang w:val="de-DE"/>
              </w:rPr>
              <w:t>Dẫn nhập</w:t>
            </w:r>
          </w:p>
          <w:p w14:paraId="7F0CEA0D" w14:textId="3F7BE2F4" w:rsidR="00B021D7" w:rsidRPr="005424B3" w:rsidRDefault="003A1C52" w:rsidP="00F635EE">
            <w:pPr>
              <w:jc w:val="both"/>
              <w:rPr>
                <w:lang w:val="de-DE"/>
              </w:rPr>
            </w:pPr>
            <w:r w:rsidRPr="005424B3">
              <w:rPr>
                <w:lang w:val="de-DE"/>
              </w:rPr>
              <w:t>một số</w:t>
            </w:r>
            <w:r w:rsidR="00B679BB" w:rsidRPr="005424B3">
              <w:rPr>
                <w:lang w:val="de-DE"/>
              </w:rPr>
              <w:t xml:space="preserve"> phân bón trong thực tế </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D7BF214" w14:textId="77777777" w:rsidR="00B021D7" w:rsidRPr="005424B3" w:rsidRDefault="00B021D7" w:rsidP="00F635EE">
            <w:pPr>
              <w:rPr>
                <w:lang w:val="de-DE"/>
              </w:rPr>
            </w:pPr>
          </w:p>
          <w:p w14:paraId="0702BEC3" w14:textId="77777777" w:rsidR="00B021D7" w:rsidRPr="005424B3" w:rsidRDefault="00B021D7" w:rsidP="00F635EE">
            <w:pPr>
              <w:rPr>
                <w:lang w:val="de-DE"/>
              </w:rPr>
            </w:pPr>
            <w:r w:rsidRPr="005424B3">
              <w:rPr>
                <w:lang w:val="de-DE"/>
              </w:rPr>
              <w:t>- GV trình bày bằng lời.</w:t>
            </w:r>
          </w:p>
          <w:p w14:paraId="0F5CFBFC" w14:textId="77777777" w:rsidR="00B021D7" w:rsidRPr="005424B3" w:rsidRDefault="00B021D7" w:rsidP="00F635EE">
            <w:r w:rsidRPr="005424B3">
              <w:t xml:space="preserve">- GV </w:t>
            </w:r>
            <w:r w:rsidRPr="005424B3">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D3BAE69" w14:textId="77777777" w:rsidR="00B021D7" w:rsidRPr="005424B3" w:rsidRDefault="00B021D7" w:rsidP="00F635EE">
            <w:pPr>
              <w:rPr>
                <w:lang w:val="de-DE"/>
              </w:rPr>
            </w:pPr>
          </w:p>
          <w:p w14:paraId="759EF75D" w14:textId="77777777" w:rsidR="00B021D7" w:rsidRPr="005424B3" w:rsidRDefault="00B021D7" w:rsidP="00F635EE">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6E84A956" w14:textId="77777777" w:rsidR="00B021D7" w:rsidRPr="005424B3" w:rsidRDefault="00B021D7" w:rsidP="00F635EE">
            <w:pPr>
              <w:rPr>
                <w:lang w:val="de-DE"/>
              </w:rPr>
            </w:pPr>
          </w:p>
          <w:p w14:paraId="72614080" w14:textId="77777777" w:rsidR="00B021D7" w:rsidRPr="005424B3" w:rsidRDefault="00B021D7" w:rsidP="00F635EE">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7F45CDF" w14:textId="77777777" w:rsidR="00B021D7" w:rsidRPr="005424B3" w:rsidRDefault="00B021D7" w:rsidP="00F635EE">
            <w:pPr>
              <w:rPr>
                <w:lang w:val="de-DE"/>
              </w:rPr>
            </w:pPr>
          </w:p>
          <w:p w14:paraId="149B9FEC" w14:textId="77777777" w:rsidR="00B021D7" w:rsidRPr="005424B3" w:rsidRDefault="00B021D7" w:rsidP="00F635EE">
            <w:pPr>
              <w:jc w:val="center"/>
              <w:rPr>
                <w:lang w:val="pt-BR"/>
              </w:rPr>
            </w:pPr>
          </w:p>
          <w:p w14:paraId="3152CA19" w14:textId="0896885F" w:rsidR="00B021D7" w:rsidRPr="005424B3" w:rsidRDefault="003A0331" w:rsidP="00F635EE">
            <w:pPr>
              <w:jc w:val="center"/>
              <w:rPr>
                <w:lang w:val="de-DE"/>
              </w:rPr>
            </w:pPr>
            <w:r>
              <w:rPr>
                <w:lang w:val="pt-BR"/>
              </w:rPr>
              <w:t xml:space="preserve">10 </w:t>
            </w:r>
            <w:r w:rsidR="00B021D7" w:rsidRPr="005424B3">
              <w:rPr>
                <w:lang w:val="pt-BR"/>
              </w:rPr>
              <w:t>phút</w:t>
            </w:r>
            <w:r w:rsidR="00B021D7" w:rsidRPr="005424B3">
              <w:rPr>
                <w:lang w:val="de-DE"/>
              </w:rPr>
              <w:t xml:space="preserve"> </w:t>
            </w:r>
          </w:p>
        </w:tc>
      </w:tr>
      <w:tr w:rsidR="00B021D7" w:rsidRPr="005424B3" w14:paraId="201C6750" w14:textId="77777777" w:rsidTr="00F635EE">
        <w:trPr>
          <w:trHeight w:val="1323"/>
        </w:trPr>
        <w:tc>
          <w:tcPr>
            <w:tcW w:w="540" w:type="dxa"/>
            <w:tcBorders>
              <w:top w:val="single" w:sz="4" w:space="0" w:color="auto"/>
              <w:left w:val="single" w:sz="4" w:space="0" w:color="auto"/>
              <w:right w:val="single" w:sz="4" w:space="0" w:color="auto"/>
            </w:tcBorders>
            <w:shd w:val="clear" w:color="auto" w:fill="auto"/>
          </w:tcPr>
          <w:p w14:paraId="71B13208" w14:textId="77777777" w:rsidR="00B021D7" w:rsidRPr="005424B3" w:rsidRDefault="00B021D7" w:rsidP="00F635EE">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5D94548" w14:textId="77777777" w:rsidR="00B021D7" w:rsidRPr="005424B3" w:rsidRDefault="00B021D7" w:rsidP="00F635EE">
            <w:pPr>
              <w:rPr>
                <w:b/>
                <w:bCs/>
                <w:u w:val="single"/>
                <w:lang w:val="nb-NO"/>
              </w:rPr>
            </w:pPr>
            <w:r w:rsidRPr="005424B3">
              <w:rPr>
                <w:b/>
                <w:bCs/>
                <w:u w:val="single"/>
                <w:lang w:val="nb-NO"/>
              </w:rPr>
              <w:t>Giảng bài mới</w:t>
            </w:r>
          </w:p>
          <w:p w14:paraId="7A118A14" w14:textId="77777777" w:rsidR="003A1C52" w:rsidRPr="005424B3" w:rsidRDefault="003A1C52" w:rsidP="003A1C52">
            <w:pPr>
              <w:tabs>
                <w:tab w:val="left" w:pos="9360"/>
              </w:tabs>
              <w:jc w:val="both"/>
            </w:pPr>
            <w:r w:rsidRPr="005424B3">
              <w:t xml:space="preserve">- </w:t>
            </w:r>
            <w:r w:rsidRPr="005424B3">
              <w:rPr>
                <w:b/>
                <w:bCs/>
              </w:rPr>
              <w:t>Phân bón hoá học</w:t>
            </w:r>
            <w:r w:rsidRPr="005424B3">
              <w:t>: là những hóa chất có chứa các nguyên tố dinh dưỡng, được bón cho cây nhằm nâng cao năng suất mùa màng.</w:t>
            </w:r>
          </w:p>
          <w:p w14:paraId="0DEB1F26" w14:textId="77777777" w:rsidR="003A1C52" w:rsidRPr="005424B3" w:rsidRDefault="003A1C52" w:rsidP="003A1C52">
            <w:pPr>
              <w:tabs>
                <w:tab w:val="left" w:pos="9360"/>
              </w:tabs>
              <w:jc w:val="both"/>
            </w:pPr>
            <w:r w:rsidRPr="005424B3">
              <w:t>- Có 3 loại chính: phân đạm, phân lân và phân kali.</w:t>
            </w:r>
          </w:p>
          <w:p w14:paraId="710502FC" w14:textId="77777777" w:rsidR="003A1C52" w:rsidRPr="005424B3" w:rsidRDefault="003A1C52" w:rsidP="003A1C52">
            <w:pPr>
              <w:tabs>
                <w:tab w:val="left" w:pos="9360"/>
              </w:tabs>
              <w:jc w:val="both"/>
              <w:rPr>
                <w:b/>
              </w:rPr>
            </w:pPr>
            <w:r w:rsidRPr="005424B3">
              <w:rPr>
                <w:b/>
              </w:rPr>
              <w:t xml:space="preserve">I. </w:t>
            </w:r>
            <w:r w:rsidRPr="005424B3">
              <w:rPr>
                <w:b/>
                <w:u w:val="single"/>
              </w:rPr>
              <w:t>Phân đạm</w:t>
            </w:r>
            <w:r w:rsidRPr="005424B3">
              <w:rPr>
                <w:b/>
              </w:rPr>
              <w:t>:</w:t>
            </w:r>
          </w:p>
          <w:p w14:paraId="68507E1F" w14:textId="77777777" w:rsidR="003A1C52" w:rsidRPr="005424B3" w:rsidRDefault="003A1C52" w:rsidP="003A1C52">
            <w:pPr>
              <w:tabs>
                <w:tab w:val="left" w:pos="9360"/>
              </w:tabs>
              <w:jc w:val="both"/>
            </w:pPr>
            <w:r w:rsidRPr="005424B3">
              <w:t>- Cung cấp N hoá hợp dưới dạng NO</w:t>
            </w:r>
            <w:r w:rsidRPr="005424B3">
              <w:rPr>
                <w:vertAlign w:val="subscript"/>
              </w:rPr>
              <w:t>3</w:t>
            </w:r>
            <w:r w:rsidRPr="005424B3">
              <w:rPr>
                <w:vertAlign w:val="superscript"/>
              </w:rPr>
              <w:t>-</w:t>
            </w:r>
            <w:r w:rsidRPr="005424B3">
              <w:t>, NH</w:t>
            </w:r>
            <w:r w:rsidRPr="005424B3">
              <w:rPr>
                <w:vertAlign w:val="subscript"/>
              </w:rPr>
              <w:t>4</w:t>
            </w:r>
            <w:r w:rsidRPr="005424B3">
              <w:rPr>
                <w:vertAlign w:val="superscript"/>
              </w:rPr>
              <w:t>+</w:t>
            </w:r>
          </w:p>
          <w:p w14:paraId="73035FC6" w14:textId="77777777" w:rsidR="003A1C52" w:rsidRPr="005424B3" w:rsidRDefault="003A1C52" w:rsidP="003A1C52">
            <w:pPr>
              <w:tabs>
                <w:tab w:val="left" w:pos="9360"/>
              </w:tabs>
              <w:jc w:val="both"/>
            </w:pPr>
            <w:r w:rsidRPr="005424B3">
              <w:t xml:space="preserve">- Kích thích quá trình sinh trưởng, làm tăng tỉ lệ protein thực vật </w:t>
            </w:r>
            <w:r w:rsidRPr="005424B3">
              <w:sym w:font="Wingdings" w:char="F0E0"/>
            </w:r>
            <w:r w:rsidRPr="005424B3">
              <w:t xml:space="preserve"> Cây trồng phát triển nhanh, cho nhiều hạt, củ, quả. </w:t>
            </w:r>
          </w:p>
          <w:p w14:paraId="3E837EE2" w14:textId="1AFC55EC" w:rsidR="003A1C52" w:rsidRPr="005424B3" w:rsidRDefault="003A1C52" w:rsidP="003A1C52">
            <w:pPr>
              <w:tabs>
                <w:tab w:val="left" w:pos="9360"/>
              </w:tabs>
              <w:jc w:val="both"/>
            </w:pPr>
            <w:r w:rsidRPr="005424B3">
              <w:t>- Độ dinh dưỡng được đánh giá theo tỉ lệ % khối lượng của ngtố N</w:t>
            </w:r>
          </w:p>
          <w:p w14:paraId="55A789C7" w14:textId="77777777" w:rsidR="003A1C52" w:rsidRPr="005424B3" w:rsidRDefault="003A1C52" w:rsidP="003A1C52">
            <w:pPr>
              <w:tabs>
                <w:tab w:val="left" w:pos="9360"/>
              </w:tabs>
              <w:jc w:val="both"/>
              <w:rPr>
                <w:b/>
              </w:rPr>
            </w:pPr>
            <w:r w:rsidRPr="005424B3">
              <w:rPr>
                <w:b/>
              </w:rPr>
              <w:t xml:space="preserve">II. </w:t>
            </w:r>
            <w:r w:rsidRPr="005424B3">
              <w:rPr>
                <w:b/>
                <w:u w:val="single"/>
              </w:rPr>
              <w:t>Phân lân</w:t>
            </w:r>
            <w:r w:rsidRPr="005424B3">
              <w:rPr>
                <w:b/>
              </w:rPr>
              <w:t>:</w:t>
            </w:r>
          </w:p>
          <w:p w14:paraId="175D83CB" w14:textId="77777777" w:rsidR="003A1C52" w:rsidRPr="005424B3" w:rsidRDefault="003A1C52" w:rsidP="003A1C52">
            <w:pPr>
              <w:tabs>
                <w:tab w:val="left" w:pos="9360"/>
              </w:tabs>
              <w:jc w:val="both"/>
              <w:rPr>
                <w:vertAlign w:val="superscript"/>
              </w:rPr>
            </w:pPr>
            <w:r w:rsidRPr="005424B3">
              <w:t>- Cung cấp P cho cây dưới dạng ion PO</w:t>
            </w:r>
            <w:r w:rsidRPr="005424B3">
              <w:rPr>
                <w:vertAlign w:val="subscript"/>
              </w:rPr>
              <w:t xml:space="preserve">4 </w:t>
            </w:r>
            <w:r w:rsidRPr="005424B3">
              <w:rPr>
                <w:vertAlign w:val="superscript"/>
              </w:rPr>
              <w:t>3-</w:t>
            </w:r>
          </w:p>
          <w:p w14:paraId="7995B6D1" w14:textId="77777777" w:rsidR="003A1C52" w:rsidRPr="005424B3" w:rsidRDefault="003A1C52" w:rsidP="003A1C52">
            <w:pPr>
              <w:tabs>
                <w:tab w:val="left" w:pos="9360"/>
              </w:tabs>
              <w:jc w:val="both"/>
            </w:pPr>
            <w:r w:rsidRPr="005424B3">
              <w:t>- Tăng quá trình sinh hoá, trao đổi chất, trao đổi năng lượng của cây.</w:t>
            </w:r>
          </w:p>
          <w:p w14:paraId="7F937957" w14:textId="77777777" w:rsidR="003A1C52" w:rsidRPr="005424B3" w:rsidRDefault="003A1C52" w:rsidP="003A1C52">
            <w:pPr>
              <w:tabs>
                <w:tab w:val="left" w:pos="9360"/>
              </w:tabs>
              <w:jc w:val="both"/>
            </w:pPr>
            <w:r w:rsidRPr="005424B3">
              <w:t>- Đánh giá theo tỉ lệ % khối lượng P</w:t>
            </w:r>
            <w:r w:rsidRPr="005424B3">
              <w:rPr>
                <w:vertAlign w:val="subscript"/>
              </w:rPr>
              <w:t>2</w:t>
            </w:r>
            <w:r w:rsidRPr="005424B3">
              <w:t>O</w:t>
            </w:r>
            <w:r w:rsidRPr="005424B3">
              <w:rPr>
                <w:vertAlign w:val="subscript"/>
              </w:rPr>
              <w:t>5</w:t>
            </w:r>
            <w:r w:rsidRPr="005424B3">
              <w:t>.</w:t>
            </w:r>
          </w:p>
          <w:p w14:paraId="27C7DF4F" w14:textId="77777777" w:rsidR="003A1C52" w:rsidRPr="005424B3" w:rsidRDefault="003A1C52" w:rsidP="003A1C52">
            <w:pPr>
              <w:tabs>
                <w:tab w:val="left" w:pos="9360"/>
              </w:tabs>
              <w:jc w:val="both"/>
              <w:rPr>
                <w:b/>
                <w:bCs/>
                <w:lang w:val="pl-PL"/>
              </w:rPr>
            </w:pPr>
            <w:r w:rsidRPr="005424B3">
              <w:rPr>
                <w:b/>
                <w:bCs/>
                <w:lang w:val="pl-PL"/>
              </w:rPr>
              <w:t xml:space="preserve">III. </w:t>
            </w:r>
            <w:r w:rsidRPr="005424B3">
              <w:rPr>
                <w:b/>
                <w:bCs/>
                <w:u w:val="single"/>
                <w:lang w:val="pl-PL"/>
              </w:rPr>
              <w:t>Phân kali</w:t>
            </w:r>
            <w:r w:rsidRPr="005424B3">
              <w:rPr>
                <w:b/>
                <w:bCs/>
                <w:lang w:val="pl-PL"/>
              </w:rPr>
              <w:t>:</w:t>
            </w:r>
          </w:p>
          <w:p w14:paraId="39CE95A4" w14:textId="77777777" w:rsidR="003A1C52" w:rsidRPr="005424B3" w:rsidRDefault="003A1C52" w:rsidP="003A1C52">
            <w:pPr>
              <w:tabs>
                <w:tab w:val="left" w:pos="9360"/>
              </w:tabs>
              <w:jc w:val="both"/>
              <w:rPr>
                <w:lang w:val="pl-PL"/>
              </w:rPr>
            </w:pPr>
            <w:r w:rsidRPr="005424B3">
              <w:rPr>
                <w:lang w:val="pl-PL"/>
              </w:rPr>
              <w:t>- Cung cấp kali dưới dạng ion K</w:t>
            </w:r>
            <w:r w:rsidRPr="005424B3">
              <w:rPr>
                <w:vertAlign w:val="superscript"/>
                <w:lang w:val="pl-PL"/>
              </w:rPr>
              <w:t>+</w:t>
            </w:r>
            <w:r w:rsidRPr="005424B3">
              <w:rPr>
                <w:lang w:val="pl-PL"/>
              </w:rPr>
              <w:t>.</w:t>
            </w:r>
          </w:p>
          <w:p w14:paraId="454F9A68" w14:textId="77777777" w:rsidR="003A1C52" w:rsidRPr="005424B3" w:rsidRDefault="003A1C52" w:rsidP="003A1C52">
            <w:pPr>
              <w:tabs>
                <w:tab w:val="left" w:pos="9360"/>
              </w:tabs>
              <w:jc w:val="both"/>
              <w:rPr>
                <w:lang w:val="pl-PL"/>
              </w:rPr>
            </w:pPr>
            <w:r w:rsidRPr="005424B3">
              <w:rPr>
                <w:lang w:val="pl-PL"/>
              </w:rPr>
              <w:t xml:space="preserve">- Tăng cường tạo ra đường, bột, xơ, dầu </w:t>
            </w:r>
            <w:r w:rsidRPr="005424B3">
              <w:sym w:font="Wingdings" w:char="F0E0"/>
            </w:r>
            <w:r w:rsidRPr="005424B3">
              <w:rPr>
                <w:lang w:val="pl-PL"/>
              </w:rPr>
              <w:t xml:space="preserve"> tăng khả năng chống rét, chống bệnh và chịu hạn cho cây.</w:t>
            </w:r>
          </w:p>
          <w:p w14:paraId="19E35BDA" w14:textId="77777777" w:rsidR="003A1C52" w:rsidRPr="005424B3" w:rsidRDefault="003A1C52" w:rsidP="003A1C52">
            <w:pPr>
              <w:tabs>
                <w:tab w:val="left" w:pos="1980"/>
                <w:tab w:val="left" w:pos="2880"/>
              </w:tabs>
              <w:jc w:val="both"/>
              <w:rPr>
                <w:lang w:val="pl-PL"/>
              </w:rPr>
            </w:pPr>
            <w:r w:rsidRPr="005424B3">
              <w:rPr>
                <w:lang w:val="pl-PL"/>
              </w:rPr>
              <w:t>- Đánh giá theo tỉ lệ % khối lượng K</w:t>
            </w:r>
            <w:r w:rsidRPr="005424B3">
              <w:rPr>
                <w:vertAlign w:val="subscript"/>
                <w:lang w:val="pl-PL"/>
              </w:rPr>
              <w:t>2</w:t>
            </w:r>
            <w:r w:rsidRPr="005424B3">
              <w:rPr>
                <w:lang w:val="pl-PL"/>
              </w:rPr>
              <w:t>O</w:t>
            </w:r>
          </w:p>
          <w:p w14:paraId="67FB3C17" w14:textId="77777777" w:rsidR="003A1C52" w:rsidRPr="005424B3" w:rsidRDefault="003A1C52" w:rsidP="003A1C52">
            <w:pPr>
              <w:tabs>
                <w:tab w:val="left" w:pos="9360"/>
              </w:tabs>
              <w:jc w:val="both"/>
              <w:rPr>
                <w:b/>
                <w:bCs/>
              </w:rPr>
            </w:pPr>
            <w:r w:rsidRPr="005424B3">
              <w:rPr>
                <w:b/>
                <w:bCs/>
              </w:rPr>
              <w:lastRenderedPageBreak/>
              <w:t xml:space="preserve">III. </w:t>
            </w:r>
            <w:r w:rsidRPr="005424B3">
              <w:rPr>
                <w:b/>
                <w:bCs/>
                <w:u w:val="single"/>
              </w:rPr>
              <w:t>Phân hỗn hợp và phân phức hợp:</w:t>
            </w:r>
          </w:p>
          <w:p w14:paraId="2C3D3318" w14:textId="77777777" w:rsidR="003A1C52" w:rsidRPr="005424B3" w:rsidRDefault="003A1C52" w:rsidP="003A1C52">
            <w:pPr>
              <w:tabs>
                <w:tab w:val="left" w:pos="9360"/>
              </w:tabs>
              <w:jc w:val="both"/>
            </w:pPr>
            <w:r w:rsidRPr="005424B3">
              <w:t>- Phân hỗn hợp: N,K,P</w:t>
            </w:r>
          </w:p>
          <w:p w14:paraId="42DDF968" w14:textId="77777777" w:rsidR="003A1C52" w:rsidRPr="005424B3" w:rsidRDefault="003A1C52" w:rsidP="003A1C52">
            <w:pPr>
              <w:tabs>
                <w:tab w:val="left" w:pos="1980"/>
                <w:tab w:val="left" w:pos="2880"/>
              </w:tabs>
              <w:jc w:val="both"/>
              <w:rPr>
                <w:lang w:val="pl-PL"/>
              </w:rPr>
            </w:pPr>
            <w:r w:rsidRPr="005424B3">
              <w:t>- Phức hợp: Amophot: NH</w:t>
            </w:r>
            <w:r w:rsidRPr="005424B3">
              <w:rPr>
                <w:vertAlign w:val="subscript"/>
              </w:rPr>
              <w:t>4</w:t>
            </w:r>
            <w:r w:rsidRPr="005424B3">
              <w:t>H</w:t>
            </w:r>
            <w:r w:rsidRPr="005424B3">
              <w:rPr>
                <w:vertAlign w:val="subscript"/>
              </w:rPr>
              <w:t>2</w:t>
            </w:r>
            <w:r w:rsidRPr="005424B3">
              <w:t>PO</w:t>
            </w:r>
            <w:r w:rsidRPr="005424B3">
              <w:rPr>
                <w:vertAlign w:val="subscript"/>
              </w:rPr>
              <w:t>4</w:t>
            </w:r>
            <w:r w:rsidRPr="005424B3">
              <w:t xml:space="preserve"> và (NH</w:t>
            </w:r>
            <w:r w:rsidRPr="005424B3">
              <w:rPr>
                <w:vertAlign w:val="subscript"/>
              </w:rPr>
              <w:t>4</w:t>
            </w:r>
            <w:r w:rsidRPr="005424B3">
              <w:t>)</w:t>
            </w:r>
            <w:r w:rsidRPr="005424B3">
              <w:rPr>
                <w:vertAlign w:val="subscript"/>
              </w:rPr>
              <w:t>2</w:t>
            </w:r>
            <w:r w:rsidRPr="005424B3">
              <w:t>HPO</w:t>
            </w:r>
            <w:r w:rsidRPr="005424B3">
              <w:rPr>
                <w:vertAlign w:val="subscript"/>
              </w:rPr>
              <w:t>4</w:t>
            </w:r>
          </w:p>
          <w:p w14:paraId="3368F6C6" w14:textId="77777777" w:rsidR="003A1C52" w:rsidRPr="005424B3" w:rsidRDefault="003A1C52" w:rsidP="003A1C52">
            <w:pPr>
              <w:tabs>
                <w:tab w:val="left" w:pos="9360"/>
              </w:tabs>
              <w:jc w:val="both"/>
              <w:rPr>
                <w:b/>
                <w:bCs/>
                <w:lang w:val="pl-PL"/>
              </w:rPr>
            </w:pPr>
            <w:r w:rsidRPr="005424B3">
              <w:rPr>
                <w:b/>
                <w:bCs/>
                <w:lang w:val="pl-PL"/>
              </w:rPr>
              <w:t xml:space="preserve">III. </w:t>
            </w:r>
            <w:r w:rsidRPr="005424B3">
              <w:rPr>
                <w:b/>
                <w:bCs/>
                <w:u w:val="single"/>
                <w:lang w:val="pl-PL"/>
              </w:rPr>
              <w:t>Phân vi lượng</w:t>
            </w:r>
            <w:r w:rsidRPr="005424B3">
              <w:rPr>
                <w:b/>
                <w:bCs/>
                <w:lang w:val="pl-PL"/>
              </w:rPr>
              <w:t>:</w:t>
            </w:r>
          </w:p>
          <w:p w14:paraId="5CCFD72E" w14:textId="77777777" w:rsidR="003A1C52" w:rsidRPr="005424B3" w:rsidRDefault="003A1C52" w:rsidP="003A1C52">
            <w:pPr>
              <w:tabs>
                <w:tab w:val="left" w:pos="9360"/>
              </w:tabs>
              <w:jc w:val="both"/>
              <w:rPr>
                <w:lang w:val="pl-PL"/>
              </w:rPr>
            </w:pPr>
            <w:r w:rsidRPr="005424B3">
              <w:rPr>
                <w:lang w:val="pl-PL"/>
              </w:rPr>
              <w:t>- Cung cấp các nguyên tố: Bo, Mg, Zn, Cu, Mo… ở dạng hợp chất.</w:t>
            </w:r>
          </w:p>
          <w:p w14:paraId="6B43B60B" w14:textId="2C7EE3F7" w:rsidR="00B021D7" w:rsidRPr="005424B3" w:rsidRDefault="003A1C52" w:rsidP="003A1C52">
            <w:pPr>
              <w:jc w:val="both"/>
              <w:rPr>
                <w:lang w:val="nb-NO"/>
              </w:rPr>
            </w:pPr>
            <w:r w:rsidRPr="005424B3">
              <w:rPr>
                <w:lang w:val="pl-PL"/>
              </w:rPr>
              <w:t>- Cây trồng chỉ cần 1 lượng nhỏ nên các nguyên tố trên đóng vai trò là vitamin cho thực vật.</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CBB714D" w14:textId="77777777" w:rsidR="003A1C52" w:rsidRPr="005424B3" w:rsidRDefault="003A1C52" w:rsidP="003A1C52">
            <w:pPr>
              <w:tabs>
                <w:tab w:val="left" w:pos="9360"/>
              </w:tabs>
              <w:jc w:val="both"/>
              <w:rPr>
                <w:bCs/>
              </w:rPr>
            </w:pPr>
          </w:p>
          <w:p w14:paraId="2DF667F9" w14:textId="77777777" w:rsidR="003A1C52" w:rsidRPr="005424B3" w:rsidRDefault="003A1C52" w:rsidP="003A1C52">
            <w:pPr>
              <w:tabs>
                <w:tab w:val="left" w:pos="9360"/>
              </w:tabs>
              <w:jc w:val="both"/>
              <w:rPr>
                <w:bCs/>
              </w:rPr>
            </w:pPr>
          </w:p>
          <w:p w14:paraId="60D653FF" w14:textId="77777777" w:rsidR="003A1C52" w:rsidRPr="005424B3" w:rsidRDefault="003A1C52" w:rsidP="003A1C52">
            <w:pPr>
              <w:tabs>
                <w:tab w:val="left" w:pos="9360"/>
              </w:tabs>
              <w:jc w:val="both"/>
            </w:pPr>
            <w:r w:rsidRPr="005424B3">
              <w:rPr>
                <w:bCs/>
              </w:rPr>
              <w:t>- Gv:</w:t>
            </w:r>
            <w:r w:rsidRPr="005424B3">
              <w:t xml:space="preserve"> Yêu cầu hs đọc nội dung sgk cho biết.</w:t>
            </w:r>
          </w:p>
          <w:p w14:paraId="60FF7C7E" w14:textId="77777777" w:rsidR="003A1C52" w:rsidRPr="005424B3" w:rsidRDefault="003A1C52" w:rsidP="003A1C52">
            <w:pPr>
              <w:tabs>
                <w:tab w:val="left" w:pos="9360"/>
              </w:tabs>
              <w:jc w:val="both"/>
            </w:pPr>
          </w:p>
          <w:p w14:paraId="19614C9C" w14:textId="77777777" w:rsidR="003A1C52" w:rsidRPr="005424B3" w:rsidRDefault="003A1C52" w:rsidP="003A1C52">
            <w:pPr>
              <w:tabs>
                <w:tab w:val="left" w:pos="9360"/>
              </w:tabs>
              <w:jc w:val="both"/>
            </w:pPr>
            <w:r w:rsidRPr="005424B3">
              <w:t>+ Cây trồng cần những ngtố dinh dưỡng nào, dưới dạng ion, phân tử hay nguyên tử?</w:t>
            </w:r>
          </w:p>
          <w:p w14:paraId="4457E117" w14:textId="77777777" w:rsidR="003A1C52" w:rsidRPr="005424B3" w:rsidRDefault="003A1C52" w:rsidP="003A1C52">
            <w:pPr>
              <w:tabs>
                <w:tab w:val="left" w:pos="9360"/>
              </w:tabs>
              <w:jc w:val="both"/>
            </w:pPr>
          </w:p>
          <w:p w14:paraId="44C4B086" w14:textId="77777777" w:rsidR="003A1C52" w:rsidRPr="005424B3" w:rsidRDefault="003A1C52" w:rsidP="003A1C52">
            <w:pPr>
              <w:tabs>
                <w:tab w:val="left" w:pos="9360"/>
              </w:tabs>
              <w:jc w:val="both"/>
            </w:pPr>
            <w:r w:rsidRPr="005424B3">
              <w:t>+ Tại sao lại bón phân cho cây?</w:t>
            </w:r>
          </w:p>
          <w:p w14:paraId="7A62F7BC" w14:textId="77777777" w:rsidR="003A1C52" w:rsidRPr="005424B3" w:rsidRDefault="003A1C52" w:rsidP="003A1C52">
            <w:pPr>
              <w:tabs>
                <w:tab w:val="left" w:pos="9360"/>
              </w:tabs>
              <w:jc w:val="both"/>
            </w:pPr>
          </w:p>
          <w:p w14:paraId="48B4D2D4" w14:textId="77777777" w:rsidR="003A1C52" w:rsidRPr="005424B3" w:rsidRDefault="003A1C52" w:rsidP="003A1C52">
            <w:pPr>
              <w:tabs>
                <w:tab w:val="left" w:pos="9360"/>
              </w:tabs>
              <w:jc w:val="both"/>
            </w:pPr>
            <w:r w:rsidRPr="005424B3">
              <w:t>+ Nêu phân bón hoá học là gì?</w:t>
            </w:r>
          </w:p>
          <w:p w14:paraId="41C6D2F8" w14:textId="77777777" w:rsidR="003A1C52" w:rsidRPr="005424B3" w:rsidRDefault="003A1C52" w:rsidP="003A1C52">
            <w:pPr>
              <w:tabs>
                <w:tab w:val="left" w:pos="9360"/>
              </w:tabs>
              <w:jc w:val="both"/>
            </w:pPr>
          </w:p>
          <w:p w14:paraId="5C08FA29" w14:textId="77777777" w:rsidR="003A1C52" w:rsidRPr="005424B3" w:rsidRDefault="003A1C52" w:rsidP="003A1C52">
            <w:pPr>
              <w:tabs>
                <w:tab w:val="left" w:pos="9360"/>
              </w:tabs>
              <w:jc w:val="both"/>
            </w:pPr>
            <w:r w:rsidRPr="005424B3">
              <w:t>+ Gồm có các loại phân bón  hoá học chính nào?</w:t>
            </w:r>
          </w:p>
          <w:p w14:paraId="03984EB0" w14:textId="77777777" w:rsidR="00B021D7" w:rsidRPr="005424B3" w:rsidRDefault="00B021D7" w:rsidP="00F635EE">
            <w:pPr>
              <w:rPr>
                <w:lang w:val="nb-NO"/>
              </w:rPr>
            </w:pPr>
          </w:p>
          <w:p w14:paraId="050F5A35" w14:textId="77777777" w:rsidR="003A1C52" w:rsidRPr="005424B3" w:rsidRDefault="003A1C52" w:rsidP="00F635EE">
            <w:pPr>
              <w:rPr>
                <w:lang w:val="nb-NO"/>
              </w:rPr>
            </w:pPr>
          </w:p>
          <w:p w14:paraId="1FABAA80" w14:textId="3904536F" w:rsidR="003A1C52" w:rsidRPr="005424B3" w:rsidRDefault="003A1C52" w:rsidP="00F635EE">
            <w:pPr>
              <w:rPr>
                <w:lang w:val="nb-NO"/>
              </w:rPr>
            </w:pPr>
            <w:r w:rsidRPr="005424B3">
              <w:rPr>
                <w:lang w:val="nb-NO"/>
              </w:rPr>
              <w:t>vai trò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22BE59B" w14:textId="77777777" w:rsidR="003A1C52" w:rsidRPr="005424B3" w:rsidRDefault="003A1C52" w:rsidP="00F635EE">
            <w:pPr>
              <w:rPr>
                <w:lang w:val="nb-NO"/>
              </w:rPr>
            </w:pPr>
          </w:p>
          <w:p w14:paraId="49145987" w14:textId="77777777" w:rsidR="003A1C52" w:rsidRPr="005424B3" w:rsidRDefault="003A1C52" w:rsidP="00F635EE">
            <w:pPr>
              <w:rPr>
                <w:lang w:val="nb-NO"/>
              </w:rPr>
            </w:pPr>
          </w:p>
          <w:p w14:paraId="30AB9C91" w14:textId="77777777" w:rsidR="00B021D7" w:rsidRPr="005424B3" w:rsidRDefault="003A1C52" w:rsidP="00F635EE">
            <w:pPr>
              <w:rPr>
                <w:lang w:val="nb-NO"/>
              </w:rPr>
            </w:pPr>
            <w:r w:rsidRPr="005424B3">
              <w:rPr>
                <w:lang w:val="nb-NO"/>
              </w:rPr>
              <w:t>học sinh thảo luận nhóm</w:t>
            </w:r>
          </w:p>
          <w:p w14:paraId="654CDCBA" w14:textId="77777777" w:rsidR="003A1C52" w:rsidRPr="005424B3" w:rsidRDefault="003A1C52" w:rsidP="003A1C52">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06083C69" w14:textId="77777777" w:rsidR="003A1C52" w:rsidRPr="005424B3" w:rsidRDefault="003A1C52" w:rsidP="00F635EE">
            <w:pPr>
              <w:rPr>
                <w:lang w:val="nb-NO"/>
              </w:rPr>
            </w:pPr>
          </w:p>
          <w:p w14:paraId="05023601" w14:textId="77777777" w:rsidR="003A1C52" w:rsidRPr="005424B3" w:rsidRDefault="003A1C52" w:rsidP="00F635EE">
            <w:pPr>
              <w:rPr>
                <w:lang w:val="nb-NO"/>
              </w:rPr>
            </w:pPr>
          </w:p>
          <w:p w14:paraId="40DE7E22" w14:textId="77777777" w:rsidR="003A1C52" w:rsidRPr="005424B3" w:rsidRDefault="003A1C52" w:rsidP="00F635EE">
            <w:pPr>
              <w:rPr>
                <w:lang w:val="nb-NO"/>
              </w:rPr>
            </w:pPr>
          </w:p>
          <w:p w14:paraId="3299B9EA" w14:textId="77777777" w:rsidR="003A1C52" w:rsidRPr="005424B3" w:rsidRDefault="003A1C52" w:rsidP="00F635EE">
            <w:pPr>
              <w:rPr>
                <w:lang w:val="nb-NO"/>
              </w:rPr>
            </w:pPr>
          </w:p>
          <w:p w14:paraId="4E7E1E7F" w14:textId="77777777" w:rsidR="003A1C52" w:rsidRPr="005424B3" w:rsidRDefault="003A1C52" w:rsidP="00F635EE">
            <w:pPr>
              <w:rPr>
                <w:lang w:val="nb-NO"/>
              </w:rPr>
            </w:pPr>
          </w:p>
          <w:p w14:paraId="5764DBD5" w14:textId="77777777" w:rsidR="003A1C52" w:rsidRPr="005424B3" w:rsidRDefault="003A1C52" w:rsidP="00F635EE">
            <w:pPr>
              <w:rPr>
                <w:lang w:val="nb-NO"/>
              </w:rPr>
            </w:pPr>
          </w:p>
          <w:p w14:paraId="53525138" w14:textId="77777777" w:rsidR="003A1C52" w:rsidRPr="005424B3" w:rsidRDefault="003A1C52" w:rsidP="00F635EE">
            <w:pPr>
              <w:rPr>
                <w:lang w:val="nb-NO"/>
              </w:rPr>
            </w:pPr>
          </w:p>
          <w:p w14:paraId="1802BF31" w14:textId="77777777" w:rsidR="003A1C52" w:rsidRPr="005424B3" w:rsidRDefault="003A1C52" w:rsidP="00F635EE">
            <w:pPr>
              <w:rPr>
                <w:lang w:val="nb-NO"/>
              </w:rPr>
            </w:pPr>
          </w:p>
          <w:p w14:paraId="3C6D7937" w14:textId="77777777" w:rsidR="003A1C52" w:rsidRPr="005424B3" w:rsidRDefault="003A1C52" w:rsidP="00F635EE">
            <w:pPr>
              <w:rPr>
                <w:lang w:val="nb-NO"/>
              </w:rPr>
            </w:pPr>
          </w:p>
          <w:p w14:paraId="4ED01895" w14:textId="77777777" w:rsidR="003A1C52" w:rsidRPr="005424B3" w:rsidRDefault="003A1C52" w:rsidP="00F635EE">
            <w:pPr>
              <w:rPr>
                <w:lang w:val="nb-NO"/>
              </w:rPr>
            </w:pPr>
          </w:p>
          <w:p w14:paraId="204BF1A9" w14:textId="77777777" w:rsidR="003A1C52" w:rsidRPr="005424B3" w:rsidRDefault="003A1C52" w:rsidP="003A1C52">
            <w:pPr>
              <w:rPr>
                <w:lang w:val="nb-NO"/>
              </w:rPr>
            </w:pPr>
            <w:r w:rsidRPr="005424B3">
              <w:rPr>
                <w:lang w:val="nb-NO"/>
              </w:rPr>
              <w:t>học sinh thảo luận nhóm</w:t>
            </w:r>
          </w:p>
          <w:p w14:paraId="1C829898" w14:textId="77777777" w:rsidR="003A1C52" w:rsidRPr="005424B3" w:rsidRDefault="003A1C52" w:rsidP="003A1C52">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17B8B690" w14:textId="77777777" w:rsidR="003A1C52" w:rsidRPr="005424B3" w:rsidRDefault="003A1C52" w:rsidP="00F635EE">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405F6C" w14:textId="77777777" w:rsidR="00B021D7" w:rsidRPr="005424B3" w:rsidRDefault="00B021D7" w:rsidP="00F635EE">
            <w:pPr>
              <w:rPr>
                <w:lang w:val="nb-NO"/>
              </w:rPr>
            </w:pPr>
          </w:p>
          <w:p w14:paraId="5499730C" w14:textId="77777777" w:rsidR="00B021D7" w:rsidRPr="005424B3" w:rsidRDefault="00B021D7" w:rsidP="00F635EE">
            <w:pPr>
              <w:jc w:val="center"/>
              <w:rPr>
                <w:lang w:val="pt-BR"/>
              </w:rPr>
            </w:pPr>
          </w:p>
          <w:p w14:paraId="6D03D847" w14:textId="77777777" w:rsidR="00B021D7" w:rsidRDefault="003A0331" w:rsidP="00F635EE">
            <w:pPr>
              <w:rPr>
                <w:lang w:val="pt-BR"/>
              </w:rPr>
            </w:pPr>
            <w:r>
              <w:rPr>
                <w:lang w:val="pt-BR"/>
              </w:rPr>
              <w:t xml:space="preserve">10 </w:t>
            </w:r>
            <w:r w:rsidR="00B021D7" w:rsidRPr="005424B3">
              <w:rPr>
                <w:lang w:val="pt-BR"/>
              </w:rPr>
              <w:t>phút</w:t>
            </w:r>
          </w:p>
          <w:p w14:paraId="478D0345" w14:textId="77777777" w:rsidR="003A0331" w:rsidRDefault="003A0331" w:rsidP="00F635EE">
            <w:pPr>
              <w:rPr>
                <w:lang w:val="pt-BR"/>
              </w:rPr>
            </w:pPr>
          </w:p>
          <w:p w14:paraId="07C34211" w14:textId="77777777" w:rsidR="003A0331" w:rsidRDefault="003A0331" w:rsidP="00F635EE">
            <w:pPr>
              <w:rPr>
                <w:lang w:val="pt-BR"/>
              </w:rPr>
            </w:pPr>
          </w:p>
          <w:p w14:paraId="68CA2B0A" w14:textId="77777777" w:rsidR="003A0331" w:rsidRDefault="003A0331" w:rsidP="00F635EE">
            <w:pPr>
              <w:rPr>
                <w:lang w:val="pt-BR"/>
              </w:rPr>
            </w:pPr>
          </w:p>
          <w:p w14:paraId="2EE2068F" w14:textId="77777777" w:rsidR="003A0331" w:rsidRDefault="003A0331" w:rsidP="00F635EE">
            <w:pPr>
              <w:rPr>
                <w:lang w:val="pt-BR"/>
              </w:rPr>
            </w:pPr>
          </w:p>
          <w:p w14:paraId="30227351" w14:textId="77777777" w:rsidR="003A0331" w:rsidRDefault="003A0331" w:rsidP="00F635EE">
            <w:pPr>
              <w:rPr>
                <w:lang w:val="pt-BR"/>
              </w:rPr>
            </w:pPr>
          </w:p>
          <w:p w14:paraId="34AEBC53" w14:textId="77777777" w:rsidR="003A0331" w:rsidRDefault="003A0331" w:rsidP="00F635EE">
            <w:pPr>
              <w:rPr>
                <w:lang w:val="pt-BR"/>
              </w:rPr>
            </w:pPr>
          </w:p>
          <w:p w14:paraId="2E7B8416" w14:textId="77777777" w:rsidR="003A0331" w:rsidRDefault="003A0331" w:rsidP="00F635EE">
            <w:pPr>
              <w:rPr>
                <w:lang w:val="pt-BR"/>
              </w:rPr>
            </w:pPr>
          </w:p>
          <w:p w14:paraId="538701DA" w14:textId="77777777" w:rsidR="003A0331" w:rsidRDefault="003A0331" w:rsidP="00F635EE">
            <w:pPr>
              <w:rPr>
                <w:lang w:val="pt-BR"/>
              </w:rPr>
            </w:pPr>
          </w:p>
          <w:p w14:paraId="7D5EFB6E" w14:textId="77777777" w:rsidR="003A0331" w:rsidRDefault="003A0331" w:rsidP="00F635EE">
            <w:pPr>
              <w:rPr>
                <w:lang w:val="pt-BR"/>
              </w:rPr>
            </w:pPr>
          </w:p>
          <w:p w14:paraId="3FE0B91A" w14:textId="77777777" w:rsidR="003A0331" w:rsidRDefault="003A0331" w:rsidP="00F635EE">
            <w:pPr>
              <w:rPr>
                <w:lang w:val="pt-BR"/>
              </w:rPr>
            </w:pPr>
          </w:p>
          <w:p w14:paraId="2B29E3F4" w14:textId="77777777" w:rsidR="003A0331" w:rsidRDefault="003A0331" w:rsidP="00F635EE">
            <w:pPr>
              <w:rPr>
                <w:lang w:val="pt-BR"/>
              </w:rPr>
            </w:pPr>
          </w:p>
          <w:p w14:paraId="011AC263" w14:textId="77777777" w:rsidR="003A0331" w:rsidRDefault="003A0331" w:rsidP="00F635EE">
            <w:pPr>
              <w:rPr>
                <w:lang w:val="pt-BR"/>
              </w:rPr>
            </w:pPr>
          </w:p>
          <w:p w14:paraId="7AA01306" w14:textId="77777777" w:rsidR="003A0331" w:rsidRDefault="003A0331" w:rsidP="00F635EE">
            <w:pPr>
              <w:rPr>
                <w:lang w:val="pt-BR"/>
              </w:rPr>
            </w:pPr>
          </w:p>
          <w:p w14:paraId="6A06BCD2" w14:textId="77777777" w:rsidR="003A0331" w:rsidRDefault="003A0331" w:rsidP="00F635EE">
            <w:pPr>
              <w:rPr>
                <w:lang w:val="pt-BR"/>
              </w:rPr>
            </w:pPr>
          </w:p>
          <w:p w14:paraId="1F86C265" w14:textId="77777777" w:rsidR="003A0331" w:rsidRDefault="003A0331" w:rsidP="00F635EE">
            <w:pPr>
              <w:rPr>
                <w:lang w:val="pt-BR"/>
              </w:rPr>
            </w:pPr>
          </w:p>
          <w:p w14:paraId="160444DE" w14:textId="77777777" w:rsidR="003A0331" w:rsidRDefault="003A0331" w:rsidP="00F635EE">
            <w:pPr>
              <w:rPr>
                <w:lang w:val="pt-BR"/>
              </w:rPr>
            </w:pPr>
            <w:r>
              <w:rPr>
                <w:lang w:val="pt-BR"/>
              </w:rPr>
              <w:t xml:space="preserve">10 </w:t>
            </w:r>
            <w:r w:rsidRPr="005424B3">
              <w:rPr>
                <w:lang w:val="pt-BR"/>
              </w:rPr>
              <w:t>phút</w:t>
            </w:r>
          </w:p>
          <w:p w14:paraId="3CD2BC62" w14:textId="77777777" w:rsidR="003A0331" w:rsidRDefault="003A0331" w:rsidP="00F635EE">
            <w:pPr>
              <w:rPr>
                <w:lang w:val="pt-BR"/>
              </w:rPr>
            </w:pPr>
          </w:p>
          <w:p w14:paraId="7B91DD3B" w14:textId="77777777" w:rsidR="003A0331" w:rsidRDefault="003A0331" w:rsidP="00F635EE">
            <w:pPr>
              <w:rPr>
                <w:lang w:val="pt-BR"/>
              </w:rPr>
            </w:pPr>
          </w:p>
          <w:p w14:paraId="25E11446" w14:textId="77777777" w:rsidR="003A0331" w:rsidRDefault="003A0331" w:rsidP="00F635EE">
            <w:pPr>
              <w:rPr>
                <w:lang w:val="pt-BR"/>
              </w:rPr>
            </w:pPr>
          </w:p>
          <w:p w14:paraId="46D3943A" w14:textId="77777777" w:rsidR="003A0331" w:rsidRDefault="003A0331" w:rsidP="00F635EE">
            <w:pPr>
              <w:rPr>
                <w:lang w:val="pt-BR"/>
              </w:rPr>
            </w:pPr>
          </w:p>
          <w:p w14:paraId="3DEA43E5" w14:textId="4DA2CEAD" w:rsidR="003A0331" w:rsidRDefault="003A0331" w:rsidP="00F635EE">
            <w:pPr>
              <w:rPr>
                <w:lang w:val="pt-BR"/>
              </w:rPr>
            </w:pPr>
            <w:r>
              <w:rPr>
                <w:lang w:val="pt-BR"/>
              </w:rPr>
              <w:t xml:space="preserve">5 </w:t>
            </w:r>
            <w:r w:rsidRPr="005424B3">
              <w:rPr>
                <w:lang w:val="pt-BR"/>
              </w:rPr>
              <w:t>phút</w:t>
            </w:r>
          </w:p>
          <w:p w14:paraId="1DDF71C5" w14:textId="0FDC6B12" w:rsidR="003A0331" w:rsidRPr="005424B3" w:rsidRDefault="003A0331" w:rsidP="00F635EE">
            <w:pPr>
              <w:rPr>
                <w:lang w:val="nb-NO"/>
              </w:rPr>
            </w:pPr>
          </w:p>
        </w:tc>
      </w:tr>
      <w:tr w:rsidR="00B021D7" w:rsidRPr="005424B3" w14:paraId="1A5E8200"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7CB42C3E" w14:textId="42A23EB7" w:rsidR="00B021D7" w:rsidRPr="005424B3" w:rsidRDefault="00B021D7" w:rsidP="00F635EE">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71251F8" w14:textId="77777777" w:rsidR="00B021D7" w:rsidRPr="005424B3" w:rsidRDefault="00B021D7" w:rsidP="00F635EE">
            <w:pPr>
              <w:rPr>
                <w:b/>
                <w:bCs/>
                <w:u w:val="single"/>
                <w:lang w:val="nb-NO"/>
              </w:rPr>
            </w:pPr>
            <w:r w:rsidRPr="005424B3">
              <w:rPr>
                <w:b/>
                <w:bCs/>
                <w:u w:val="single"/>
                <w:lang w:val="nb-NO"/>
              </w:rPr>
              <w:t>Củng cố kiến thức và kết thúc bài</w:t>
            </w:r>
          </w:p>
          <w:p w14:paraId="6562C113" w14:textId="77777777" w:rsidR="003A1C52" w:rsidRPr="005424B3" w:rsidRDefault="003A1C52" w:rsidP="003A1C52">
            <w:pPr>
              <w:jc w:val="both"/>
              <w:rPr>
                <w:lang w:val="pl-PL"/>
              </w:rPr>
            </w:pPr>
            <w:r w:rsidRPr="005424B3">
              <w:rPr>
                <w:lang w:val="pl-PL"/>
              </w:rPr>
              <w:t>Trên thực tế phân đạm NH</w:t>
            </w:r>
            <w:r w:rsidRPr="005424B3">
              <w:rPr>
                <w:vertAlign w:val="subscript"/>
                <w:lang w:val="pl-PL"/>
              </w:rPr>
              <w:t>4</w:t>
            </w:r>
            <w:r w:rsidRPr="005424B3">
              <w:rPr>
                <w:lang w:val="pl-PL"/>
              </w:rPr>
              <w:t>Cl</w:t>
            </w:r>
            <w:r w:rsidRPr="005424B3">
              <w:rPr>
                <w:vertAlign w:val="subscript"/>
                <w:lang w:val="pl-PL"/>
              </w:rPr>
              <w:t xml:space="preserve"> </w:t>
            </w:r>
            <w:r w:rsidRPr="005424B3">
              <w:rPr>
                <w:lang w:val="pl-PL"/>
              </w:rPr>
              <w:t xml:space="preserve"> thường chỉ có 23% N</w:t>
            </w:r>
          </w:p>
          <w:p w14:paraId="1895F56F" w14:textId="77777777" w:rsidR="003A1C52" w:rsidRPr="005424B3" w:rsidRDefault="003A1C52" w:rsidP="003A1C52">
            <w:pPr>
              <w:ind w:firstLine="360"/>
              <w:jc w:val="both"/>
              <w:rPr>
                <w:lang w:val="pl-PL"/>
              </w:rPr>
            </w:pPr>
            <w:r w:rsidRPr="005424B3">
              <w:rPr>
                <w:lang w:val="pl-PL"/>
              </w:rPr>
              <w:t>a) Tính khối lượng phân bón đủ cung cấp 60kg N?</w:t>
            </w:r>
          </w:p>
          <w:p w14:paraId="04DF4BEC" w14:textId="1EEFFE0F" w:rsidR="00B021D7" w:rsidRPr="005424B3" w:rsidRDefault="003A1C52" w:rsidP="003A1C52">
            <w:pPr>
              <w:ind w:firstLine="360"/>
              <w:jc w:val="both"/>
              <w:rPr>
                <w:lang w:val="pl-PL"/>
              </w:rPr>
            </w:pPr>
            <w:r w:rsidRPr="005424B3">
              <w:rPr>
                <w:lang w:val="pl-PL"/>
              </w:rPr>
              <w:t>b) Tính hàm lượng % của NH</w:t>
            </w:r>
            <w:r w:rsidRPr="005424B3">
              <w:rPr>
                <w:vertAlign w:val="subscript"/>
                <w:lang w:val="pl-PL"/>
              </w:rPr>
              <w:t>4</w:t>
            </w:r>
            <w:r w:rsidRPr="005424B3">
              <w:rPr>
                <w:lang w:val="pl-PL"/>
              </w:rPr>
              <w:t>Cl trong phân bón?</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5705263" w14:textId="77777777" w:rsidR="00B021D7" w:rsidRPr="005424B3" w:rsidRDefault="00B021D7" w:rsidP="00F635EE">
            <w:pPr>
              <w:rPr>
                <w:lang w:val="nb-NO"/>
              </w:rPr>
            </w:pPr>
          </w:p>
          <w:p w14:paraId="4115558A" w14:textId="25FF856C" w:rsidR="00B021D7" w:rsidRPr="005424B3" w:rsidRDefault="00B021D7" w:rsidP="003A1C52">
            <w:pPr>
              <w:rPr>
                <w:lang w:val="vi-VN"/>
              </w:rPr>
            </w:pPr>
            <w:r w:rsidRPr="005424B3">
              <w:rPr>
                <w:lang w:val="de-DE"/>
              </w:rPr>
              <w:t xml:space="preserve">Giảng viên trình bày tóm tắt nội dung bằng lời.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A7F6419" w14:textId="77777777" w:rsidR="00B021D7" w:rsidRPr="005424B3" w:rsidRDefault="00B021D7" w:rsidP="00F635EE">
            <w:pPr>
              <w:rPr>
                <w:lang w:val="nb-NO"/>
              </w:rPr>
            </w:pPr>
          </w:p>
          <w:p w14:paraId="34301289" w14:textId="77777777" w:rsidR="00B021D7" w:rsidRPr="005424B3" w:rsidRDefault="00B021D7" w:rsidP="00F635EE">
            <w:pPr>
              <w:rPr>
                <w:lang w:val="nb-NO"/>
              </w:rPr>
            </w:pPr>
            <w:r w:rsidRPr="005424B3">
              <w:rPr>
                <w:lang w:val="de-DE"/>
              </w:rPr>
              <w:t xml:space="preserve">Học sinh lắng nghe và ghi chép những nội dung cần thiết. </w:t>
            </w:r>
            <w:r w:rsidRPr="005424B3">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343EA7C" w14:textId="77777777" w:rsidR="00B021D7" w:rsidRPr="005424B3" w:rsidRDefault="00B021D7" w:rsidP="00F635EE">
            <w:pPr>
              <w:jc w:val="center"/>
              <w:rPr>
                <w:lang w:val="nb-NO"/>
              </w:rPr>
            </w:pPr>
          </w:p>
          <w:p w14:paraId="4F877348" w14:textId="79DFB376" w:rsidR="00B021D7" w:rsidRPr="005424B3" w:rsidRDefault="00B021D7" w:rsidP="00F635EE">
            <w:pPr>
              <w:jc w:val="center"/>
              <w:rPr>
                <w:lang w:val="nb-NO"/>
              </w:rPr>
            </w:pPr>
            <w:r w:rsidRPr="005424B3">
              <w:rPr>
                <w:lang w:val="pt-BR"/>
              </w:rPr>
              <w:t xml:space="preserve"> </w:t>
            </w:r>
            <w:r w:rsidR="003A0331">
              <w:rPr>
                <w:lang w:val="pt-BR"/>
              </w:rPr>
              <w:t xml:space="preserve">2 </w:t>
            </w:r>
            <w:r w:rsidRPr="005424B3">
              <w:rPr>
                <w:lang w:val="pt-BR"/>
              </w:rPr>
              <w:t>phút</w:t>
            </w:r>
          </w:p>
        </w:tc>
      </w:tr>
      <w:tr w:rsidR="00B021D7" w:rsidRPr="005424B3" w14:paraId="491C57D2"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36AE029B" w14:textId="65203F4C" w:rsidR="00B021D7" w:rsidRPr="005424B3" w:rsidRDefault="003A1C52" w:rsidP="003A1C52">
            <w:pP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CA6CE86" w14:textId="77777777" w:rsidR="00B021D7" w:rsidRPr="005424B3" w:rsidRDefault="00B021D7" w:rsidP="00F635EE">
            <w:pPr>
              <w:rPr>
                <w:b/>
                <w:bCs/>
                <w:u w:val="single"/>
                <w:lang w:val="pt-BR"/>
              </w:rPr>
            </w:pPr>
            <w:r w:rsidRPr="005424B3">
              <w:rPr>
                <w:b/>
                <w:bCs/>
                <w:u w:val="single"/>
                <w:lang w:val="pt-BR"/>
              </w:rPr>
              <w:t>Hướng dẫn tự học</w:t>
            </w:r>
          </w:p>
          <w:p w14:paraId="56AE45D7" w14:textId="1DA567B1" w:rsidR="003A1C52" w:rsidRPr="005424B3" w:rsidRDefault="003A1C52" w:rsidP="00F635EE">
            <w:pPr>
              <w:rPr>
                <w:b/>
                <w:bCs/>
                <w:u w:val="single"/>
                <w:lang w:val="pt-BR"/>
              </w:rPr>
            </w:pPr>
            <w:r w:rsidRPr="005424B3">
              <w:rPr>
                <w:lang w:val="nb-NO"/>
              </w:rPr>
              <w:t>GV hướng dẫn bài tập 1 – 5 trong giáo trình</w:t>
            </w:r>
          </w:p>
          <w:p w14:paraId="364DB8D5" w14:textId="77777777" w:rsidR="00B021D7" w:rsidRPr="005424B3" w:rsidRDefault="00B021D7" w:rsidP="00F635EE">
            <w:pPr>
              <w:rPr>
                <w:b/>
                <w:bCs/>
                <w:u w:val="single"/>
                <w:lang w:val="pt-BR"/>
              </w:rPr>
            </w:pPr>
          </w:p>
          <w:p w14:paraId="5EB88829" w14:textId="77777777" w:rsidR="00B021D7" w:rsidRPr="005424B3" w:rsidRDefault="00B021D7" w:rsidP="00F635EE">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84C835B" w14:textId="77777777" w:rsidR="00B021D7" w:rsidRPr="005424B3" w:rsidRDefault="00B021D7" w:rsidP="00F635EE">
            <w:pPr>
              <w:rPr>
                <w:lang w:val="pt-BR"/>
              </w:rPr>
            </w:pPr>
          </w:p>
          <w:p w14:paraId="5A581A91" w14:textId="77777777" w:rsidR="00B021D7" w:rsidRPr="005424B3" w:rsidRDefault="00B021D7" w:rsidP="00F635EE">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10004B8" w14:textId="77777777" w:rsidR="00B021D7" w:rsidRPr="005424B3" w:rsidRDefault="00B021D7" w:rsidP="00F635EE">
            <w:pPr>
              <w:rPr>
                <w:lang w:val="de-DE"/>
              </w:rPr>
            </w:pPr>
          </w:p>
          <w:p w14:paraId="78C1CABA" w14:textId="77777777" w:rsidR="00B021D7" w:rsidRPr="005424B3" w:rsidRDefault="00B021D7" w:rsidP="00F635EE">
            <w:pPr>
              <w:rPr>
                <w:lang w:val="pt-BR"/>
              </w:rPr>
            </w:pPr>
            <w:r w:rsidRPr="005424B3">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D8B3124" w14:textId="77777777" w:rsidR="00B021D7" w:rsidRPr="005424B3" w:rsidRDefault="00B021D7" w:rsidP="00F635EE">
            <w:pPr>
              <w:jc w:val="center"/>
              <w:rPr>
                <w:lang w:val="pt-BR"/>
              </w:rPr>
            </w:pPr>
          </w:p>
          <w:p w14:paraId="1FE902C7" w14:textId="15F4B64C" w:rsidR="00B021D7" w:rsidRPr="005424B3" w:rsidRDefault="003A0331" w:rsidP="00F635EE">
            <w:pPr>
              <w:jc w:val="center"/>
              <w:rPr>
                <w:lang w:val="pt-BR"/>
              </w:rPr>
            </w:pPr>
            <w:r>
              <w:rPr>
                <w:lang w:val="pt-BR"/>
              </w:rPr>
              <w:t xml:space="preserve">3 </w:t>
            </w:r>
            <w:r w:rsidR="00B021D7" w:rsidRPr="005424B3">
              <w:rPr>
                <w:lang w:val="pt-BR"/>
              </w:rPr>
              <w:t>phút</w:t>
            </w:r>
          </w:p>
        </w:tc>
      </w:tr>
    </w:tbl>
    <w:p w14:paraId="5F61F0B9" w14:textId="77777777" w:rsidR="00B021D7" w:rsidRPr="005424B3" w:rsidRDefault="00B021D7" w:rsidP="00B021D7">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B021D7" w:rsidRPr="005424B3" w14:paraId="51963C6C" w14:textId="77777777" w:rsidTr="00F635EE">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B5CD674" w14:textId="77777777" w:rsidR="00B021D7" w:rsidRPr="005424B3" w:rsidRDefault="00B021D7" w:rsidP="00F635EE">
            <w:pPr>
              <w:rPr>
                <w:u w:val="single"/>
                <w:lang w:val="pt-BR"/>
              </w:rPr>
            </w:pPr>
          </w:p>
          <w:p w14:paraId="439BF389" w14:textId="77777777" w:rsidR="00B021D7" w:rsidRPr="005424B3" w:rsidRDefault="00B021D7" w:rsidP="00F635EE">
            <w:pPr>
              <w:rPr>
                <w:u w:val="single"/>
                <w:lang w:val="pt-BR"/>
              </w:rPr>
            </w:pPr>
          </w:p>
          <w:p w14:paraId="50DAAEFA" w14:textId="77777777" w:rsidR="00B021D7" w:rsidRPr="005424B3" w:rsidRDefault="00B021D7" w:rsidP="00F635EE">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70778F59" w14:textId="77777777" w:rsidR="00B021D7" w:rsidRPr="005424B3" w:rsidRDefault="00B021D7" w:rsidP="00F635EE">
            <w:pPr>
              <w:jc w:val="both"/>
            </w:pPr>
            <w:r w:rsidRPr="005424B3">
              <w:t xml:space="preserve">1. </w:t>
            </w:r>
            <w:r w:rsidRPr="005424B3">
              <w:rPr>
                <w:i/>
                <w:iCs/>
              </w:rPr>
              <w:t xml:space="preserve">Giáo trình hóa học 1, </w:t>
            </w:r>
            <w:r w:rsidRPr="005424B3">
              <w:t>Trường CĐ lý tự trọng Tp. HCM, năm 2018.</w:t>
            </w:r>
          </w:p>
          <w:p w14:paraId="35C34411" w14:textId="77777777" w:rsidR="00B021D7" w:rsidRPr="005424B3" w:rsidRDefault="00B021D7" w:rsidP="00F635EE">
            <w:pPr>
              <w:jc w:val="both"/>
            </w:pPr>
            <w:r w:rsidRPr="005424B3">
              <w:t xml:space="preserve">2. </w:t>
            </w:r>
            <w:r w:rsidRPr="005424B3">
              <w:rPr>
                <w:lang w:val="vi-VN"/>
              </w:rPr>
              <w:t>Nguyễn Xuân Trường</w:t>
            </w:r>
            <w:r w:rsidRPr="005424B3">
              <w:t xml:space="preserve">, </w:t>
            </w:r>
            <w:r w:rsidRPr="005424B3">
              <w:rPr>
                <w:i/>
                <w:iCs/>
              </w:rPr>
              <w:t xml:space="preserve">Hóa học 10, </w:t>
            </w:r>
            <w:r w:rsidRPr="005424B3">
              <w:rPr>
                <w:lang w:val="vi-VN"/>
              </w:rPr>
              <w:t>NXB Giáo dục Việt Nam</w:t>
            </w:r>
            <w:r w:rsidRPr="005424B3">
              <w:t>, năm 2015.</w:t>
            </w:r>
          </w:p>
          <w:p w14:paraId="1F1707E2" w14:textId="77777777" w:rsidR="00B021D7" w:rsidRPr="005424B3" w:rsidRDefault="00B021D7" w:rsidP="00F635EE">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10, </w:t>
            </w:r>
            <w:r w:rsidRPr="005424B3">
              <w:rPr>
                <w:lang w:val="vi-VN"/>
              </w:rPr>
              <w:t>NXB Giáo dục Việt Nam</w:t>
            </w:r>
            <w:r w:rsidRPr="005424B3">
              <w:t>, năm 2015.</w:t>
            </w:r>
          </w:p>
        </w:tc>
      </w:tr>
      <w:tr w:rsidR="00B021D7" w:rsidRPr="005424B3" w14:paraId="05BBEA3D" w14:textId="77777777" w:rsidTr="00F63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0B98D47A" w14:textId="77777777" w:rsidR="00B021D7" w:rsidRPr="005424B3" w:rsidRDefault="00B021D7" w:rsidP="00F635EE">
            <w:pPr>
              <w:rPr>
                <w:lang w:val="pt-BR"/>
              </w:rPr>
            </w:pPr>
          </w:p>
          <w:p w14:paraId="011C0C9D" w14:textId="77777777" w:rsidR="00B021D7" w:rsidRPr="005424B3" w:rsidRDefault="00B021D7" w:rsidP="00F635EE">
            <w:pPr>
              <w:jc w:val="center"/>
              <w:rPr>
                <w:b/>
                <w:bCs/>
                <w:lang w:val="pt-BR"/>
              </w:rPr>
            </w:pPr>
            <w:r w:rsidRPr="005424B3">
              <w:rPr>
                <w:b/>
                <w:bCs/>
                <w:lang w:val="pt-BR"/>
              </w:rPr>
              <w:t>Trưởng tổ môn</w:t>
            </w:r>
          </w:p>
          <w:p w14:paraId="5F32810A" w14:textId="77777777" w:rsidR="003A1C52" w:rsidRPr="005424B3" w:rsidRDefault="003A1C52" w:rsidP="00F635EE">
            <w:pPr>
              <w:jc w:val="center"/>
              <w:rPr>
                <w:b/>
                <w:bCs/>
                <w:lang w:val="pt-BR"/>
              </w:rPr>
            </w:pPr>
          </w:p>
          <w:p w14:paraId="2F8D3E44" w14:textId="77777777" w:rsidR="003A1C52" w:rsidRPr="005424B3" w:rsidRDefault="003A1C52" w:rsidP="00F635EE">
            <w:pPr>
              <w:jc w:val="center"/>
              <w:rPr>
                <w:b/>
                <w:bCs/>
                <w:lang w:val="pt-BR"/>
              </w:rPr>
            </w:pPr>
          </w:p>
          <w:p w14:paraId="589A842E" w14:textId="77777777" w:rsidR="003A1C52" w:rsidRPr="005424B3" w:rsidRDefault="003A1C52" w:rsidP="00F635EE">
            <w:pPr>
              <w:jc w:val="center"/>
              <w:rPr>
                <w:b/>
                <w:bCs/>
                <w:lang w:val="pt-BR"/>
              </w:rPr>
            </w:pPr>
          </w:p>
          <w:p w14:paraId="3ACDAB82" w14:textId="77777777" w:rsidR="003A1C52" w:rsidRPr="005424B3" w:rsidRDefault="003A1C52" w:rsidP="00F635EE">
            <w:pPr>
              <w:jc w:val="center"/>
              <w:rPr>
                <w:b/>
                <w:bCs/>
                <w:lang w:val="pt-BR"/>
              </w:rPr>
            </w:pPr>
          </w:p>
          <w:p w14:paraId="2C1C90AB" w14:textId="77777777" w:rsidR="00B021D7" w:rsidRPr="005424B3" w:rsidRDefault="00B021D7" w:rsidP="00F635EE">
            <w:pPr>
              <w:jc w:val="center"/>
              <w:rPr>
                <w:b/>
                <w:bCs/>
                <w:lang w:val="pt-BR"/>
              </w:rPr>
            </w:pPr>
            <w:r w:rsidRPr="005424B3">
              <w:rPr>
                <w:b/>
                <w:bCs/>
                <w:lang w:val="vi-VN"/>
              </w:rPr>
              <w:t xml:space="preserve">   </w:t>
            </w:r>
            <w:r w:rsidRPr="005424B3">
              <w:rPr>
                <w:b/>
                <w:bCs/>
                <w:lang w:val="pt-BR"/>
              </w:rPr>
              <w:t>Nguyễn Thị Huyền Nga</w:t>
            </w:r>
          </w:p>
          <w:p w14:paraId="5EE6BB59" w14:textId="77777777" w:rsidR="00B021D7" w:rsidRPr="005424B3" w:rsidRDefault="00B021D7" w:rsidP="00F635EE">
            <w:pPr>
              <w:rPr>
                <w:b/>
                <w:bCs/>
                <w:lang w:val="vi-VN"/>
              </w:rPr>
            </w:pPr>
          </w:p>
          <w:p w14:paraId="54AE38C2" w14:textId="77777777" w:rsidR="00B021D7" w:rsidRPr="005424B3" w:rsidRDefault="00B021D7" w:rsidP="00F635EE">
            <w:pPr>
              <w:rPr>
                <w:b/>
                <w:bCs/>
                <w:lang w:val="vi-VN"/>
              </w:rPr>
            </w:pPr>
          </w:p>
        </w:tc>
        <w:tc>
          <w:tcPr>
            <w:tcW w:w="6205" w:type="dxa"/>
            <w:shd w:val="clear" w:color="auto" w:fill="auto"/>
          </w:tcPr>
          <w:p w14:paraId="3AC45088" w14:textId="77777777" w:rsidR="00B021D7" w:rsidRPr="005424B3" w:rsidRDefault="00B021D7" w:rsidP="00F635EE">
            <w:pPr>
              <w:rPr>
                <w:lang w:val="pt-BR"/>
              </w:rPr>
            </w:pPr>
          </w:p>
          <w:p w14:paraId="18523405" w14:textId="77777777" w:rsidR="00B021D7" w:rsidRPr="005424B3" w:rsidRDefault="00B021D7" w:rsidP="00F635EE">
            <w:pPr>
              <w:ind w:left="1420"/>
              <w:rPr>
                <w:i/>
                <w:lang w:val="pt-BR"/>
              </w:rPr>
            </w:pPr>
            <w:r w:rsidRPr="005424B3">
              <w:rPr>
                <w:i/>
                <w:lang w:val="pt-BR"/>
              </w:rPr>
              <w:t xml:space="preserve">Tp. Hồ Chí Minh, ngày      tháng      năm 20 </w:t>
            </w:r>
          </w:p>
          <w:p w14:paraId="24A269A7" w14:textId="77777777" w:rsidR="00B021D7" w:rsidRPr="005424B3" w:rsidRDefault="00B021D7" w:rsidP="00F635EE">
            <w:pPr>
              <w:jc w:val="center"/>
              <w:rPr>
                <w:lang w:val="pt-BR"/>
              </w:rPr>
            </w:pPr>
            <w:r w:rsidRPr="005424B3">
              <w:rPr>
                <w:b/>
                <w:lang w:val="pt-BR"/>
              </w:rPr>
              <w:t>Giảng viên</w:t>
            </w:r>
          </w:p>
        </w:tc>
      </w:tr>
    </w:tbl>
    <w:p w14:paraId="0DFD4598" w14:textId="48CADD55" w:rsidR="00B021D7" w:rsidRPr="005424B3" w:rsidRDefault="00B021D7" w:rsidP="00093475"/>
    <w:p w14:paraId="2999E185" w14:textId="77777777" w:rsidR="00B021D7" w:rsidRPr="005424B3" w:rsidRDefault="00B021D7">
      <w:r w:rsidRPr="005424B3">
        <w:br w:type="page"/>
      </w:r>
    </w:p>
    <w:tbl>
      <w:tblPr>
        <w:tblW w:w="10348" w:type="dxa"/>
        <w:tblInd w:w="108" w:type="dxa"/>
        <w:tblLook w:val="01E0" w:firstRow="1" w:lastRow="1" w:firstColumn="1" w:lastColumn="1" w:noHBand="0" w:noVBand="0"/>
      </w:tblPr>
      <w:tblGrid>
        <w:gridCol w:w="4500"/>
        <w:gridCol w:w="5848"/>
      </w:tblGrid>
      <w:tr w:rsidR="00B021D7" w:rsidRPr="005424B3" w14:paraId="72DB92F5" w14:textId="77777777" w:rsidTr="00837273">
        <w:tc>
          <w:tcPr>
            <w:tcW w:w="4500" w:type="dxa"/>
            <w:shd w:val="clear" w:color="auto" w:fill="auto"/>
          </w:tcPr>
          <w:p w14:paraId="0F6D72CD" w14:textId="6743C56C" w:rsidR="00B021D7" w:rsidRPr="005424B3" w:rsidRDefault="00B021D7" w:rsidP="00F635EE">
            <w:pPr>
              <w:rPr>
                <w:lang w:val="pt-BR"/>
              </w:rPr>
            </w:pPr>
            <w:r w:rsidRPr="005424B3">
              <w:lastRenderedPageBreak/>
              <w:br w:type="page"/>
            </w:r>
            <w:r w:rsidR="002404A6">
              <w:rPr>
                <w:lang w:val="pt-BR"/>
              </w:rPr>
              <w:t>Giáo án số:  15</w:t>
            </w:r>
          </w:p>
        </w:tc>
        <w:tc>
          <w:tcPr>
            <w:tcW w:w="5848" w:type="dxa"/>
            <w:shd w:val="clear" w:color="auto" w:fill="auto"/>
          </w:tcPr>
          <w:p w14:paraId="74D9E0E3" w14:textId="26B91594" w:rsidR="00B021D7" w:rsidRPr="005424B3" w:rsidRDefault="00B021D7" w:rsidP="00F635EE">
            <w:r w:rsidRPr="005424B3">
              <w:t xml:space="preserve">Thời gian thực hiện: </w:t>
            </w:r>
            <w:r w:rsidR="008B7B59">
              <w:t xml:space="preserve">2 </w:t>
            </w:r>
            <w:r w:rsidRPr="005424B3">
              <w:t>tiết</w:t>
            </w:r>
          </w:p>
          <w:p w14:paraId="4DD248C0" w14:textId="77777777" w:rsidR="00837273" w:rsidRPr="005424B3" w:rsidRDefault="00B021D7" w:rsidP="00837273">
            <w:r w:rsidRPr="005424B3">
              <w:t xml:space="preserve">Tên chương: </w:t>
            </w:r>
            <w:r w:rsidR="00837273" w:rsidRPr="005424B3">
              <w:rPr>
                <w:b/>
                <w:bCs/>
              </w:rPr>
              <w:t xml:space="preserve">CHƯƠNG VIII : </w:t>
            </w:r>
            <w:r w:rsidR="00837273" w:rsidRPr="005424B3">
              <w:rPr>
                <w:b/>
                <w:lang w:val="pt-BR"/>
              </w:rPr>
              <w:t>NITƠ – PHOTPHO</w:t>
            </w:r>
            <w:r w:rsidR="00837273" w:rsidRPr="005424B3">
              <w:t xml:space="preserve"> </w:t>
            </w:r>
          </w:p>
          <w:p w14:paraId="2B4753B5" w14:textId="57B17494" w:rsidR="00B021D7" w:rsidRPr="005424B3" w:rsidRDefault="00B021D7" w:rsidP="00F635EE">
            <w:r w:rsidRPr="005424B3">
              <w:t xml:space="preserve">Thực hiện ngày                  tháng                 năm 20 </w:t>
            </w:r>
          </w:p>
          <w:p w14:paraId="6A62FEF3" w14:textId="77777777" w:rsidR="00B021D7" w:rsidRPr="005424B3" w:rsidRDefault="00B021D7" w:rsidP="00F635EE">
            <w:r w:rsidRPr="005424B3">
              <w:t xml:space="preserve"> </w:t>
            </w:r>
          </w:p>
        </w:tc>
      </w:tr>
    </w:tbl>
    <w:p w14:paraId="6CA1A34F" w14:textId="060C7389" w:rsidR="00B021D7" w:rsidRPr="005424B3" w:rsidRDefault="00B021D7" w:rsidP="00B021D7">
      <w:pPr>
        <w:rPr>
          <w:lang w:val="it-IT"/>
        </w:rPr>
      </w:pPr>
      <w:r w:rsidRPr="005424B3">
        <w:rPr>
          <w:lang w:val="it-IT"/>
        </w:rPr>
        <w:t xml:space="preserve">Tên bài: </w:t>
      </w:r>
      <w:r w:rsidRPr="005424B3">
        <w:rPr>
          <w:lang w:val="it-IT"/>
        </w:rPr>
        <w:tab/>
      </w:r>
      <w:r w:rsidRPr="005424B3">
        <w:rPr>
          <w:lang w:val="it-IT"/>
        </w:rPr>
        <w:tab/>
      </w:r>
      <w:r w:rsidR="008B7B59">
        <w:rPr>
          <w:b/>
          <w:i/>
        </w:rPr>
        <w:t>Bài 32</w:t>
      </w:r>
      <w:r w:rsidRPr="005424B3">
        <w:rPr>
          <w:b/>
          <w:i/>
        </w:rPr>
        <w:t xml:space="preserve">:  </w:t>
      </w:r>
      <w:r w:rsidR="003A1C52" w:rsidRPr="005424B3">
        <w:rPr>
          <w:b/>
          <w:i/>
        </w:rPr>
        <w:t xml:space="preserve">Ôn tập chương </w:t>
      </w:r>
      <w:r w:rsidR="003A1C52" w:rsidRPr="005424B3">
        <w:rPr>
          <w:b/>
          <w:bCs/>
        </w:rPr>
        <w:t>VIII</w:t>
      </w:r>
      <w:r w:rsidR="003A0331">
        <w:rPr>
          <w:b/>
          <w:bCs/>
        </w:rPr>
        <w:t xml:space="preserve">: </w:t>
      </w:r>
      <w:r w:rsidR="003A0331" w:rsidRPr="005424B3">
        <w:rPr>
          <w:b/>
          <w:lang w:val="pt-BR"/>
        </w:rPr>
        <w:t>NITƠ – PHOTPHO</w:t>
      </w:r>
    </w:p>
    <w:p w14:paraId="1002F388" w14:textId="77777777" w:rsidR="00B021D7" w:rsidRPr="005424B3" w:rsidRDefault="00B021D7" w:rsidP="00B021D7">
      <w:pPr>
        <w:rPr>
          <w:b/>
          <w:u w:val="single"/>
          <w:lang w:val="it-IT"/>
        </w:rPr>
      </w:pPr>
      <w:r w:rsidRPr="005424B3">
        <w:rPr>
          <w:b/>
          <w:u w:val="single"/>
          <w:lang w:val="it-IT"/>
        </w:rPr>
        <w:t xml:space="preserve">Mục tiêu của bài: </w:t>
      </w:r>
    </w:p>
    <w:p w14:paraId="5C455630" w14:textId="77777777" w:rsidR="00B021D7" w:rsidRPr="005424B3" w:rsidRDefault="00B021D7" w:rsidP="00B021D7">
      <w:pPr>
        <w:rPr>
          <w:b/>
          <w:lang w:val="it-IT"/>
        </w:rPr>
      </w:pPr>
      <w:r w:rsidRPr="005424B3">
        <w:rPr>
          <w:lang w:val="it-IT"/>
        </w:rPr>
        <w:t xml:space="preserve">Sau khi học xong bài này người học có khả năng: </w:t>
      </w:r>
    </w:p>
    <w:p w14:paraId="79D2A14C" w14:textId="77777777" w:rsidR="003A1C52" w:rsidRPr="005424B3" w:rsidRDefault="003A1C52" w:rsidP="003A1C52">
      <w:pPr>
        <w:spacing w:before="20" w:after="20" w:line="223" w:lineRule="auto"/>
        <w:jc w:val="both"/>
        <w:rPr>
          <w:lang w:val="pl-PL"/>
        </w:rPr>
      </w:pPr>
      <w:r w:rsidRPr="005424B3">
        <w:rPr>
          <w:b/>
          <w:lang w:val="pl-PL"/>
        </w:rPr>
        <w:t xml:space="preserve">1. </w:t>
      </w:r>
      <w:r w:rsidRPr="005424B3">
        <w:rPr>
          <w:b/>
          <w:u w:val="single"/>
          <w:lang w:val="pl-PL"/>
        </w:rPr>
        <w:t>Kiến thức</w:t>
      </w:r>
      <w:r w:rsidRPr="005424B3">
        <w:rPr>
          <w:b/>
          <w:lang w:val="pl-PL"/>
        </w:rPr>
        <w:t xml:space="preserve">: </w:t>
      </w:r>
      <w:r w:rsidRPr="005424B3">
        <w:rPr>
          <w:lang w:val="pl-PL"/>
        </w:rPr>
        <w:t>Hệ thống hoá kiến thức về:</w:t>
      </w:r>
    </w:p>
    <w:p w14:paraId="2082D952" w14:textId="77777777" w:rsidR="003A1C52" w:rsidRPr="005424B3" w:rsidRDefault="003A1C52" w:rsidP="003A1C52">
      <w:pPr>
        <w:spacing w:before="20" w:after="20" w:line="223" w:lineRule="auto"/>
        <w:ind w:firstLine="420"/>
        <w:jc w:val="both"/>
        <w:rPr>
          <w:lang w:val="pl-PL"/>
        </w:rPr>
      </w:pPr>
      <w:r w:rsidRPr="005424B3">
        <w:rPr>
          <w:lang w:val="pl-PL"/>
        </w:rPr>
        <w:t>- Cấu hình e nguyên tử, độ âm điện, các trạng thái oxi hoá của N, P, cấu tạo phân tử N</w:t>
      </w:r>
      <w:r w:rsidRPr="005424B3">
        <w:rPr>
          <w:vertAlign w:val="subscript"/>
          <w:lang w:val="pl-PL"/>
        </w:rPr>
        <w:t>2</w:t>
      </w:r>
    </w:p>
    <w:p w14:paraId="56D7EA3E" w14:textId="77777777" w:rsidR="003A1C52" w:rsidRPr="005424B3" w:rsidRDefault="003A1C52" w:rsidP="003A1C52">
      <w:pPr>
        <w:spacing w:before="20" w:after="20" w:line="223" w:lineRule="auto"/>
        <w:ind w:firstLine="420"/>
        <w:jc w:val="both"/>
        <w:rPr>
          <w:lang w:val="pl-PL"/>
        </w:rPr>
      </w:pPr>
      <w:r w:rsidRPr="005424B3">
        <w:rPr>
          <w:lang w:val="pl-PL"/>
        </w:rPr>
        <w:t>- Tính chất của N</w:t>
      </w:r>
      <w:r w:rsidRPr="005424B3">
        <w:rPr>
          <w:vertAlign w:val="subscript"/>
          <w:lang w:val="pl-PL"/>
        </w:rPr>
        <w:t>2</w:t>
      </w:r>
      <w:r w:rsidRPr="005424B3">
        <w:rPr>
          <w:lang w:val="pl-PL"/>
        </w:rPr>
        <w:t>; P; NH</w:t>
      </w:r>
      <w:r w:rsidRPr="005424B3">
        <w:rPr>
          <w:vertAlign w:val="subscript"/>
          <w:lang w:val="pl-PL"/>
        </w:rPr>
        <w:t>3</w:t>
      </w:r>
      <w:r w:rsidRPr="005424B3">
        <w:rPr>
          <w:lang w:val="pl-PL"/>
        </w:rPr>
        <w:t>; Muối amoni; Axit nitric; Muối nitrat; Axit photphoric; Muối photphat</w:t>
      </w:r>
    </w:p>
    <w:p w14:paraId="344222FE" w14:textId="77777777" w:rsidR="003A1C52" w:rsidRPr="005424B3" w:rsidRDefault="003A1C52" w:rsidP="003A1C52">
      <w:pPr>
        <w:spacing w:before="20" w:after="20" w:line="223" w:lineRule="auto"/>
        <w:ind w:firstLine="420"/>
        <w:jc w:val="both"/>
        <w:rPr>
          <w:lang w:val="pl-PL"/>
        </w:rPr>
      </w:pPr>
      <w:r w:rsidRPr="005424B3">
        <w:rPr>
          <w:lang w:val="pl-PL"/>
        </w:rPr>
        <w:t>- Phương pháp nhận biết muối photphat</w:t>
      </w:r>
    </w:p>
    <w:p w14:paraId="68453546" w14:textId="77777777" w:rsidR="003A1C52" w:rsidRPr="005424B3" w:rsidRDefault="003A1C52" w:rsidP="003A1C52">
      <w:pPr>
        <w:spacing w:before="20" w:after="20" w:line="223" w:lineRule="auto"/>
        <w:ind w:firstLine="420"/>
        <w:jc w:val="both"/>
        <w:rPr>
          <w:lang w:val="pl-PL"/>
        </w:rPr>
      </w:pPr>
      <w:r w:rsidRPr="005424B3">
        <w:rPr>
          <w:lang w:val="es-ES_tradnl"/>
        </w:rPr>
        <w:t>- Củng cố kiến thức về tính chất hoá học , điều chế các chất</w:t>
      </w:r>
    </w:p>
    <w:p w14:paraId="4219B7D0" w14:textId="77777777" w:rsidR="003A1C52" w:rsidRPr="005424B3" w:rsidRDefault="003A1C52" w:rsidP="003A1C52">
      <w:pPr>
        <w:rPr>
          <w:b/>
          <w:lang w:val="pl-PL"/>
        </w:rPr>
      </w:pPr>
      <w:r w:rsidRPr="005424B3">
        <w:rPr>
          <w:b/>
          <w:lang w:val="pl-PL"/>
        </w:rPr>
        <w:t xml:space="preserve">2. </w:t>
      </w:r>
      <w:r w:rsidRPr="005424B3">
        <w:rPr>
          <w:b/>
          <w:u w:val="single"/>
          <w:lang w:val="pl-PL"/>
        </w:rPr>
        <w:t>Kĩ năng</w:t>
      </w:r>
      <w:r w:rsidRPr="005424B3">
        <w:rPr>
          <w:b/>
          <w:lang w:val="pl-PL"/>
        </w:rPr>
        <w:t xml:space="preserve">: </w:t>
      </w:r>
    </w:p>
    <w:p w14:paraId="6FAD8A4A" w14:textId="77777777" w:rsidR="003A1C52" w:rsidRPr="005424B3" w:rsidRDefault="003A1C52" w:rsidP="003A1C52">
      <w:pPr>
        <w:ind w:firstLine="480"/>
        <w:jc w:val="both"/>
        <w:rPr>
          <w:lang w:val="pl-PL"/>
        </w:rPr>
      </w:pPr>
      <w:r w:rsidRPr="005424B3">
        <w:rPr>
          <w:b/>
          <w:lang w:val="pl-PL"/>
        </w:rPr>
        <w:t>-</w:t>
      </w:r>
      <w:r w:rsidRPr="005424B3">
        <w:rPr>
          <w:lang w:val="pl-PL"/>
        </w:rPr>
        <w:t xml:space="preserve"> Lập phương trình hoá học</w:t>
      </w:r>
    </w:p>
    <w:p w14:paraId="6F9F3004" w14:textId="77777777" w:rsidR="003A1C52" w:rsidRPr="005424B3" w:rsidRDefault="003A1C52" w:rsidP="003A1C52">
      <w:pPr>
        <w:ind w:firstLine="480"/>
        <w:jc w:val="both"/>
        <w:rPr>
          <w:lang w:val="pl-PL"/>
        </w:rPr>
      </w:pPr>
      <w:r w:rsidRPr="005424B3">
        <w:rPr>
          <w:lang w:val="pl-PL"/>
        </w:rPr>
        <w:t xml:space="preserve">- Viết phương trình hoàn thành dãy chuyển hoá </w:t>
      </w:r>
    </w:p>
    <w:p w14:paraId="49020250" w14:textId="77777777" w:rsidR="003A1C52" w:rsidRPr="005424B3" w:rsidRDefault="003A1C52" w:rsidP="003A1C52">
      <w:pPr>
        <w:ind w:firstLine="480"/>
        <w:jc w:val="both"/>
        <w:rPr>
          <w:lang w:val="pl-PL"/>
        </w:rPr>
      </w:pPr>
      <w:r w:rsidRPr="005424B3">
        <w:rPr>
          <w:lang w:val="pl-PL"/>
        </w:rPr>
        <w:t>- Nhận biết các chất</w:t>
      </w:r>
    </w:p>
    <w:p w14:paraId="6D1F9073" w14:textId="77777777" w:rsidR="003A1C52" w:rsidRPr="005424B3" w:rsidRDefault="003A1C52" w:rsidP="003A1C52">
      <w:pPr>
        <w:ind w:firstLine="480"/>
        <w:jc w:val="both"/>
        <w:rPr>
          <w:lang w:val="pl-PL"/>
        </w:rPr>
      </w:pPr>
      <w:r w:rsidRPr="005424B3">
        <w:rPr>
          <w:lang w:val="pl-PL"/>
        </w:rPr>
        <w:t>- Giải bài toán về hỗn hợp kim loại tác dụng với HNO</w:t>
      </w:r>
      <w:r w:rsidRPr="005424B3">
        <w:rPr>
          <w:vertAlign w:val="subscript"/>
          <w:lang w:val="pl-PL"/>
        </w:rPr>
        <w:t>3</w:t>
      </w:r>
      <w:r w:rsidRPr="005424B3">
        <w:rPr>
          <w:lang w:val="pl-PL"/>
        </w:rPr>
        <w:t>,</w:t>
      </w:r>
      <w:r w:rsidRPr="005424B3">
        <w:rPr>
          <w:lang w:val="es-ES_tradnl"/>
        </w:rPr>
        <w:t xml:space="preserve"> tính nồng độ axit</w:t>
      </w:r>
    </w:p>
    <w:p w14:paraId="6EF5805D" w14:textId="77777777" w:rsidR="003A1C52" w:rsidRPr="005424B3" w:rsidRDefault="003A1C52" w:rsidP="003A1C52">
      <w:pPr>
        <w:ind w:firstLine="480"/>
        <w:jc w:val="both"/>
        <w:rPr>
          <w:lang w:val="es-ES_tradnl"/>
        </w:rPr>
      </w:pPr>
      <w:r w:rsidRPr="005424B3">
        <w:rPr>
          <w:lang w:val="es-ES_tradnl"/>
        </w:rPr>
        <w:t xml:space="preserve">- Giải bài tập axit photphoric tác dụng với dung dịch kiềm </w:t>
      </w:r>
    </w:p>
    <w:p w14:paraId="5B4A61E6" w14:textId="77777777" w:rsidR="003A1C52" w:rsidRPr="005424B3" w:rsidRDefault="003A1C52" w:rsidP="003A1C52">
      <w:pPr>
        <w:ind w:firstLine="480"/>
        <w:jc w:val="both"/>
        <w:rPr>
          <w:lang w:val="es-ES_tradnl"/>
        </w:rPr>
      </w:pPr>
      <w:r w:rsidRPr="005424B3">
        <w:rPr>
          <w:lang w:val="es-ES_tradnl"/>
        </w:rPr>
        <w:t xml:space="preserve">- Giải bài tập axit photphoric tác dụng với dung dịch kiềm </w:t>
      </w:r>
    </w:p>
    <w:p w14:paraId="4F9AA6F8" w14:textId="77777777" w:rsidR="003A1C52" w:rsidRPr="005424B3" w:rsidRDefault="003A1C52" w:rsidP="003A1C52">
      <w:pPr>
        <w:ind w:firstLine="480"/>
        <w:jc w:val="both"/>
        <w:rPr>
          <w:lang w:val="es-ES_tradnl"/>
        </w:rPr>
      </w:pPr>
      <w:r w:rsidRPr="005424B3">
        <w:rPr>
          <w:lang w:val="es-ES_tradnl"/>
        </w:rPr>
        <w:t>- Giải bài toán về hỗn hợp kim loại, oxit tác dụng với HNO</w:t>
      </w:r>
      <w:r w:rsidRPr="005424B3">
        <w:rPr>
          <w:vertAlign w:val="subscript"/>
          <w:lang w:val="es-ES_tradnl"/>
        </w:rPr>
        <w:t>3</w:t>
      </w:r>
      <w:r w:rsidRPr="005424B3">
        <w:rPr>
          <w:lang w:val="es-ES_tradnl"/>
        </w:rPr>
        <w:t>, tính nồng độ axit</w:t>
      </w:r>
    </w:p>
    <w:p w14:paraId="7B045FF1" w14:textId="77777777" w:rsidR="003A1C52" w:rsidRPr="005424B3" w:rsidRDefault="003A1C52" w:rsidP="003A1C52">
      <w:pPr>
        <w:ind w:firstLine="480"/>
        <w:jc w:val="both"/>
        <w:rPr>
          <w:lang w:val="es-ES_tradnl"/>
        </w:rPr>
      </w:pPr>
      <w:r w:rsidRPr="005424B3">
        <w:rPr>
          <w:lang w:val="es-ES_tradnl"/>
        </w:rPr>
        <w:t>- Giải bài tập hiệu suất phản ứng phản ứng</w:t>
      </w:r>
    </w:p>
    <w:p w14:paraId="7676AE27" w14:textId="77777777" w:rsidR="003A1C52" w:rsidRPr="005424B3" w:rsidRDefault="003A1C52" w:rsidP="003A1C52">
      <w:pPr>
        <w:rPr>
          <w:lang w:val="pl-PL"/>
        </w:rPr>
      </w:pPr>
      <w:r w:rsidRPr="005424B3">
        <w:rPr>
          <w:b/>
          <w:lang w:val="pl-PL"/>
        </w:rPr>
        <w:t xml:space="preserve">3. </w:t>
      </w:r>
      <w:r w:rsidRPr="005424B3">
        <w:rPr>
          <w:b/>
          <w:u w:val="single"/>
          <w:lang w:val="pl-PL"/>
        </w:rPr>
        <w:t>Thái độ</w:t>
      </w:r>
      <w:r w:rsidRPr="005424B3">
        <w:rPr>
          <w:b/>
          <w:lang w:val="pl-PL"/>
        </w:rPr>
        <w:t xml:space="preserve">: </w:t>
      </w:r>
      <w:r w:rsidRPr="005424B3">
        <w:rPr>
          <w:lang w:val="pl-PL"/>
        </w:rPr>
        <w:t>Phát huy tinh thần đoàn kết trong hoạt động nhóm</w:t>
      </w:r>
    </w:p>
    <w:p w14:paraId="026F3009" w14:textId="77777777" w:rsidR="00B021D7" w:rsidRPr="005424B3" w:rsidRDefault="00B021D7" w:rsidP="00B021D7">
      <w:pPr>
        <w:rPr>
          <w:b/>
          <w:lang w:val="it-IT"/>
        </w:rPr>
      </w:pPr>
      <w:r w:rsidRPr="005424B3">
        <w:rPr>
          <w:b/>
          <w:lang w:val="it-IT"/>
        </w:rPr>
        <w:t>Đồ dùng và phương tiện dạy học:</w:t>
      </w:r>
    </w:p>
    <w:p w14:paraId="7E928A3B" w14:textId="77777777" w:rsidR="00B021D7" w:rsidRPr="005424B3" w:rsidRDefault="00B021D7" w:rsidP="00B021D7">
      <w:pPr>
        <w:rPr>
          <w:lang w:val="it-IT"/>
        </w:rPr>
      </w:pPr>
      <w:r w:rsidRPr="005424B3">
        <w:rPr>
          <w:lang w:val="it-IT"/>
        </w:rPr>
        <w:t>Máy chiếu, màn ảnh, máy tính, bảng, phấn.</w:t>
      </w:r>
    </w:p>
    <w:p w14:paraId="56CDE5C8" w14:textId="77777777" w:rsidR="00B021D7" w:rsidRPr="005424B3" w:rsidRDefault="00B021D7" w:rsidP="00B021D7">
      <w:pPr>
        <w:rPr>
          <w:lang w:val="it-IT"/>
        </w:rPr>
      </w:pPr>
      <w:r w:rsidRPr="005424B3">
        <w:rPr>
          <w:b/>
          <w:lang w:val="it-IT"/>
        </w:rPr>
        <w:t xml:space="preserve">I. Ổn định lớp học:                                                 </w:t>
      </w:r>
      <w:r w:rsidRPr="005424B3">
        <w:rPr>
          <w:lang w:val="it-IT"/>
        </w:rPr>
        <w:t>Thời gian:  05 phút.</w:t>
      </w:r>
    </w:p>
    <w:p w14:paraId="33F50D16" w14:textId="77777777" w:rsidR="00B021D7" w:rsidRPr="005424B3" w:rsidRDefault="00B021D7" w:rsidP="00B021D7">
      <w:pPr>
        <w:rPr>
          <w:lang w:val="it-IT"/>
        </w:rPr>
      </w:pPr>
      <w:r w:rsidRPr="005424B3">
        <w:rPr>
          <w:lang w:val="it-IT"/>
        </w:rPr>
        <w:t>Số học sinh vắng:…………Tên:……………………………………………………..................................</w:t>
      </w:r>
    </w:p>
    <w:p w14:paraId="5B03E041" w14:textId="77777777" w:rsidR="00B021D7" w:rsidRPr="005424B3" w:rsidRDefault="00B021D7" w:rsidP="00B021D7">
      <w:pPr>
        <w:rPr>
          <w:lang w:val="it-IT"/>
        </w:rPr>
      </w:pPr>
      <w:r w:rsidRPr="005424B3">
        <w:rPr>
          <w:lang w:val="it-IT"/>
        </w:rPr>
        <w:t>......................................................................................................................................................................</w:t>
      </w:r>
    </w:p>
    <w:p w14:paraId="3EBF0098" w14:textId="77777777" w:rsidR="00B021D7" w:rsidRPr="005424B3" w:rsidRDefault="00B021D7" w:rsidP="00B021D7">
      <w:pPr>
        <w:rPr>
          <w:b/>
          <w:lang w:val="sv-SE"/>
        </w:rPr>
      </w:pPr>
      <w:r w:rsidRPr="005424B3">
        <w:rPr>
          <w:b/>
          <w:lang w:val="sv-SE"/>
        </w:rPr>
        <w:t>II. Thực hiện bài học:</w:t>
      </w:r>
    </w:p>
    <w:p w14:paraId="40869F09" w14:textId="77777777" w:rsidR="00B021D7" w:rsidRPr="005424B3" w:rsidRDefault="00B021D7" w:rsidP="00B021D7">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B021D7" w:rsidRPr="005424B3" w14:paraId="1CAF056C" w14:textId="77777777" w:rsidTr="00F635EE">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8FF19E" w14:textId="77777777" w:rsidR="00B021D7" w:rsidRPr="005424B3" w:rsidRDefault="00B021D7" w:rsidP="00F635EE">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34E99B" w14:textId="77777777" w:rsidR="00B021D7" w:rsidRPr="005424B3" w:rsidRDefault="00B021D7" w:rsidP="00F635EE">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2A36B" w14:textId="77777777" w:rsidR="00B021D7" w:rsidRPr="005424B3" w:rsidRDefault="00B021D7" w:rsidP="00F635EE">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741DFB" w14:textId="77777777" w:rsidR="00B021D7" w:rsidRPr="005424B3" w:rsidRDefault="00B021D7" w:rsidP="00F635EE">
            <w:pPr>
              <w:jc w:val="center"/>
              <w:rPr>
                <w:lang w:val="de-DE"/>
              </w:rPr>
            </w:pPr>
            <w:r w:rsidRPr="005424B3">
              <w:rPr>
                <w:lang w:val="de-DE"/>
              </w:rPr>
              <w:t>Thời gian</w:t>
            </w:r>
          </w:p>
        </w:tc>
      </w:tr>
      <w:tr w:rsidR="00B021D7" w:rsidRPr="005424B3" w14:paraId="311CE21B" w14:textId="77777777" w:rsidTr="00F635EE">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6FAE8B" w14:textId="77777777" w:rsidR="00B021D7" w:rsidRPr="005424B3" w:rsidRDefault="00B021D7" w:rsidP="00F635EE">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87C7B7" w14:textId="77777777" w:rsidR="00B021D7" w:rsidRPr="005424B3" w:rsidRDefault="00B021D7" w:rsidP="00F635EE">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58057A51"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65325BAA"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F37002" w14:textId="77777777" w:rsidR="00B021D7" w:rsidRPr="005424B3" w:rsidRDefault="00B021D7" w:rsidP="00F635EE">
            <w:pPr>
              <w:jc w:val="center"/>
              <w:rPr>
                <w:lang w:val="de-DE"/>
              </w:rPr>
            </w:pPr>
          </w:p>
        </w:tc>
      </w:tr>
      <w:tr w:rsidR="00B021D7" w:rsidRPr="005424B3" w14:paraId="56CD63BA"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3C1AF66F" w14:textId="77777777" w:rsidR="00B021D7" w:rsidRPr="005424B3" w:rsidRDefault="00B021D7" w:rsidP="00F635EE">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16CC4E2" w14:textId="77777777" w:rsidR="00B021D7" w:rsidRPr="005424B3" w:rsidRDefault="00B021D7" w:rsidP="00F635EE">
            <w:pPr>
              <w:rPr>
                <w:lang w:val="de-DE"/>
              </w:rPr>
            </w:pPr>
            <w:r w:rsidRPr="005424B3">
              <w:rPr>
                <w:b/>
                <w:bCs/>
                <w:u w:val="single"/>
                <w:lang w:val="de-DE"/>
              </w:rPr>
              <w:t>Dẫn nhập</w:t>
            </w:r>
          </w:p>
          <w:p w14:paraId="74C9F3A8" w14:textId="6F964C2A" w:rsidR="00B021D7" w:rsidRPr="005424B3" w:rsidRDefault="00C52294" w:rsidP="00F635EE">
            <w:pPr>
              <w:jc w:val="both"/>
              <w:rPr>
                <w:lang w:val="de-DE"/>
              </w:rPr>
            </w:pPr>
            <w:r w:rsidRPr="005424B3">
              <w:rPr>
                <w:lang w:val="de-DE"/>
              </w:rPr>
              <w:t>nêu một số dạng bt cần thiết</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5CD4410" w14:textId="153DED2B" w:rsidR="00B021D7" w:rsidRPr="005424B3" w:rsidRDefault="00B021D7" w:rsidP="00F635EE">
            <w:pPr>
              <w:rPr>
                <w:lang w:val="de-DE"/>
              </w:rPr>
            </w:pPr>
            <w:r w:rsidRPr="005424B3">
              <w:rPr>
                <w:lang w:val="de-DE"/>
              </w:rPr>
              <w:t>- GV trình bày bằng lời.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008EB69" w14:textId="03C04FC9" w:rsidR="00B021D7" w:rsidRPr="005424B3" w:rsidRDefault="00B021D7" w:rsidP="00F635EE">
            <w:pPr>
              <w:rPr>
                <w:lang w:val="de-DE"/>
              </w:rPr>
            </w:pPr>
            <w:r w:rsidRPr="005424B3">
              <w:rPr>
                <w:lang w:val="de-DE"/>
              </w:rPr>
              <w:t xml:space="preserve">- </w:t>
            </w:r>
            <w:r w:rsidRPr="005424B3">
              <w:rPr>
                <w:lang w:val="nb-NO"/>
              </w:rPr>
              <w:t>HS theo dõi, ghi bài và t</w:t>
            </w:r>
            <w:r w:rsidRPr="005424B3">
              <w:rPr>
                <w:lang w:val="de-DE"/>
              </w:rPr>
              <w:t>rả lời các câu hỏi.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13BFA9B" w14:textId="77777777" w:rsidR="00B021D7" w:rsidRPr="005424B3" w:rsidRDefault="00B021D7" w:rsidP="00F635EE">
            <w:pPr>
              <w:rPr>
                <w:lang w:val="de-DE"/>
              </w:rPr>
            </w:pPr>
          </w:p>
          <w:p w14:paraId="6509CF84" w14:textId="77777777" w:rsidR="00B021D7" w:rsidRPr="005424B3" w:rsidRDefault="00B021D7" w:rsidP="00F635EE">
            <w:pPr>
              <w:jc w:val="center"/>
              <w:rPr>
                <w:lang w:val="pt-BR"/>
              </w:rPr>
            </w:pPr>
          </w:p>
          <w:p w14:paraId="446AF888" w14:textId="120C8464" w:rsidR="00B021D7" w:rsidRPr="005424B3" w:rsidRDefault="003A0331" w:rsidP="00F635EE">
            <w:pPr>
              <w:jc w:val="center"/>
              <w:rPr>
                <w:lang w:val="de-DE"/>
              </w:rPr>
            </w:pPr>
            <w:r>
              <w:rPr>
                <w:lang w:val="pt-BR"/>
              </w:rPr>
              <w:t xml:space="preserve">5 </w:t>
            </w:r>
            <w:r w:rsidR="00B021D7" w:rsidRPr="005424B3">
              <w:rPr>
                <w:lang w:val="pt-BR"/>
              </w:rPr>
              <w:t>phút</w:t>
            </w:r>
            <w:r w:rsidR="00B021D7" w:rsidRPr="005424B3">
              <w:rPr>
                <w:lang w:val="de-DE"/>
              </w:rPr>
              <w:t xml:space="preserve"> </w:t>
            </w:r>
          </w:p>
        </w:tc>
      </w:tr>
      <w:tr w:rsidR="00B021D7" w:rsidRPr="005424B3" w14:paraId="54A61B07" w14:textId="77777777" w:rsidTr="00F635EE">
        <w:trPr>
          <w:trHeight w:val="1323"/>
        </w:trPr>
        <w:tc>
          <w:tcPr>
            <w:tcW w:w="540" w:type="dxa"/>
            <w:tcBorders>
              <w:top w:val="single" w:sz="4" w:space="0" w:color="auto"/>
              <w:left w:val="single" w:sz="4" w:space="0" w:color="auto"/>
              <w:right w:val="single" w:sz="4" w:space="0" w:color="auto"/>
            </w:tcBorders>
            <w:shd w:val="clear" w:color="auto" w:fill="auto"/>
          </w:tcPr>
          <w:p w14:paraId="2077CD1C" w14:textId="77777777" w:rsidR="00B021D7" w:rsidRPr="005424B3" w:rsidRDefault="00B021D7" w:rsidP="00F635EE">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F046C49" w14:textId="77777777" w:rsidR="00B021D7" w:rsidRPr="005424B3" w:rsidRDefault="00B021D7" w:rsidP="00F635EE">
            <w:pPr>
              <w:rPr>
                <w:b/>
                <w:bCs/>
                <w:u w:val="single"/>
                <w:lang w:val="nb-NO"/>
              </w:rPr>
            </w:pPr>
            <w:r w:rsidRPr="005424B3">
              <w:rPr>
                <w:b/>
                <w:bCs/>
                <w:u w:val="single"/>
                <w:lang w:val="nb-NO"/>
              </w:rPr>
              <w:t>Giảng bài mới</w:t>
            </w:r>
          </w:p>
          <w:p w14:paraId="0AFF6A9C" w14:textId="4EC4805F" w:rsidR="003A1C52" w:rsidRPr="005424B3" w:rsidRDefault="003A1C52" w:rsidP="003A1C52">
            <w:pPr>
              <w:tabs>
                <w:tab w:val="left" w:pos="1980"/>
                <w:tab w:val="left" w:pos="2880"/>
              </w:tabs>
              <w:jc w:val="both"/>
            </w:pPr>
            <w:r w:rsidRPr="005424B3">
              <w:rPr>
                <w:b/>
              </w:rPr>
              <w:t xml:space="preserve">I. </w:t>
            </w:r>
            <w:r w:rsidRPr="005424B3">
              <w:rPr>
                <w:b/>
                <w:u w:val="single"/>
              </w:rPr>
              <w:t>Kiến thức cần nắm vững</w:t>
            </w:r>
            <w:r w:rsidRPr="005424B3">
              <w:rPr>
                <w:b/>
              </w:rPr>
              <w:t>:</w:t>
            </w:r>
            <w:r w:rsidRPr="005424B3">
              <w:t xml:space="preserve"> (GT)</w:t>
            </w:r>
          </w:p>
          <w:p w14:paraId="0CA3368F" w14:textId="77777777" w:rsidR="003A1C52" w:rsidRPr="005424B3" w:rsidRDefault="003A1C52" w:rsidP="003A1C52">
            <w:pPr>
              <w:tabs>
                <w:tab w:val="left" w:pos="1980"/>
                <w:tab w:val="left" w:pos="2880"/>
              </w:tabs>
              <w:jc w:val="both"/>
              <w:rPr>
                <w:b/>
              </w:rPr>
            </w:pPr>
            <w:r w:rsidRPr="005424B3">
              <w:rPr>
                <w:b/>
              </w:rPr>
              <w:t xml:space="preserve">II. </w:t>
            </w:r>
            <w:r w:rsidRPr="005424B3">
              <w:rPr>
                <w:b/>
                <w:u w:val="single"/>
              </w:rPr>
              <w:t>Bài tập</w:t>
            </w:r>
            <w:r w:rsidRPr="005424B3">
              <w:rPr>
                <w:b/>
              </w:rPr>
              <w:t>:</w:t>
            </w:r>
          </w:p>
          <w:p w14:paraId="6C70C20C" w14:textId="77777777" w:rsidR="003A1C52" w:rsidRPr="005424B3" w:rsidRDefault="003A1C52" w:rsidP="003A1C52">
            <w:pPr>
              <w:jc w:val="both"/>
            </w:pPr>
            <w:r w:rsidRPr="005424B3">
              <w:rPr>
                <w:b/>
                <w:u w:val="single"/>
              </w:rPr>
              <w:t>Bài tập 1</w:t>
            </w:r>
            <w:r w:rsidRPr="005424B3">
              <w:rPr>
                <w:b/>
              </w:rPr>
              <w:t>:</w:t>
            </w:r>
            <w:r w:rsidRPr="005424B3">
              <w:t xml:space="preserve"> Lập các phương trình hoá học sau ở dạng phân tử và ion thu gọn:</w:t>
            </w:r>
          </w:p>
          <w:p w14:paraId="3CD125BE" w14:textId="77777777" w:rsidR="003A1C52" w:rsidRPr="005424B3" w:rsidRDefault="003A1C52" w:rsidP="003A1C52">
            <w:pPr>
              <w:jc w:val="both"/>
              <w:rPr>
                <w:lang w:val="pl-PL"/>
              </w:rPr>
            </w:pPr>
            <w:r w:rsidRPr="005424B3">
              <w:rPr>
                <w:lang w:val="pl-PL"/>
              </w:rPr>
              <w:t>a) NH</w:t>
            </w:r>
            <w:r w:rsidRPr="005424B3">
              <w:rPr>
                <w:vertAlign w:val="subscript"/>
                <w:lang w:val="pl-PL"/>
              </w:rPr>
              <w:t>3</w:t>
            </w:r>
            <w:r w:rsidRPr="005424B3">
              <w:rPr>
                <w:lang w:val="pl-PL"/>
              </w:rPr>
              <w:t xml:space="preserve"> + CH</w:t>
            </w:r>
            <w:r w:rsidRPr="005424B3">
              <w:rPr>
                <w:vertAlign w:val="subscript"/>
                <w:lang w:val="pl-PL"/>
              </w:rPr>
              <w:t>3</w:t>
            </w:r>
            <w:r w:rsidRPr="005424B3">
              <w:rPr>
                <w:lang w:val="pl-PL"/>
              </w:rPr>
              <w:t xml:space="preserve">COOH </w:t>
            </w:r>
            <w:r w:rsidRPr="005424B3">
              <w:sym w:font="Wingdings" w:char="F0E0"/>
            </w:r>
            <w:r w:rsidRPr="005424B3">
              <w:rPr>
                <w:lang w:val="pl-PL"/>
              </w:rPr>
              <w:t xml:space="preserve"> ...</w:t>
            </w:r>
          </w:p>
          <w:p w14:paraId="3EA1CCB4" w14:textId="77777777" w:rsidR="003A1C52" w:rsidRPr="005424B3" w:rsidRDefault="003A1C52" w:rsidP="003A1C52">
            <w:pPr>
              <w:jc w:val="both"/>
              <w:rPr>
                <w:lang w:val="pl-PL"/>
              </w:rPr>
            </w:pPr>
            <w:r w:rsidRPr="005424B3">
              <w:rPr>
                <w:lang w:val="pl-PL"/>
              </w:rPr>
              <w:t>b) (NH</w:t>
            </w:r>
            <w:r w:rsidRPr="005424B3">
              <w:rPr>
                <w:vertAlign w:val="subscript"/>
                <w:lang w:val="pl-PL"/>
              </w:rPr>
              <w:t>4</w:t>
            </w:r>
            <w:r w:rsidRPr="005424B3">
              <w:rPr>
                <w:lang w:val="pl-PL"/>
              </w:rPr>
              <w:t>)</w:t>
            </w:r>
            <w:r w:rsidRPr="005424B3">
              <w:rPr>
                <w:vertAlign w:val="subscript"/>
                <w:lang w:val="pl-PL"/>
              </w:rPr>
              <w:t>3</w:t>
            </w:r>
            <w:r w:rsidRPr="005424B3">
              <w:rPr>
                <w:lang w:val="pl-PL"/>
              </w:rPr>
              <w:t>PO</w:t>
            </w:r>
            <w:r w:rsidRPr="005424B3">
              <w:rPr>
                <w:vertAlign w:val="subscript"/>
                <w:lang w:val="pl-PL"/>
              </w:rPr>
              <w:t>4</w:t>
            </w:r>
            <w:r w:rsidRPr="005424B3">
              <w:rPr>
                <w:lang w:val="pl-PL"/>
              </w:rPr>
              <w:t xml:space="preserve"> </w:t>
            </w:r>
            <w:r w:rsidRPr="005424B3">
              <w:rPr>
                <w:position w:val="-6"/>
              </w:rPr>
              <w:object w:dxaOrig="680" w:dyaOrig="360" w14:anchorId="44206293">
                <v:shape id="_x0000_i1114" type="#_x0000_t75" style="width:34.35pt;height:18.4pt" o:ole="">
                  <v:imagedata r:id="rId87" o:title=""/>
                </v:shape>
                <o:OLEObject Type="Embed" ProgID="Equation.DSMT4" ShapeID="_x0000_i1114" DrawAspect="Content" ObjectID="_1608379527" r:id="rId88"/>
              </w:object>
            </w:r>
            <w:r w:rsidRPr="005424B3">
              <w:rPr>
                <w:lang w:val="pl-PL"/>
              </w:rPr>
              <w:t>H</w:t>
            </w:r>
            <w:r w:rsidRPr="005424B3">
              <w:rPr>
                <w:vertAlign w:val="subscript"/>
                <w:lang w:val="pl-PL"/>
              </w:rPr>
              <w:t>3</w:t>
            </w:r>
            <w:r w:rsidRPr="005424B3">
              <w:rPr>
                <w:lang w:val="pl-PL"/>
              </w:rPr>
              <w:t>PO</w:t>
            </w:r>
            <w:r w:rsidRPr="005424B3">
              <w:rPr>
                <w:vertAlign w:val="subscript"/>
                <w:lang w:val="pl-PL"/>
              </w:rPr>
              <w:t>4</w:t>
            </w:r>
            <w:r w:rsidRPr="005424B3">
              <w:rPr>
                <w:lang w:val="pl-PL"/>
              </w:rPr>
              <w:t xml:space="preserve"> + ...</w:t>
            </w:r>
          </w:p>
          <w:p w14:paraId="6036F7B2" w14:textId="77777777" w:rsidR="003A1C52" w:rsidRPr="005424B3" w:rsidRDefault="003A1C52" w:rsidP="003A1C52">
            <w:pPr>
              <w:jc w:val="both"/>
              <w:rPr>
                <w:lang w:val="pl-PL"/>
              </w:rPr>
            </w:pPr>
            <w:r w:rsidRPr="005424B3">
              <w:rPr>
                <w:lang w:val="pl-PL"/>
              </w:rPr>
              <w:t>c) Zn(NO</w:t>
            </w:r>
            <w:r w:rsidRPr="005424B3">
              <w:rPr>
                <w:vertAlign w:val="subscript"/>
                <w:lang w:val="pl-PL"/>
              </w:rPr>
              <w:t>3</w:t>
            </w:r>
            <w:r w:rsidRPr="005424B3">
              <w:rPr>
                <w:lang w:val="pl-PL"/>
              </w:rPr>
              <w:t>)</w:t>
            </w:r>
            <w:r w:rsidRPr="005424B3">
              <w:rPr>
                <w:vertAlign w:val="subscript"/>
                <w:lang w:val="pl-PL"/>
              </w:rPr>
              <w:t>2</w:t>
            </w:r>
            <w:r w:rsidRPr="005424B3">
              <w:rPr>
                <w:lang w:val="pl-PL"/>
              </w:rPr>
              <w:t xml:space="preserve"> </w:t>
            </w:r>
            <w:r w:rsidRPr="005424B3">
              <w:rPr>
                <w:position w:val="-6"/>
              </w:rPr>
              <w:object w:dxaOrig="680" w:dyaOrig="360" w14:anchorId="2972843C">
                <v:shape id="_x0000_i1115" type="#_x0000_t75" style="width:34.35pt;height:18.4pt" o:ole="">
                  <v:imagedata r:id="rId87" o:title=""/>
                </v:shape>
                <o:OLEObject Type="Embed" ProgID="Equation.DSMT4" ShapeID="_x0000_i1115" DrawAspect="Content" ObjectID="_1608379528" r:id="rId89"/>
              </w:object>
            </w:r>
            <w:r w:rsidRPr="005424B3">
              <w:rPr>
                <w:lang w:val="pl-PL"/>
              </w:rPr>
              <w:t xml:space="preserve"> ...</w:t>
            </w:r>
          </w:p>
          <w:p w14:paraId="37C94D7E" w14:textId="77777777" w:rsidR="003A1C52" w:rsidRPr="005424B3" w:rsidRDefault="003A1C52" w:rsidP="003A1C52">
            <w:pPr>
              <w:jc w:val="both"/>
              <w:rPr>
                <w:lang w:val="pl-PL"/>
              </w:rPr>
            </w:pPr>
            <w:r w:rsidRPr="005424B3">
              <w:rPr>
                <w:lang w:val="pl-PL"/>
              </w:rPr>
              <w:t>d) K</w:t>
            </w:r>
            <w:r w:rsidRPr="005424B3">
              <w:rPr>
                <w:vertAlign w:val="subscript"/>
                <w:lang w:val="pl-PL"/>
              </w:rPr>
              <w:t>3</w:t>
            </w:r>
            <w:r w:rsidRPr="005424B3">
              <w:rPr>
                <w:lang w:val="pl-PL"/>
              </w:rPr>
              <w:t>PO</w:t>
            </w:r>
            <w:r w:rsidRPr="005424B3">
              <w:rPr>
                <w:vertAlign w:val="subscript"/>
                <w:lang w:val="pl-PL"/>
              </w:rPr>
              <w:t>4</w:t>
            </w:r>
            <w:r w:rsidRPr="005424B3">
              <w:rPr>
                <w:lang w:val="pl-PL"/>
              </w:rPr>
              <w:t xml:space="preserve"> + Ba(NO</w:t>
            </w:r>
            <w:r w:rsidRPr="005424B3">
              <w:rPr>
                <w:vertAlign w:val="subscript"/>
                <w:lang w:val="pl-PL"/>
              </w:rPr>
              <w:t>3</w:t>
            </w:r>
            <w:r w:rsidRPr="005424B3">
              <w:rPr>
                <w:lang w:val="pl-PL"/>
              </w:rPr>
              <w:t>)</w:t>
            </w:r>
            <w:r w:rsidRPr="005424B3">
              <w:rPr>
                <w:vertAlign w:val="subscript"/>
                <w:lang w:val="pl-PL"/>
              </w:rPr>
              <w:t>2</w:t>
            </w:r>
            <w:r w:rsidRPr="005424B3">
              <w:rPr>
                <w:lang w:val="pl-PL"/>
              </w:rPr>
              <w:t xml:space="preserve"> </w:t>
            </w:r>
            <w:r w:rsidRPr="005424B3">
              <w:rPr>
                <w:lang w:val="pl-PL"/>
              </w:rPr>
              <w:sym w:font="Wingdings" w:char="F0E0"/>
            </w:r>
            <w:r w:rsidRPr="005424B3">
              <w:rPr>
                <w:lang w:val="pl-PL"/>
              </w:rPr>
              <w:t xml:space="preserve"> ...</w:t>
            </w:r>
          </w:p>
          <w:p w14:paraId="40AEAED8" w14:textId="77777777" w:rsidR="003A1C52" w:rsidRPr="005424B3" w:rsidRDefault="003A1C52" w:rsidP="003A1C52">
            <w:pPr>
              <w:jc w:val="both"/>
              <w:rPr>
                <w:lang w:val="pt-BR"/>
              </w:rPr>
            </w:pPr>
            <w:r w:rsidRPr="005424B3">
              <w:rPr>
                <w:lang w:val="pt-BR"/>
              </w:rPr>
              <w:t>e) Ca(H</w:t>
            </w:r>
            <w:r w:rsidRPr="005424B3">
              <w:rPr>
                <w:vertAlign w:val="subscript"/>
                <w:lang w:val="pt-BR"/>
              </w:rPr>
              <w:t>2</w:t>
            </w:r>
            <w:r w:rsidRPr="005424B3">
              <w:rPr>
                <w:lang w:val="pt-BR"/>
              </w:rPr>
              <w:t>PO</w:t>
            </w:r>
            <w:r w:rsidRPr="005424B3">
              <w:rPr>
                <w:vertAlign w:val="subscript"/>
                <w:lang w:val="pt-BR"/>
              </w:rPr>
              <w:t>4</w:t>
            </w:r>
            <w:r w:rsidRPr="005424B3">
              <w:rPr>
                <w:lang w:val="pt-BR"/>
              </w:rPr>
              <w:t>)</w:t>
            </w:r>
            <w:r w:rsidRPr="005424B3">
              <w:rPr>
                <w:vertAlign w:val="subscript"/>
                <w:lang w:val="pt-BR"/>
              </w:rPr>
              <w:t>2</w:t>
            </w:r>
            <w:r w:rsidRPr="005424B3">
              <w:rPr>
                <w:lang w:val="pt-BR"/>
              </w:rPr>
              <w:t xml:space="preserve"> + Ca(OH)</w:t>
            </w:r>
            <w:r w:rsidRPr="005424B3">
              <w:rPr>
                <w:vertAlign w:val="subscript"/>
                <w:lang w:val="pt-BR"/>
              </w:rPr>
              <w:t>2</w:t>
            </w:r>
            <w:r w:rsidRPr="005424B3">
              <w:rPr>
                <w:lang w:val="pt-BR"/>
              </w:rPr>
              <w:t xml:space="preserve"> </w:t>
            </w:r>
            <w:r w:rsidRPr="005424B3">
              <w:rPr>
                <w:lang w:val="pt-BR"/>
              </w:rPr>
              <w:sym w:font="Wingdings" w:char="F0E0"/>
            </w:r>
            <w:r w:rsidRPr="005424B3">
              <w:rPr>
                <w:lang w:val="pt-BR"/>
              </w:rPr>
              <w:t xml:space="preserve"> ...</w:t>
            </w:r>
          </w:p>
          <w:p w14:paraId="414D6B90" w14:textId="77777777" w:rsidR="003A1C52" w:rsidRPr="005424B3" w:rsidRDefault="003A1C52" w:rsidP="003A1C52">
            <w:pPr>
              <w:tabs>
                <w:tab w:val="left" w:pos="1980"/>
                <w:tab w:val="left" w:pos="2880"/>
              </w:tabs>
              <w:jc w:val="both"/>
              <w:rPr>
                <w:i/>
              </w:rPr>
            </w:pPr>
            <w:r w:rsidRPr="005424B3">
              <w:rPr>
                <w:i/>
                <w:u w:val="single"/>
              </w:rPr>
              <w:t>Giải</w:t>
            </w:r>
            <w:r w:rsidRPr="005424B3">
              <w:rPr>
                <w:i/>
              </w:rPr>
              <w:t>:</w:t>
            </w:r>
          </w:p>
          <w:p w14:paraId="52244B0E" w14:textId="77777777" w:rsidR="003A1C52" w:rsidRPr="005424B3" w:rsidRDefault="003A1C52" w:rsidP="003A1C52">
            <w:pPr>
              <w:jc w:val="both"/>
              <w:rPr>
                <w:lang w:val="pl-PL"/>
              </w:rPr>
            </w:pPr>
            <w:r w:rsidRPr="005424B3">
              <w:rPr>
                <w:lang w:val="pl-PL"/>
              </w:rPr>
              <w:t>a) NH</w:t>
            </w:r>
            <w:r w:rsidRPr="005424B3">
              <w:rPr>
                <w:vertAlign w:val="subscript"/>
                <w:lang w:val="pl-PL"/>
              </w:rPr>
              <w:t>3</w:t>
            </w:r>
            <w:r w:rsidRPr="005424B3">
              <w:rPr>
                <w:lang w:val="pl-PL"/>
              </w:rPr>
              <w:t xml:space="preserve"> + CH</w:t>
            </w:r>
            <w:r w:rsidRPr="005424B3">
              <w:rPr>
                <w:vertAlign w:val="subscript"/>
                <w:lang w:val="pl-PL"/>
              </w:rPr>
              <w:t>3</w:t>
            </w:r>
            <w:r w:rsidRPr="005424B3">
              <w:rPr>
                <w:lang w:val="pl-PL"/>
              </w:rPr>
              <w:t xml:space="preserve">COOH </w:t>
            </w:r>
            <w:r w:rsidRPr="005424B3">
              <w:sym w:font="Wingdings" w:char="F0E0"/>
            </w:r>
            <w:r w:rsidRPr="005424B3">
              <w:rPr>
                <w:lang w:val="pl-PL"/>
              </w:rPr>
              <w:t xml:space="preserve"> CH</w:t>
            </w:r>
            <w:r w:rsidRPr="005424B3">
              <w:rPr>
                <w:vertAlign w:val="subscript"/>
                <w:lang w:val="pl-PL"/>
              </w:rPr>
              <w:t>3</w:t>
            </w:r>
            <w:r w:rsidRPr="005424B3">
              <w:rPr>
                <w:lang w:val="pl-PL"/>
              </w:rPr>
              <w:t>COONH</w:t>
            </w:r>
            <w:r w:rsidRPr="005424B3">
              <w:rPr>
                <w:vertAlign w:val="subscript"/>
                <w:lang w:val="pl-PL"/>
              </w:rPr>
              <w:t>4</w:t>
            </w:r>
          </w:p>
          <w:p w14:paraId="55602676" w14:textId="77777777" w:rsidR="003A1C52" w:rsidRPr="005424B3" w:rsidRDefault="003A1C52" w:rsidP="003A1C52">
            <w:pPr>
              <w:jc w:val="both"/>
              <w:rPr>
                <w:lang w:val="pl-PL"/>
              </w:rPr>
            </w:pPr>
            <w:r w:rsidRPr="005424B3">
              <w:rPr>
                <w:lang w:val="pl-PL"/>
              </w:rPr>
              <w:t>b) (NH</w:t>
            </w:r>
            <w:r w:rsidRPr="005424B3">
              <w:rPr>
                <w:vertAlign w:val="subscript"/>
                <w:lang w:val="pl-PL"/>
              </w:rPr>
              <w:t>4</w:t>
            </w:r>
            <w:r w:rsidRPr="005424B3">
              <w:rPr>
                <w:lang w:val="pl-PL"/>
              </w:rPr>
              <w:t>)</w:t>
            </w:r>
            <w:r w:rsidRPr="005424B3">
              <w:rPr>
                <w:vertAlign w:val="subscript"/>
                <w:lang w:val="pl-PL"/>
              </w:rPr>
              <w:t>3</w:t>
            </w:r>
            <w:r w:rsidRPr="005424B3">
              <w:rPr>
                <w:lang w:val="pl-PL"/>
              </w:rPr>
              <w:t>PO</w:t>
            </w:r>
            <w:r w:rsidRPr="005424B3">
              <w:rPr>
                <w:vertAlign w:val="subscript"/>
                <w:lang w:val="pl-PL"/>
              </w:rPr>
              <w:t>4</w:t>
            </w:r>
            <w:r w:rsidRPr="005424B3">
              <w:rPr>
                <w:lang w:val="pl-PL"/>
              </w:rPr>
              <w:t xml:space="preserve"> </w:t>
            </w:r>
            <w:r w:rsidRPr="005424B3">
              <w:rPr>
                <w:position w:val="-6"/>
              </w:rPr>
              <w:object w:dxaOrig="680" w:dyaOrig="360" w14:anchorId="2947BBAE">
                <v:shape id="_x0000_i1116" type="#_x0000_t75" style="width:34.35pt;height:18.4pt" o:ole="">
                  <v:imagedata r:id="rId87" o:title=""/>
                </v:shape>
                <o:OLEObject Type="Embed" ProgID="Equation.DSMT4" ShapeID="_x0000_i1116" DrawAspect="Content" ObjectID="_1608379529" r:id="rId90"/>
              </w:object>
            </w:r>
            <w:r w:rsidRPr="005424B3">
              <w:rPr>
                <w:lang w:val="pl-PL"/>
              </w:rPr>
              <w:t>H</w:t>
            </w:r>
            <w:r w:rsidRPr="005424B3">
              <w:rPr>
                <w:vertAlign w:val="subscript"/>
                <w:lang w:val="pl-PL"/>
              </w:rPr>
              <w:t>3</w:t>
            </w:r>
            <w:r w:rsidRPr="005424B3">
              <w:rPr>
                <w:lang w:val="pl-PL"/>
              </w:rPr>
              <w:t>PO</w:t>
            </w:r>
            <w:r w:rsidRPr="005424B3">
              <w:rPr>
                <w:vertAlign w:val="subscript"/>
                <w:lang w:val="pl-PL"/>
              </w:rPr>
              <w:t>4</w:t>
            </w:r>
            <w:r w:rsidRPr="005424B3">
              <w:rPr>
                <w:lang w:val="pl-PL"/>
              </w:rPr>
              <w:t xml:space="preserve"> + 3NH</w:t>
            </w:r>
            <w:r w:rsidRPr="005424B3">
              <w:rPr>
                <w:vertAlign w:val="subscript"/>
                <w:lang w:val="pl-PL"/>
              </w:rPr>
              <w:t>3</w:t>
            </w:r>
            <w:r w:rsidRPr="005424B3">
              <w:rPr>
                <w:lang w:val="pl-PL"/>
              </w:rPr>
              <w:t xml:space="preserve"> </w:t>
            </w:r>
          </w:p>
          <w:p w14:paraId="64B0568E" w14:textId="77777777" w:rsidR="003A1C52" w:rsidRPr="005424B3" w:rsidRDefault="003A1C52" w:rsidP="003A1C52">
            <w:pPr>
              <w:jc w:val="both"/>
              <w:rPr>
                <w:lang w:val="pl-PL"/>
              </w:rPr>
            </w:pPr>
            <w:r w:rsidRPr="005424B3">
              <w:rPr>
                <w:lang w:val="pl-PL"/>
              </w:rPr>
              <w:t>c)  Zn(NO</w:t>
            </w:r>
            <w:r w:rsidRPr="005424B3">
              <w:rPr>
                <w:vertAlign w:val="subscript"/>
                <w:lang w:val="pl-PL"/>
              </w:rPr>
              <w:t>3</w:t>
            </w:r>
            <w:r w:rsidRPr="005424B3">
              <w:rPr>
                <w:lang w:val="pl-PL"/>
              </w:rPr>
              <w:t>)</w:t>
            </w:r>
            <w:r w:rsidRPr="005424B3">
              <w:rPr>
                <w:vertAlign w:val="subscript"/>
                <w:lang w:val="pl-PL"/>
              </w:rPr>
              <w:t>2</w:t>
            </w:r>
            <w:r w:rsidRPr="005424B3">
              <w:rPr>
                <w:lang w:val="pl-PL"/>
              </w:rPr>
              <w:t xml:space="preserve"> </w:t>
            </w:r>
            <w:r w:rsidRPr="005424B3">
              <w:rPr>
                <w:position w:val="-6"/>
              </w:rPr>
              <w:object w:dxaOrig="680" w:dyaOrig="360" w14:anchorId="3FF7B96F">
                <v:shape id="_x0000_i1117" type="#_x0000_t75" style="width:34.35pt;height:18.4pt" o:ole="">
                  <v:imagedata r:id="rId87" o:title=""/>
                </v:shape>
                <o:OLEObject Type="Embed" ProgID="Equation.DSMT4" ShapeID="_x0000_i1117" DrawAspect="Content" ObjectID="_1608379530" r:id="rId91"/>
              </w:object>
            </w:r>
            <w:r w:rsidRPr="005424B3">
              <w:rPr>
                <w:lang w:val="pl-PL"/>
              </w:rPr>
              <w:t xml:space="preserve"> ZnO + 2NO</w:t>
            </w:r>
            <w:r w:rsidRPr="005424B3">
              <w:rPr>
                <w:vertAlign w:val="subscript"/>
                <w:lang w:val="pl-PL"/>
              </w:rPr>
              <w:t>2</w:t>
            </w:r>
            <w:r w:rsidRPr="005424B3">
              <w:rPr>
                <w:lang w:val="pl-PL"/>
              </w:rPr>
              <w:t xml:space="preserve"> + 1/2O</w:t>
            </w:r>
            <w:r w:rsidRPr="005424B3">
              <w:rPr>
                <w:vertAlign w:val="subscript"/>
                <w:lang w:val="pl-PL"/>
              </w:rPr>
              <w:t>2</w:t>
            </w:r>
          </w:p>
          <w:p w14:paraId="2DFCB843" w14:textId="3F0B523E" w:rsidR="003A1C52" w:rsidRPr="005424B3" w:rsidRDefault="003A1C52" w:rsidP="003A1C52">
            <w:pPr>
              <w:tabs>
                <w:tab w:val="left" w:pos="9360"/>
              </w:tabs>
              <w:jc w:val="both"/>
              <w:rPr>
                <w:lang w:val="pt-BR"/>
              </w:rPr>
            </w:pPr>
            <w:r w:rsidRPr="005424B3">
              <w:rPr>
                <w:b/>
                <w:u w:val="single"/>
              </w:rPr>
              <w:t xml:space="preserve">Bài tập </w:t>
            </w:r>
            <w:r w:rsidRPr="005424B3">
              <w:rPr>
                <w:b/>
              </w:rPr>
              <w:t xml:space="preserve">: </w:t>
            </w:r>
            <w:r w:rsidRPr="005424B3">
              <w:t>Bằng phương pháp hoá học, hãy nhận biết các dung dịch đựng trong các lọ mất nhãn sau: Na</w:t>
            </w:r>
            <w:r w:rsidRPr="005424B3">
              <w:rPr>
                <w:vertAlign w:val="subscript"/>
              </w:rPr>
              <w:t>3</w:t>
            </w:r>
            <w:r w:rsidRPr="005424B3">
              <w:t>PO</w:t>
            </w:r>
            <w:r w:rsidRPr="005424B3">
              <w:rPr>
                <w:vertAlign w:val="subscript"/>
              </w:rPr>
              <w:t>4</w:t>
            </w:r>
            <w:r w:rsidRPr="005424B3">
              <w:t>; HNO</w:t>
            </w:r>
            <w:r w:rsidRPr="005424B3">
              <w:rPr>
                <w:vertAlign w:val="subscript"/>
              </w:rPr>
              <w:t>3</w:t>
            </w:r>
            <w:r w:rsidRPr="005424B3">
              <w:t>; H</w:t>
            </w:r>
            <w:r w:rsidRPr="005424B3">
              <w:rPr>
                <w:vertAlign w:val="subscript"/>
              </w:rPr>
              <w:t>2</w:t>
            </w:r>
            <w:r w:rsidRPr="005424B3">
              <w:t>SO</w:t>
            </w:r>
            <w:r w:rsidRPr="005424B3">
              <w:rPr>
                <w:vertAlign w:val="subscript"/>
              </w:rPr>
              <w:t>4</w:t>
            </w:r>
            <w:r w:rsidRPr="005424B3">
              <w:t>; NaCl</w:t>
            </w:r>
            <w:r w:rsidRPr="005424B3">
              <w:rPr>
                <w:lang w:val="pt-BR"/>
              </w:rPr>
              <w:t xml:space="preserve"> </w:t>
            </w:r>
          </w:p>
          <w:p w14:paraId="5335B163" w14:textId="77777777" w:rsidR="003A1C52" w:rsidRPr="005424B3" w:rsidRDefault="003A1C52" w:rsidP="003A1C52">
            <w:pPr>
              <w:tabs>
                <w:tab w:val="left" w:pos="9360"/>
              </w:tabs>
              <w:jc w:val="both"/>
              <w:rPr>
                <w:i/>
                <w:lang w:val="pt-BR"/>
              </w:rPr>
            </w:pPr>
            <w:r w:rsidRPr="005424B3">
              <w:rPr>
                <w:i/>
                <w:u w:val="single"/>
                <w:lang w:val="pt-BR"/>
              </w:rPr>
              <w:t>Giải</w:t>
            </w:r>
            <w:r w:rsidRPr="005424B3">
              <w:rPr>
                <w:i/>
                <w:lang w:val="pt-BR"/>
              </w:rPr>
              <w:t>:</w:t>
            </w:r>
          </w:p>
          <w:p w14:paraId="4DE31501" w14:textId="77777777" w:rsidR="003A1C52" w:rsidRPr="005424B3" w:rsidRDefault="003A1C52" w:rsidP="003A1C52">
            <w:pPr>
              <w:numPr>
                <w:ilvl w:val="0"/>
                <w:numId w:val="9"/>
              </w:numPr>
              <w:jc w:val="both"/>
            </w:pPr>
            <w:r w:rsidRPr="005424B3">
              <w:lastRenderedPageBreak/>
              <w:t>Quì tím: 2 axit, 2 muối</w:t>
            </w:r>
          </w:p>
          <w:p w14:paraId="1BA9B2BD" w14:textId="77777777" w:rsidR="003A1C52" w:rsidRPr="005424B3" w:rsidRDefault="003A1C52" w:rsidP="003A1C52">
            <w:pPr>
              <w:numPr>
                <w:ilvl w:val="0"/>
                <w:numId w:val="9"/>
              </w:numPr>
              <w:jc w:val="both"/>
            </w:pPr>
            <w:r w:rsidRPr="005424B3">
              <w:t>Phân biệt 2 axit: dd BaCl</w:t>
            </w:r>
            <w:r w:rsidRPr="005424B3">
              <w:rPr>
                <w:vertAlign w:val="subscript"/>
              </w:rPr>
              <w:t>2</w:t>
            </w:r>
            <w:r w:rsidRPr="005424B3">
              <w:t xml:space="preserve"> </w:t>
            </w:r>
          </w:p>
          <w:p w14:paraId="583ABB4D" w14:textId="77777777" w:rsidR="003A1C52" w:rsidRPr="005424B3" w:rsidRDefault="003A1C52" w:rsidP="003A1C52">
            <w:pPr>
              <w:numPr>
                <w:ilvl w:val="0"/>
                <w:numId w:val="9"/>
              </w:numPr>
              <w:jc w:val="both"/>
            </w:pPr>
            <w:r w:rsidRPr="005424B3">
              <w:t>Phân biệt 2 muối: dd AgNO</w:t>
            </w:r>
            <w:r w:rsidRPr="005424B3">
              <w:rPr>
                <w:vertAlign w:val="subscript"/>
              </w:rPr>
              <w:t>3</w:t>
            </w:r>
          </w:p>
          <w:p w14:paraId="60304D1E" w14:textId="4584FD39" w:rsidR="003A1C52" w:rsidRPr="005424B3" w:rsidRDefault="003A1C52" w:rsidP="003A1C52">
            <w:pPr>
              <w:tabs>
                <w:tab w:val="left" w:pos="1980"/>
                <w:tab w:val="left" w:pos="2880"/>
              </w:tabs>
              <w:jc w:val="both"/>
            </w:pPr>
            <w:r w:rsidRPr="005424B3">
              <w:rPr>
                <w:b/>
                <w:u w:val="single"/>
              </w:rPr>
              <w:t xml:space="preserve">Bài tập </w:t>
            </w:r>
            <w:r w:rsidRPr="005424B3">
              <w:t>Khi cho 3 gam hỗn hợp Cu và Al tác dụng với HNO</w:t>
            </w:r>
            <w:r w:rsidRPr="005424B3">
              <w:rPr>
                <w:vertAlign w:val="subscript"/>
              </w:rPr>
              <w:t>3</w:t>
            </w:r>
            <w:r w:rsidRPr="005424B3">
              <w:t xml:space="preserve"> đặc, dư, đun nóng sinh ra 4,48 lít khí duy nhất là NO</w:t>
            </w:r>
            <w:r w:rsidRPr="005424B3">
              <w:rPr>
                <w:vertAlign w:val="subscript"/>
              </w:rPr>
              <w:t>2</w:t>
            </w:r>
            <w:r w:rsidRPr="005424B3">
              <w:t xml:space="preserve"> ( đkc). Xác định phần trăm khối lượng mỗi kim loại trong hỗn hợp?</w:t>
            </w:r>
          </w:p>
          <w:p w14:paraId="380B5110" w14:textId="77777777" w:rsidR="003A1C52" w:rsidRPr="005424B3" w:rsidRDefault="003A1C52" w:rsidP="003A1C52">
            <w:pPr>
              <w:tabs>
                <w:tab w:val="left" w:pos="1980"/>
                <w:tab w:val="left" w:pos="2880"/>
              </w:tabs>
              <w:jc w:val="both"/>
              <w:rPr>
                <w:i/>
              </w:rPr>
            </w:pPr>
            <w:r w:rsidRPr="005424B3">
              <w:rPr>
                <w:i/>
                <w:u w:val="single"/>
              </w:rPr>
              <w:t>Giải</w:t>
            </w:r>
            <w:r w:rsidRPr="005424B3">
              <w:rPr>
                <w:i/>
              </w:rPr>
              <w:t>:</w:t>
            </w:r>
          </w:p>
          <w:p w14:paraId="7E998A40" w14:textId="11E706D0" w:rsidR="003A1C52" w:rsidRPr="005424B3" w:rsidRDefault="003A1C52" w:rsidP="00C52294">
            <w:pPr>
              <w:jc w:val="both"/>
              <w:rPr>
                <w:lang w:val="pt-BR"/>
              </w:rPr>
            </w:pPr>
            <w:r w:rsidRPr="005424B3">
              <w:t xml:space="preserve">Gọi x, y lần </w:t>
            </w:r>
            <w:r w:rsidR="00C52294" w:rsidRPr="005424B3">
              <w:t xml:space="preserve">lượt là số mol Cu, Al </w:t>
            </w:r>
          </w:p>
          <w:p w14:paraId="6359AA77" w14:textId="77777777" w:rsidR="003A1C52" w:rsidRPr="005424B3" w:rsidRDefault="003A1C52" w:rsidP="003A1C52">
            <w:pPr>
              <w:tabs>
                <w:tab w:val="left" w:pos="9360"/>
              </w:tabs>
              <w:jc w:val="both"/>
              <w:rPr>
                <w:lang w:val="pt-BR"/>
              </w:rPr>
            </w:pPr>
            <w:r w:rsidRPr="005424B3">
              <w:rPr>
                <w:lang w:val="pt-BR"/>
              </w:rPr>
              <w:t>Cu + 4HNO</w:t>
            </w:r>
            <w:r w:rsidRPr="005424B3">
              <w:rPr>
                <w:vertAlign w:val="subscript"/>
                <w:lang w:val="pt-BR"/>
              </w:rPr>
              <w:t>3</w:t>
            </w:r>
            <w:r w:rsidRPr="005424B3">
              <w:rPr>
                <w:lang w:val="pt-BR"/>
              </w:rPr>
              <w:t xml:space="preserve"> </w:t>
            </w:r>
            <w:r w:rsidRPr="005424B3">
              <w:rPr>
                <w:vertAlign w:val="subscript"/>
                <w:lang w:val="pt-BR"/>
              </w:rPr>
              <w:t>(đ)</w:t>
            </w:r>
            <w:r w:rsidRPr="005424B3">
              <w:rPr>
                <w:lang w:val="pt-BR"/>
              </w:rPr>
              <w:t xml:space="preserve"> </w:t>
            </w:r>
            <w:r w:rsidRPr="005424B3">
              <w:sym w:font="Wingdings" w:char="F0E0"/>
            </w:r>
            <w:r w:rsidRPr="005424B3">
              <w:rPr>
                <w:lang w:val="pt-BR"/>
              </w:rPr>
              <w:t xml:space="preserve"> Cu(NO</w:t>
            </w:r>
            <w:r w:rsidRPr="005424B3">
              <w:rPr>
                <w:vertAlign w:val="subscript"/>
                <w:lang w:val="pt-BR"/>
              </w:rPr>
              <w:t>3</w:t>
            </w:r>
            <w:r w:rsidRPr="005424B3">
              <w:rPr>
                <w:lang w:val="pt-BR"/>
              </w:rPr>
              <w:t>)</w:t>
            </w:r>
            <w:r w:rsidRPr="005424B3">
              <w:rPr>
                <w:vertAlign w:val="subscript"/>
                <w:lang w:val="pt-BR"/>
              </w:rPr>
              <w:t>2</w:t>
            </w:r>
            <w:r w:rsidRPr="005424B3">
              <w:rPr>
                <w:lang w:val="pt-BR"/>
              </w:rPr>
              <w:t xml:space="preserve"> + 2NO</w:t>
            </w:r>
            <w:r w:rsidRPr="005424B3">
              <w:rPr>
                <w:vertAlign w:val="subscript"/>
                <w:lang w:val="pt-BR"/>
              </w:rPr>
              <w:t>2</w:t>
            </w:r>
            <w:r w:rsidRPr="005424B3">
              <w:rPr>
                <w:lang w:val="pt-BR"/>
              </w:rPr>
              <w:t xml:space="preserve"> + 2H</w:t>
            </w:r>
            <w:r w:rsidRPr="005424B3">
              <w:rPr>
                <w:vertAlign w:val="subscript"/>
                <w:lang w:val="pt-BR"/>
              </w:rPr>
              <w:t>2</w:t>
            </w:r>
            <w:r w:rsidRPr="005424B3">
              <w:rPr>
                <w:lang w:val="pt-BR"/>
              </w:rPr>
              <w:t>O</w:t>
            </w:r>
          </w:p>
          <w:p w14:paraId="01ED82C2" w14:textId="77777777" w:rsidR="003A1C52" w:rsidRPr="005424B3" w:rsidRDefault="003A1C52" w:rsidP="003A1C52">
            <w:pPr>
              <w:tabs>
                <w:tab w:val="left" w:pos="9360"/>
              </w:tabs>
              <w:jc w:val="both"/>
              <w:rPr>
                <w:lang w:val="es-ES_tradnl"/>
              </w:rPr>
            </w:pPr>
            <w:r w:rsidRPr="005424B3">
              <w:rPr>
                <w:lang w:val="es-ES_tradnl"/>
              </w:rPr>
              <w:t>x mol                                           2x</w:t>
            </w:r>
          </w:p>
          <w:p w14:paraId="0FBDF2B1" w14:textId="77777777" w:rsidR="003A1C52" w:rsidRPr="005424B3" w:rsidRDefault="003A1C52" w:rsidP="003A1C52">
            <w:pPr>
              <w:tabs>
                <w:tab w:val="left" w:pos="9360"/>
              </w:tabs>
              <w:jc w:val="both"/>
              <w:rPr>
                <w:lang w:val="es-ES_tradnl"/>
              </w:rPr>
            </w:pPr>
            <w:r w:rsidRPr="005424B3">
              <w:rPr>
                <w:lang w:val="es-ES_tradnl"/>
              </w:rPr>
              <w:t>Al + 6HNO</w:t>
            </w:r>
            <w:r w:rsidRPr="005424B3">
              <w:rPr>
                <w:vertAlign w:val="subscript"/>
                <w:lang w:val="es-ES_tradnl"/>
              </w:rPr>
              <w:t>3</w:t>
            </w:r>
            <w:r w:rsidRPr="005424B3">
              <w:rPr>
                <w:lang w:val="es-ES_tradnl"/>
              </w:rPr>
              <w:t xml:space="preserve"> </w:t>
            </w:r>
            <w:r w:rsidRPr="005424B3">
              <w:sym w:font="Wingdings" w:char="F0E0"/>
            </w:r>
            <w:r w:rsidRPr="005424B3">
              <w:rPr>
                <w:lang w:val="es-ES_tradnl"/>
              </w:rPr>
              <w:t xml:space="preserve"> Al(NO</w:t>
            </w:r>
            <w:r w:rsidRPr="005424B3">
              <w:rPr>
                <w:vertAlign w:val="subscript"/>
                <w:lang w:val="es-ES_tradnl"/>
              </w:rPr>
              <w:t>3</w:t>
            </w:r>
            <w:r w:rsidRPr="005424B3">
              <w:rPr>
                <w:lang w:val="es-ES_tradnl"/>
              </w:rPr>
              <w:t>)</w:t>
            </w:r>
            <w:r w:rsidRPr="005424B3">
              <w:rPr>
                <w:vertAlign w:val="subscript"/>
                <w:lang w:val="es-ES_tradnl"/>
              </w:rPr>
              <w:t>3</w:t>
            </w:r>
            <w:r w:rsidRPr="005424B3">
              <w:rPr>
                <w:lang w:val="es-ES_tradnl"/>
              </w:rPr>
              <w:t xml:space="preserve"> + 3NO</w:t>
            </w:r>
            <w:r w:rsidRPr="005424B3">
              <w:rPr>
                <w:vertAlign w:val="subscript"/>
                <w:lang w:val="es-ES_tradnl"/>
              </w:rPr>
              <w:t>2</w:t>
            </w:r>
            <w:r w:rsidRPr="005424B3">
              <w:rPr>
                <w:lang w:val="es-ES_tradnl"/>
              </w:rPr>
              <w:t xml:space="preserve"> + 3H</w:t>
            </w:r>
            <w:r w:rsidRPr="005424B3">
              <w:rPr>
                <w:vertAlign w:val="subscript"/>
                <w:lang w:val="es-ES_tradnl"/>
              </w:rPr>
              <w:t>2</w:t>
            </w:r>
            <w:r w:rsidRPr="005424B3">
              <w:rPr>
                <w:lang w:val="es-ES_tradnl"/>
              </w:rPr>
              <w:t>O</w:t>
            </w:r>
          </w:p>
          <w:p w14:paraId="05143C36" w14:textId="77777777" w:rsidR="003A1C52" w:rsidRPr="005424B3" w:rsidRDefault="003A1C52" w:rsidP="003A1C52">
            <w:pPr>
              <w:tabs>
                <w:tab w:val="left" w:pos="9360"/>
              </w:tabs>
              <w:jc w:val="both"/>
              <w:rPr>
                <w:lang w:val="es-ES_tradnl"/>
              </w:rPr>
            </w:pPr>
            <w:r w:rsidRPr="005424B3">
              <w:rPr>
                <w:lang w:val="es-ES_tradnl"/>
              </w:rPr>
              <w:t>y mol                                      3y</w:t>
            </w:r>
          </w:p>
          <w:p w14:paraId="745687CE" w14:textId="77777777" w:rsidR="003A1C52" w:rsidRPr="005424B3" w:rsidRDefault="003A1C52" w:rsidP="003A1C52">
            <w:pPr>
              <w:tabs>
                <w:tab w:val="left" w:pos="9360"/>
              </w:tabs>
              <w:jc w:val="both"/>
              <w:rPr>
                <w:lang w:val="es-ES_tradnl"/>
              </w:rPr>
            </w:pPr>
            <w:r w:rsidRPr="005424B3">
              <w:rPr>
                <w:lang w:val="es-ES_tradnl"/>
              </w:rPr>
              <w:t>Theo đề bài có hệ pt:</w:t>
            </w:r>
          </w:p>
          <w:p w14:paraId="36A4DFC6" w14:textId="233BD6F7" w:rsidR="003A1C52" w:rsidRPr="005424B3" w:rsidRDefault="003A1C52" w:rsidP="003A1C52">
            <w:pPr>
              <w:tabs>
                <w:tab w:val="left" w:pos="9360"/>
              </w:tabs>
              <w:jc w:val="both"/>
              <w:rPr>
                <w:lang w:val="es-ES_tradnl"/>
              </w:rPr>
            </w:pPr>
            <w:r w:rsidRPr="005424B3">
              <w:rPr>
                <w:noProof/>
              </w:rPr>
              <mc:AlternateContent>
                <mc:Choice Requires="wps">
                  <w:drawing>
                    <wp:anchor distT="0" distB="0" distL="114300" distR="114300" simplePos="0" relativeHeight="251666432" behindDoc="0" locked="0" layoutInCell="1" allowOverlap="1" wp14:anchorId="16F7FB9F" wp14:editId="771CB43F">
                      <wp:simplePos x="0" y="0"/>
                      <wp:positionH relativeFrom="column">
                        <wp:posOffset>1459865</wp:posOffset>
                      </wp:positionH>
                      <wp:positionV relativeFrom="paragraph">
                        <wp:posOffset>29210</wp:posOffset>
                      </wp:positionV>
                      <wp:extent cx="123825" cy="372110"/>
                      <wp:effectExtent l="6350" t="11430" r="12700" b="6985"/>
                      <wp:wrapNone/>
                      <wp:docPr id="17" name="Left Brac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3825" cy="372110"/>
                              </a:xfrm>
                              <a:prstGeom prst="leftBrace">
                                <a:avLst>
                                  <a:gd name="adj1" fmla="val 25043"/>
                                  <a:gd name="adj2" fmla="val 358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7" o:spid="_x0000_s1026" type="#_x0000_t87" style="position:absolute;margin-left:114.95pt;margin-top:2.3pt;width:9.75pt;height:29.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" adj=",7736"/>
                  </w:pict>
                </mc:Fallback>
              </mc:AlternateContent>
            </w:r>
            <w:r w:rsidRPr="005424B3">
              <w:rPr>
                <w:noProof/>
              </w:rPr>
              <mc:AlternateContent>
                <mc:Choice Requires="wps">
                  <w:drawing>
                    <wp:anchor distT="0" distB="0" distL="114300" distR="114300" simplePos="0" relativeHeight="251665408" behindDoc="0" locked="0" layoutInCell="1" allowOverlap="1" wp14:anchorId="427CADB2" wp14:editId="58189EBC">
                      <wp:simplePos x="0" y="0"/>
                      <wp:positionH relativeFrom="column">
                        <wp:posOffset>160020</wp:posOffset>
                      </wp:positionH>
                      <wp:positionV relativeFrom="paragraph">
                        <wp:posOffset>-9525</wp:posOffset>
                      </wp:positionV>
                      <wp:extent cx="114300" cy="452120"/>
                      <wp:effectExtent l="11430" t="10795" r="7620" b="13335"/>
                      <wp:wrapNone/>
                      <wp:docPr id="16" name="Left Brac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452120"/>
                              </a:xfrm>
                              <a:prstGeom prst="leftBrace">
                                <a:avLst>
                                  <a:gd name="adj1" fmla="val 3296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Left Brace 16" o:spid="_x0000_s1026" type="#_x0000_t87" style="position:absolute;margin-left:12.6pt;margin-top:-.75pt;width:9pt;height:3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"/>
                  </w:pict>
                </mc:Fallback>
              </mc:AlternateContent>
            </w:r>
            <w:r w:rsidRPr="005424B3">
              <w:rPr>
                <w:lang w:val="es-ES_tradnl"/>
              </w:rPr>
              <w:t xml:space="preserve">       64 x + 27y = 3            x = 0,026 </w:t>
            </w:r>
          </w:p>
          <w:p w14:paraId="6E298505" w14:textId="77777777" w:rsidR="003A1C52" w:rsidRPr="005424B3" w:rsidRDefault="003A1C52" w:rsidP="003A1C52">
            <w:pPr>
              <w:tabs>
                <w:tab w:val="left" w:pos="9360"/>
              </w:tabs>
              <w:jc w:val="both"/>
              <w:rPr>
                <w:lang w:val="es-ES_tradnl"/>
              </w:rPr>
            </w:pPr>
            <w:r w:rsidRPr="005424B3">
              <w:rPr>
                <w:lang w:val="es-ES_tradnl"/>
              </w:rPr>
              <w:t xml:space="preserve">       2x + 3y = 0,2     =&gt;    y = 0,049</w:t>
            </w:r>
          </w:p>
          <w:p w14:paraId="49E105B4" w14:textId="77777777" w:rsidR="003A1C52" w:rsidRPr="005424B3" w:rsidRDefault="003A1C52" w:rsidP="003A1C52">
            <w:pPr>
              <w:tabs>
                <w:tab w:val="left" w:pos="9360"/>
              </w:tabs>
              <w:jc w:val="both"/>
              <w:rPr>
                <w:lang w:val="es-ES_tradnl"/>
              </w:rPr>
            </w:pPr>
          </w:p>
          <w:p w14:paraId="58A4B204" w14:textId="77777777" w:rsidR="003A1C52" w:rsidRPr="005424B3" w:rsidRDefault="003A1C52" w:rsidP="003A1C52">
            <w:pPr>
              <w:tabs>
                <w:tab w:val="left" w:pos="9360"/>
              </w:tabs>
              <w:jc w:val="both"/>
              <w:rPr>
                <w:lang w:val="es-ES_tradnl"/>
              </w:rPr>
            </w:pPr>
            <w:r w:rsidRPr="005424B3">
              <w:rPr>
                <w:lang w:val="es-ES_tradnl"/>
              </w:rPr>
              <w:t>% Khối lượng của mỗi kim loại</w:t>
            </w:r>
          </w:p>
          <w:p w14:paraId="414E254F" w14:textId="77777777" w:rsidR="003A1C52" w:rsidRPr="005424B3" w:rsidRDefault="003A1C52" w:rsidP="003A1C52">
            <w:pPr>
              <w:tabs>
                <w:tab w:val="left" w:pos="9360"/>
              </w:tabs>
              <w:jc w:val="both"/>
              <w:rPr>
                <w:lang w:val="es-ES_tradnl"/>
              </w:rPr>
            </w:pPr>
            <w:r w:rsidRPr="005424B3">
              <w:rPr>
                <w:lang w:val="es-ES_tradnl"/>
              </w:rPr>
              <w:t xml:space="preserve">% Cu = </w:t>
            </w:r>
            <w:r w:rsidRPr="005424B3">
              <w:rPr>
                <w:position w:val="-24"/>
                <w:lang w:val="es-ES_tradnl"/>
              </w:rPr>
              <w:object w:dxaOrig="980" w:dyaOrig="620" w14:anchorId="5D1383D5">
                <v:shape id="_x0000_i1118" type="#_x0000_t75" style="width:48.55pt;height:31pt" o:ole="">
                  <v:imagedata r:id="rId92" o:title=""/>
                </v:shape>
                <o:OLEObject Type="Embed" ProgID="Equation.DSMT4" ShapeID="_x0000_i1118" DrawAspect="Content" ObjectID="_1608379531" r:id="rId93"/>
              </w:object>
            </w:r>
            <w:r w:rsidRPr="005424B3">
              <w:rPr>
                <w:lang w:val="es-ES_tradnl"/>
              </w:rPr>
              <w:t>x 100 = 55,5%</w:t>
            </w:r>
          </w:p>
          <w:p w14:paraId="6DFA2A14" w14:textId="77777777" w:rsidR="003A1C52" w:rsidRPr="005424B3" w:rsidRDefault="003A1C52" w:rsidP="003A1C52">
            <w:pPr>
              <w:tabs>
                <w:tab w:val="left" w:pos="1980"/>
                <w:tab w:val="left" w:pos="2880"/>
              </w:tabs>
              <w:jc w:val="both"/>
              <w:rPr>
                <w:i/>
              </w:rPr>
            </w:pPr>
            <w:r w:rsidRPr="005424B3">
              <w:rPr>
                <w:lang w:val="es-ES_tradnl"/>
              </w:rPr>
              <w:t>% Al = 100-55,5 = 44,5%</w:t>
            </w:r>
          </w:p>
          <w:p w14:paraId="312D2E10" w14:textId="77777777" w:rsidR="003A1C52" w:rsidRPr="005424B3" w:rsidRDefault="003A1C52" w:rsidP="003A1C52">
            <w:pPr>
              <w:tabs>
                <w:tab w:val="left" w:pos="1980"/>
                <w:tab w:val="left" w:pos="2880"/>
              </w:tabs>
              <w:jc w:val="both"/>
              <w:rPr>
                <w:i/>
              </w:rPr>
            </w:pPr>
          </w:p>
          <w:p w14:paraId="2D4CEBC3" w14:textId="33C0C184" w:rsidR="003A1C52" w:rsidRPr="005424B3" w:rsidRDefault="003A1C52" w:rsidP="003A1C52">
            <w:pPr>
              <w:tabs>
                <w:tab w:val="left" w:pos="1980"/>
                <w:tab w:val="left" w:pos="2880"/>
              </w:tabs>
              <w:jc w:val="both"/>
              <w:rPr>
                <w:i/>
              </w:rPr>
            </w:pPr>
            <w:r w:rsidRPr="005424B3">
              <w:rPr>
                <w:b/>
                <w:u w:val="single"/>
                <w:lang w:val="pt-BR"/>
              </w:rPr>
              <w:t>Bài t</w:t>
            </w:r>
            <w:r w:rsidRPr="005424B3">
              <w:rPr>
                <w:b/>
                <w:u w:val="single"/>
              </w:rPr>
              <w:t>ập</w:t>
            </w:r>
            <w:r w:rsidR="00C52294" w:rsidRPr="005424B3">
              <w:rPr>
                <w:b/>
                <w:u w:val="single"/>
              </w:rPr>
              <w:t xml:space="preserve"> </w:t>
            </w:r>
            <w:r w:rsidRPr="005424B3">
              <w:rPr>
                <w:lang w:val="pt-BR"/>
              </w:rPr>
              <w:t>Cho 6 gam P</w:t>
            </w:r>
            <w:r w:rsidRPr="005424B3">
              <w:rPr>
                <w:vertAlign w:val="subscript"/>
                <w:lang w:val="pt-BR"/>
              </w:rPr>
              <w:t>2</w:t>
            </w:r>
            <w:r w:rsidRPr="005424B3">
              <w:rPr>
                <w:lang w:val="pt-BR"/>
              </w:rPr>
              <w:t>O</w:t>
            </w:r>
            <w:r w:rsidRPr="005424B3">
              <w:rPr>
                <w:vertAlign w:val="subscript"/>
                <w:lang w:val="pt-BR"/>
              </w:rPr>
              <w:t>5</w:t>
            </w:r>
            <w:r w:rsidRPr="005424B3">
              <w:rPr>
                <w:lang w:val="pt-BR"/>
              </w:rPr>
              <w:t xml:space="preserve"> vào 25 ml dung dịch  H</w:t>
            </w:r>
            <w:r w:rsidRPr="005424B3">
              <w:rPr>
                <w:vertAlign w:val="subscript"/>
                <w:lang w:val="pt-BR"/>
              </w:rPr>
              <w:t>3</w:t>
            </w:r>
            <w:r w:rsidRPr="005424B3">
              <w:rPr>
                <w:lang w:val="pt-BR"/>
              </w:rPr>
              <w:t>PO</w:t>
            </w:r>
            <w:r w:rsidRPr="005424B3">
              <w:rPr>
                <w:vertAlign w:val="subscript"/>
                <w:lang w:val="pt-BR"/>
              </w:rPr>
              <w:t>4</w:t>
            </w:r>
            <w:r w:rsidRPr="005424B3">
              <w:rPr>
                <w:lang w:val="pt-BR"/>
              </w:rPr>
              <w:t xml:space="preserve"> 6%(D= 1,03g/ml). Tính nồng độ phần trăm của H</w:t>
            </w:r>
            <w:r w:rsidRPr="005424B3">
              <w:rPr>
                <w:vertAlign w:val="subscript"/>
                <w:lang w:val="pt-BR"/>
              </w:rPr>
              <w:t>3</w:t>
            </w:r>
            <w:r w:rsidRPr="005424B3">
              <w:rPr>
                <w:lang w:val="pt-BR"/>
              </w:rPr>
              <w:t>PO</w:t>
            </w:r>
            <w:r w:rsidRPr="005424B3">
              <w:rPr>
                <w:vertAlign w:val="subscript"/>
                <w:lang w:val="pt-BR"/>
              </w:rPr>
              <w:t>4</w:t>
            </w:r>
            <w:r w:rsidRPr="005424B3">
              <w:rPr>
                <w:lang w:val="pt-BR"/>
              </w:rPr>
              <w:t xml:space="preserve"> trong dung dịch tạo thành?</w:t>
            </w:r>
          </w:p>
          <w:p w14:paraId="7AFD6A68" w14:textId="77777777" w:rsidR="003A1C52" w:rsidRPr="005424B3" w:rsidRDefault="003A1C52" w:rsidP="003A1C52">
            <w:pPr>
              <w:tabs>
                <w:tab w:val="left" w:pos="1980"/>
                <w:tab w:val="left" w:pos="2880"/>
              </w:tabs>
              <w:jc w:val="both"/>
              <w:rPr>
                <w:i/>
              </w:rPr>
            </w:pPr>
            <w:r w:rsidRPr="005424B3">
              <w:rPr>
                <w:i/>
                <w:u w:val="single"/>
              </w:rPr>
              <w:t>Giải</w:t>
            </w:r>
            <w:r w:rsidRPr="005424B3">
              <w:rPr>
                <w:i/>
              </w:rPr>
              <w:t>:</w:t>
            </w:r>
          </w:p>
          <w:p w14:paraId="66E81E6D" w14:textId="77777777" w:rsidR="003A1C52" w:rsidRPr="005424B3" w:rsidRDefault="003A1C52" w:rsidP="003A1C52">
            <w:pPr>
              <w:tabs>
                <w:tab w:val="left" w:pos="9360"/>
              </w:tabs>
              <w:jc w:val="both"/>
              <w:rPr>
                <w:lang w:val="pt-BR"/>
              </w:rPr>
            </w:pPr>
            <w:r w:rsidRPr="005424B3">
              <w:rPr>
                <w:position w:val="-14"/>
                <w:lang w:val="pt-BR"/>
              </w:rPr>
              <w:object w:dxaOrig="2700" w:dyaOrig="380" w14:anchorId="50B57A43">
                <v:shape id="_x0000_i1119" type="#_x0000_t75" style="width:134.8pt;height:19.25pt" o:ole="">
                  <v:imagedata r:id="rId94" o:title=""/>
                </v:shape>
                <o:OLEObject Type="Embed" ProgID="Equation.DSMT4" ShapeID="_x0000_i1119" DrawAspect="Content" ObjectID="_1608379532" r:id="rId95"/>
              </w:object>
            </w:r>
          </w:p>
          <w:p w14:paraId="71E4252B" w14:textId="77777777" w:rsidR="003A1C52" w:rsidRPr="005424B3" w:rsidRDefault="003A1C52" w:rsidP="003A1C52">
            <w:pPr>
              <w:tabs>
                <w:tab w:val="left" w:pos="9360"/>
              </w:tabs>
              <w:jc w:val="both"/>
              <w:rPr>
                <w:lang w:val="pl-PL"/>
              </w:rPr>
            </w:pPr>
            <w:r w:rsidRPr="005424B3">
              <w:rPr>
                <w:lang w:val="pl-PL"/>
              </w:rPr>
              <w:t>PT: 3NaOH + H</w:t>
            </w:r>
            <w:r w:rsidRPr="005424B3">
              <w:rPr>
                <w:vertAlign w:val="subscript"/>
                <w:lang w:val="pl-PL"/>
              </w:rPr>
              <w:t>3</w:t>
            </w:r>
            <w:r w:rsidRPr="005424B3">
              <w:rPr>
                <w:lang w:val="pl-PL"/>
              </w:rPr>
              <w:t>PO</w:t>
            </w:r>
            <w:r w:rsidRPr="005424B3">
              <w:rPr>
                <w:vertAlign w:val="subscript"/>
                <w:lang w:val="pl-PL"/>
              </w:rPr>
              <w:t>4</w:t>
            </w:r>
            <w:r w:rsidRPr="005424B3">
              <w:rPr>
                <w:lang w:val="pl-PL"/>
              </w:rPr>
              <w:t xml:space="preserve"> </w:t>
            </w:r>
            <w:r w:rsidRPr="005424B3">
              <w:rPr>
                <w:lang w:val="pt-BR"/>
              </w:rPr>
              <w:sym w:font="Wingdings" w:char="F0E0"/>
            </w:r>
            <w:r w:rsidRPr="005424B3">
              <w:rPr>
                <w:lang w:val="pl-PL"/>
              </w:rPr>
              <w:t xml:space="preserve"> Na</w:t>
            </w:r>
            <w:r w:rsidRPr="005424B3">
              <w:rPr>
                <w:vertAlign w:val="subscript"/>
                <w:lang w:val="pl-PL"/>
              </w:rPr>
              <w:t>3</w:t>
            </w:r>
            <w:r w:rsidRPr="005424B3">
              <w:rPr>
                <w:lang w:val="pl-PL"/>
              </w:rPr>
              <w:t>PO</w:t>
            </w:r>
            <w:r w:rsidRPr="005424B3">
              <w:rPr>
                <w:vertAlign w:val="subscript"/>
                <w:lang w:val="pl-PL"/>
              </w:rPr>
              <w:t>4</w:t>
            </w:r>
            <w:r w:rsidRPr="005424B3">
              <w:rPr>
                <w:lang w:val="pl-PL"/>
              </w:rPr>
              <w:t xml:space="preserve"> + 3H</w:t>
            </w:r>
            <w:r w:rsidRPr="005424B3">
              <w:rPr>
                <w:vertAlign w:val="subscript"/>
                <w:lang w:val="pl-PL"/>
              </w:rPr>
              <w:t>2</w:t>
            </w:r>
            <w:r w:rsidRPr="005424B3">
              <w:rPr>
                <w:lang w:val="pl-PL"/>
              </w:rPr>
              <w:t>O</w:t>
            </w:r>
          </w:p>
          <w:p w14:paraId="5872E033" w14:textId="77777777" w:rsidR="003A1C52" w:rsidRPr="005424B3" w:rsidRDefault="003A1C52" w:rsidP="003A1C52">
            <w:pPr>
              <w:tabs>
                <w:tab w:val="left" w:pos="9360"/>
              </w:tabs>
              <w:jc w:val="both"/>
              <w:rPr>
                <w:lang w:val="pl-PL"/>
              </w:rPr>
            </w:pPr>
            <w:r w:rsidRPr="005424B3">
              <w:rPr>
                <w:lang w:val="pl-PL"/>
              </w:rPr>
              <w:t xml:space="preserve">Để tạo thành muối trung hoà: </w:t>
            </w:r>
            <w:r w:rsidRPr="005424B3">
              <w:rPr>
                <w:position w:val="-34"/>
                <w:lang w:val="pl-PL"/>
              </w:rPr>
              <w:object w:dxaOrig="1020" w:dyaOrig="720" w14:anchorId="5D204E28">
                <v:shape id="_x0000_i1120" type="#_x0000_t75" style="width:51.05pt;height:36pt" o:ole="">
                  <v:imagedata r:id="rId96" o:title=""/>
                </v:shape>
                <o:OLEObject Type="Embed" ProgID="Equation.DSMT4" ShapeID="_x0000_i1120" DrawAspect="Content" ObjectID="_1608379533" r:id="rId97"/>
              </w:object>
            </w:r>
          </w:p>
          <w:p w14:paraId="4A0FEEDA" w14:textId="77777777" w:rsidR="003A1C52" w:rsidRPr="005424B3" w:rsidRDefault="003A1C52" w:rsidP="003A1C52">
            <w:pPr>
              <w:tabs>
                <w:tab w:val="left" w:pos="9360"/>
              </w:tabs>
              <w:jc w:val="both"/>
              <w:rPr>
                <w:lang w:val="pl-PL"/>
              </w:rPr>
            </w:pPr>
            <w:r w:rsidRPr="005424B3">
              <w:rPr>
                <w:lang w:val="pl-PL"/>
              </w:rPr>
              <w:sym w:font="Wingdings" w:char="F0E8"/>
            </w:r>
            <w:r w:rsidRPr="005424B3">
              <w:rPr>
                <w:lang w:val="pl-PL"/>
              </w:rPr>
              <w:t xml:space="preserve"> </w:t>
            </w:r>
            <w:r w:rsidRPr="005424B3">
              <w:rPr>
                <w:position w:val="-14"/>
                <w:lang w:val="pl-PL"/>
              </w:rPr>
              <w:object w:dxaOrig="3560" w:dyaOrig="380" w14:anchorId="3B632B00">
                <v:shape id="_x0000_i1121" type="#_x0000_t75" style="width:178.35pt;height:19.25pt" o:ole="">
                  <v:imagedata r:id="rId98" o:title=""/>
                </v:shape>
                <o:OLEObject Type="Embed" ProgID="Equation.DSMT4" ShapeID="_x0000_i1121" DrawAspect="Content" ObjectID="_1608379534" r:id="rId99"/>
              </w:object>
            </w:r>
          </w:p>
          <w:p w14:paraId="604AF15E" w14:textId="77777777" w:rsidR="003A1C52" w:rsidRPr="005424B3" w:rsidRDefault="003A1C52" w:rsidP="003A1C52">
            <w:pPr>
              <w:tabs>
                <w:tab w:val="left" w:pos="9360"/>
              </w:tabs>
              <w:jc w:val="both"/>
              <w:rPr>
                <w:lang w:val="pl-PL"/>
              </w:rPr>
            </w:pPr>
            <w:r w:rsidRPr="005424B3">
              <w:rPr>
                <w:lang w:val="pl-PL"/>
              </w:rPr>
              <w:t>Thể tích NaOH cần dùng:</w:t>
            </w:r>
          </w:p>
          <w:p w14:paraId="361A8AA0" w14:textId="77777777" w:rsidR="003A1C52" w:rsidRPr="005424B3" w:rsidRDefault="003A1C52" w:rsidP="003A1C52">
            <w:pPr>
              <w:tabs>
                <w:tab w:val="left" w:pos="9360"/>
              </w:tabs>
              <w:jc w:val="both"/>
              <w:rPr>
                <w:lang w:val="pl-PL"/>
              </w:rPr>
            </w:pPr>
            <w:r w:rsidRPr="005424B3">
              <w:rPr>
                <w:lang w:val="pl-PL"/>
              </w:rPr>
              <w:t xml:space="preserve"> </w:t>
            </w:r>
            <w:r w:rsidRPr="005424B3">
              <w:rPr>
                <w:position w:val="-30"/>
                <w:lang w:val="pl-PL"/>
              </w:rPr>
              <w:object w:dxaOrig="3620" w:dyaOrig="680" w14:anchorId="66756A00">
                <v:shape id="_x0000_i1122" type="#_x0000_t75" style="width:180.85pt;height:34.35pt" o:ole="">
                  <v:imagedata r:id="rId100" o:title=""/>
                </v:shape>
                <o:OLEObject Type="Embed" ProgID="Equation.DSMT4" ShapeID="_x0000_i1122" DrawAspect="Content" ObjectID="_1608379535" r:id="rId101"/>
              </w:object>
            </w:r>
          </w:p>
          <w:p w14:paraId="57BB0070" w14:textId="3D92457D" w:rsidR="00B021D7" w:rsidRPr="005424B3" w:rsidRDefault="00B021D7" w:rsidP="003A1C52">
            <w:pPr>
              <w:jc w:val="both"/>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741FC6C" w14:textId="77777777" w:rsidR="00B021D7" w:rsidRPr="005424B3" w:rsidRDefault="00B021D7" w:rsidP="00F635EE">
            <w:pPr>
              <w:rPr>
                <w:lang w:val="nb-NO"/>
              </w:rPr>
            </w:pPr>
          </w:p>
          <w:p w14:paraId="397DBE96" w14:textId="77777777" w:rsidR="003A1C52" w:rsidRPr="005424B3" w:rsidRDefault="003A1C52" w:rsidP="003A1C52">
            <w:pPr>
              <w:rPr>
                <w:lang w:val="de-DE"/>
              </w:rPr>
            </w:pPr>
            <w:r w:rsidRPr="005424B3">
              <w:rPr>
                <w:lang w:val="de-DE"/>
              </w:rPr>
              <w:t>GV trình bày bằng lời.</w:t>
            </w:r>
          </w:p>
          <w:p w14:paraId="37884805" w14:textId="77777777" w:rsidR="00C52294" w:rsidRPr="005424B3" w:rsidRDefault="00C52294" w:rsidP="00C52294">
            <w:pPr>
              <w:jc w:val="both"/>
            </w:pPr>
          </w:p>
          <w:p w14:paraId="023FAFAD" w14:textId="77777777" w:rsidR="00C52294" w:rsidRPr="005424B3" w:rsidRDefault="00C52294" w:rsidP="00C52294">
            <w:pPr>
              <w:jc w:val="both"/>
            </w:pPr>
          </w:p>
          <w:p w14:paraId="60433ABD" w14:textId="77777777" w:rsidR="00C52294" w:rsidRPr="005424B3" w:rsidRDefault="00C52294" w:rsidP="00C52294">
            <w:pPr>
              <w:jc w:val="both"/>
            </w:pPr>
          </w:p>
          <w:p w14:paraId="0E315C07" w14:textId="77777777" w:rsidR="00C52294" w:rsidRPr="005424B3" w:rsidRDefault="00C52294" w:rsidP="00C52294">
            <w:pPr>
              <w:jc w:val="both"/>
            </w:pPr>
          </w:p>
          <w:p w14:paraId="16A42A39" w14:textId="77777777" w:rsidR="00C52294" w:rsidRPr="005424B3" w:rsidRDefault="00C52294" w:rsidP="00C52294">
            <w:pPr>
              <w:jc w:val="both"/>
            </w:pPr>
          </w:p>
          <w:p w14:paraId="32F49098" w14:textId="77777777" w:rsidR="00C52294" w:rsidRPr="005424B3" w:rsidRDefault="00C52294" w:rsidP="00C52294">
            <w:pPr>
              <w:jc w:val="both"/>
            </w:pPr>
          </w:p>
          <w:p w14:paraId="6B5BE06C" w14:textId="77777777" w:rsidR="00C52294" w:rsidRPr="005424B3" w:rsidRDefault="00C52294" w:rsidP="00C52294">
            <w:pPr>
              <w:jc w:val="both"/>
            </w:pPr>
          </w:p>
          <w:p w14:paraId="1235DDBD" w14:textId="77777777" w:rsidR="00C52294" w:rsidRPr="005424B3" w:rsidRDefault="00C52294" w:rsidP="00C52294">
            <w:pPr>
              <w:jc w:val="both"/>
            </w:pPr>
            <w:r w:rsidRPr="005424B3">
              <w:t>- Gv nhận xét, đánh giá</w:t>
            </w:r>
          </w:p>
          <w:p w14:paraId="3C0CB350" w14:textId="77777777" w:rsidR="003A1C52" w:rsidRPr="005424B3" w:rsidRDefault="003A1C52" w:rsidP="00F635EE">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62CF731" w14:textId="77777777" w:rsidR="003A1C52" w:rsidRPr="005424B3" w:rsidRDefault="003A1C52" w:rsidP="003A1C52">
            <w:pPr>
              <w:rPr>
                <w:lang w:val="de-DE"/>
              </w:rPr>
            </w:pPr>
          </w:p>
          <w:p w14:paraId="6D0EA716" w14:textId="77777777" w:rsidR="003A1C52" w:rsidRPr="005424B3" w:rsidRDefault="003A1C52" w:rsidP="003A1C52">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0B02CE73" w14:textId="77777777" w:rsidR="00C52294" w:rsidRPr="005424B3" w:rsidRDefault="00C52294" w:rsidP="00C52294">
            <w:pPr>
              <w:jc w:val="both"/>
            </w:pPr>
            <w:r w:rsidRPr="005424B3">
              <w:t>Học sinh thảo luận nhóm hoàn thành các bài tập (Mỗi học sinh 1 phiếu)</w:t>
            </w:r>
          </w:p>
          <w:p w14:paraId="05B6CEFF" w14:textId="77777777" w:rsidR="00C52294" w:rsidRPr="005424B3" w:rsidRDefault="00C52294" w:rsidP="00C52294">
            <w:pPr>
              <w:jc w:val="both"/>
            </w:pPr>
            <w:r w:rsidRPr="005424B3">
              <w:t xml:space="preserve">- Chấm phiếu học tập của một số hs </w:t>
            </w:r>
          </w:p>
          <w:p w14:paraId="512FCF79" w14:textId="77777777" w:rsidR="00C52294" w:rsidRPr="005424B3" w:rsidRDefault="00C52294" w:rsidP="00C52294">
            <w:pPr>
              <w:jc w:val="both"/>
            </w:pPr>
            <w:r w:rsidRPr="005424B3">
              <w:t>- Gv gọi 4 hs bất kỳ của các nhóm lên bảng, hs khác nhận xét, bổ sung</w:t>
            </w:r>
          </w:p>
          <w:p w14:paraId="4E47C9BF" w14:textId="77777777" w:rsidR="00B021D7" w:rsidRPr="005424B3" w:rsidRDefault="00B021D7" w:rsidP="00C52294">
            <w:pPr>
              <w:jc w:val="both"/>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3137B61" w14:textId="77777777" w:rsidR="00B021D7" w:rsidRPr="005424B3" w:rsidRDefault="00B021D7" w:rsidP="00F635EE">
            <w:pPr>
              <w:rPr>
                <w:lang w:val="nb-NO"/>
              </w:rPr>
            </w:pPr>
          </w:p>
          <w:p w14:paraId="0D710DA9" w14:textId="77777777" w:rsidR="00B021D7" w:rsidRPr="005424B3" w:rsidRDefault="00B021D7" w:rsidP="00F635EE">
            <w:pPr>
              <w:jc w:val="center"/>
              <w:rPr>
                <w:lang w:val="pt-BR"/>
              </w:rPr>
            </w:pPr>
          </w:p>
          <w:p w14:paraId="008F50E5" w14:textId="77777777" w:rsidR="00B021D7" w:rsidRDefault="003A0331" w:rsidP="00F635EE">
            <w:pPr>
              <w:rPr>
                <w:lang w:val="pt-BR"/>
              </w:rPr>
            </w:pPr>
            <w:r>
              <w:rPr>
                <w:lang w:val="pt-BR"/>
              </w:rPr>
              <w:t xml:space="preserve">10 </w:t>
            </w:r>
            <w:r w:rsidR="00B021D7" w:rsidRPr="005424B3">
              <w:rPr>
                <w:lang w:val="pt-BR"/>
              </w:rPr>
              <w:t>phút</w:t>
            </w:r>
          </w:p>
          <w:p w14:paraId="151F1951" w14:textId="77777777" w:rsidR="003A0331" w:rsidRDefault="003A0331" w:rsidP="00F635EE">
            <w:pPr>
              <w:rPr>
                <w:lang w:val="pt-BR"/>
              </w:rPr>
            </w:pPr>
          </w:p>
          <w:p w14:paraId="651AEDC6" w14:textId="77777777" w:rsidR="003A0331" w:rsidRDefault="003A0331" w:rsidP="00F635EE">
            <w:pPr>
              <w:rPr>
                <w:lang w:val="pt-BR"/>
              </w:rPr>
            </w:pPr>
          </w:p>
          <w:p w14:paraId="5520B6DB" w14:textId="77777777" w:rsidR="003A0331" w:rsidRDefault="003A0331" w:rsidP="00F635EE">
            <w:pPr>
              <w:rPr>
                <w:lang w:val="pt-BR"/>
              </w:rPr>
            </w:pPr>
          </w:p>
          <w:p w14:paraId="6313E3B2" w14:textId="77777777" w:rsidR="003A0331" w:rsidRDefault="003A0331" w:rsidP="00F635EE">
            <w:pPr>
              <w:rPr>
                <w:lang w:val="pt-BR"/>
              </w:rPr>
            </w:pPr>
          </w:p>
          <w:p w14:paraId="0D131256" w14:textId="77777777" w:rsidR="003A0331" w:rsidRDefault="003A0331" w:rsidP="00F635EE">
            <w:pPr>
              <w:rPr>
                <w:lang w:val="pt-BR"/>
              </w:rPr>
            </w:pPr>
          </w:p>
          <w:p w14:paraId="079BD1C4" w14:textId="77777777" w:rsidR="003A0331" w:rsidRDefault="003A0331" w:rsidP="00F635EE">
            <w:pPr>
              <w:rPr>
                <w:lang w:val="pt-BR"/>
              </w:rPr>
            </w:pPr>
            <w:r>
              <w:rPr>
                <w:lang w:val="pt-BR"/>
              </w:rPr>
              <w:t xml:space="preserve">10 </w:t>
            </w:r>
            <w:r w:rsidRPr="005424B3">
              <w:rPr>
                <w:lang w:val="pt-BR"/>
              </w:rPr>
              <w:t>phút</w:t>
            </w:r>
          </w:p>
          <w:p w14:paraId="7FCB0F7C" w14:textId="77777777" w:rsidR="003A0331" w:rsidRDefault="003A0331" w:rsidP="00F635EE">
            <w:pPr>
              <w:rPr>
                <w:lang w:val="pt-BR"/>
              </w:rPr>
            </w:pPr>
          </w:p>
          <w:p w14:paraId="2C1E0C99" w14:textId="77777777" w:rsidR="003A0331" w:rsidRDefault="003A0331" w:rsidP="00F635EE">
            <w:pPr>
              <w:rPr>
                <w:lang w:val="pt-BR"/>
              </w:rPr>
            </w:pPr>
          </w:p>
          <w:p w14:paraId="17D60980" w14:textId="77777777" w:rsidR="003A0331" w:rsidRDefault="003A0331" w:rsidP="00F635EE">
            <w:pPr>
              <w:rPr>
                <w:lang w:val="pt-BR"/>
              </w:rPr>
            </w:pPr>
          </w:p>
          <w:p w14:paraId="093724A8" w14:textId="77777777" w:rsidR="003A0331" w:rsidRDefault="003A0331" w:rsidP="00F635EE">
            <w:pPr>
              <w:rPr>
                <w:lang w:val="pt-BR"/>
              </w:rPr>
            </w:pPr>
          </w:p>
          <w:p w14:paraId="65E7E68D" w14:textId="77777777" w:rsidR="003A0331" w:rsidRDefault="003A0331" w:rsidP="00F635EE">
            <w:pPr>
              <w:rPr>
                <w:lang w:val="pt-BR"/>
              </w:rPr>
            </w:pPr>
            <w:r>
              <w:rPr>
                <w:lang w:val="pt-BR"/>
              </w:rPr>
              <w:t xml:space="preserve">10 </w:t>
            </w:r>
            <w:r w:rsidRPr="005424B3">
              <w:rPr>
                <w:lang w:val="pt-BR"/>
              </w:rPr>
              <w:t>phút</w:t>
            </w:r>
          </w:p>
          <w:p w14:paraId="0C849833" w14:textId="77777777" w:rsidR="003A0331" w:rsidRDefault="003A0331" w:rsidP="00F635EE">
            <w:pPr>
              <w:rPr>
                <w:lang w:val="pt-BR"/>
              </w:rPr>
            </w:pPr>
          </w:p>
          <w:p w14:paraId="55CFA25C" w14:textId="77777777" w:rsidR="003A0331" w:rsidRDefault="003A0331" w:rsidP="00F635EE">
            <w:pPr>
              <w:rPr>
                <w:lang w:val="pt-BR"/>
              </w:rPr>
            </w:pPr>
          </w:p>
          <w:p w14:paraId="1994885A" w14:textId="77777777" w:rsidR="003A0331" w:rsidRDefault="003A0331" w:rsidP="00F635EE">
            <w:pPr>
              <w:rPr>
                <w:lang w:val="pt-BR"/>
              </w:rPr>
            </w:pPr>
          </w:p>
          <w:p w14:paraId="723FB1DE" w14:textId="77777777" w:rsidR="003A0331" w:rsidRDefault="003A0331" w:rsidP="00F635EE">
            <w:pPr>
              <w:rPr>
                <w:lang w:val="pt-BR"/>
              </w:rPr>
            </w:pPr>
          </w:p>
          <w:p w14:paraId="1097954D" w14:textId="77777777" w:rsidR="003A0331" w:rsidRDefault="003A0331" w:rsidP="00F635EE">
            <w:pPr>
              <w:rPr>
                <w:lang w:val="pt-BR"/>
              </w:rPr>
            </w:pPr>
          </w:p>
          <w:p w14:paraId="27D3E9E2" w14:textId="352D7280" w:rsidR="003A0331" w:rsidRDefault="003A0331" w:rsidP="00F635EE">
            <w:pPr>
              <w:rPr>
                <w:lang w:val="pt-BR"/>
              </w:rPr>
            </w:pPr>
            <w:r>
              <w:rPr>
                <w:lang w:val="pt-BR"/>
              </w:rPr>
              <w:t xml:space="preserve">20 </w:t>
            </w:r>
            <w:r w:rsidRPr="005424B3">
              <w:rPr>
                <w:lang w:val="pt-BR"/>
              </w:rPr>
              <w:t>phút</w:t>
            </w:r>
          </w:p>
          <w:p w14:paraId="07C03814" w14:textId="77777777" w:rsidR="003A0331" w:rsidRDefault="003A0331" w:rsidP="00F635EE">
            <w:pPr>
              <w:rPr>
                <w:lang w:val="pt-BR"/>
              </w:rPr>
            </w:pPr>
          </w:p>
          <w:p w14:paraId="74341AD9" w14:textId="77777777" w:rsidR="003A0331" w:rsidRDefault="003A0331" w:rsidP="00F635EE">
            <w:pPr>
              <w:rPr>
                <w:lang w:val="pt-BR"/>
              </w:rPr>
            </w:pPr>
          </w:p>
          <w:p w14:paraId="0DF6F0E5" w14:textId="77777777" w:rsidR="003A0331" w:rsidRDefault="003A0331" w:rsidP="00F635EE">
            <w:pPr>
              <w:rPr>
                <w:lang w:val="pt-BR"/>
              </w:rPr>
            </w:pPr>
          </w:p>
          <w:p w14:paraId="05BFEFFF" w14:textId="77777777" w:rsidR="003A0331" w:rsidRDefault="003A0331" w:rsidP="00F635EE">
            <w:pPr>
              <w:rPr>
                <w:lang w:val="pt-BR"/>
              </w:rPr>
            </w:pPr>
          </w:p>
          <w:p w14:paraId="2F66AD61" w14:textId="77777777" w:rsidR="003A0331" w:rsidRDefault="003A0331" w:rsidP="00F635EE">
            <w:pPr>
              <w:rPr>
                <w:lang w:val="pt-BR"/>
              </w:rPr>
            </w:pPr>
          </w:p>
          <w:p w14:paraId="11162E5E" w14:textId="77777777" w:rsidR="003A0331" w:rsidRDefault="003A0331" w:rsidP="00F635EE">
            <w:pPr>
              <w:rPr>
                <w:lang w:val="pt-BR"/>
              </w:rPr>
            </w:pPr>
          </w:p>
          <w:p w14:paraId="4525C291" w14:textId="5584309F" w:rsidR="003A0331" w:rsidRPr="005424B3" w:rsidRDefault="003A0331" w:rsidP="00F635EE">
            <w:pPr>
              <w:rPr>
                <w:lang w:val="nb-NO"/>
              </w:rPr>
            </w:pPr>
          </w:p>
        </w:tc>
      </w:tr>
      <w:tr w:rsidR="00B021D7" w:rsidRPr="005424B3" w14:paraId="41659B01"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0367BA08" w14:textId="77777777" w:rsidR="00B021D7" w:rsidRPr="005424B3" w:rsidRDefault="00B021D7" w:rsidP="00F635EE">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D587A41" w14:textId="77777777" w:rsidR="00B021D7" w:rsidRPr="005424B3" w:rsidRDefault="00B021D7" w:rsidP="00F635EE">
            <w:pPr>
              <w:rPr>
                <w:b/>
                <w:bCs/>
                <w:u w:val="single"/>
                <w:lang w:val="nb-NO"/>
              </w:rPr>
            </w:pPr>
            <w:r w:rsidRPr="005424B3">
              <w:rPr>
                <w:b/>
                <w:bCs/>
                <w:u w:val="single"/>
                <w:lang w:val="nb-NO"/>
              </w:rPr>
              <w:t>Củng cố kiến thức và kết thúc bài</w:t>
            </w:r>
          </w:p>
          <w:p w14:paraId="0656F60B" w14:textId="0ED8D233" w:rsidR="00B021D7" w:rsidRPr="005424B3" w:rsidRDefault="00C52294" w:rsidP="00C52294">
            <w:pPr>
              <w:rPr>
                <w:lang w:val="vi-VN"/>
              </w:rPr>
            </w:pPr>
            <w:r w:rsidRPr="005424B3">
              <w:rPr>
                <w:lang w:val="nb-NO"/>
              </w:rPr>
              <w:t>GV hướng dẫn bài tập trong giáo trình</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129C316" w14:textId="77777777" w:rsidR="00B021D7" w:rsidRPr="005424B3" w:rsidRDefault="00B021D7" w:rsidP="00F635EE">
            <w:pPr>
              <w:rPr>
                <w:lang w:val="nb-NO"/>
              </w:rPr>
            </w:pPr>
          </w:p>
          <w:p w14:paraId="4A2DFA95" w14:textId="2F04B9AF" w:rsidR="00B021D7" w:rsidRPr="005424B3" w:rsidRDefault="00B021D7" w:rsidP="00C52294">
            <w:pPr>
              <w:rPr>
                <w:lang w:val="vi-VN"/>
              </w:rPr>
            </w:pPr>
            <w:r w:rsidRPr="005424B3">
              <w:rPr>
                <w:lang w:val="de-DE"/>
              </w:rPr>
              <w:t xml:space="preserve">Giảng viên trình bày tóm tắt nội dung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0F30CEE" w14:textId="77777777" w:rsidR="00B021D7" w:rsidRPr="005424B3" w:rsidRDefault="00B021D7" w:rsidP="00F635EE">
            <w:pPr>
              <w:rPr>
                <w:lang w:val="nb-NO"/>
              </w:rPr>
            </w:pPr>
          </w:p>
          <w:p w14:paraId="6743E864" w14:textId="04DB2DB3" w:rsidR="00B021D7" w:rsidRPr="005424B3" w:rsidRDefault="00B021D7" w:rsidP="00C52294">
            <w:pPr>
              <w:rPr>
                <w:lang w:val="nb-NO"/>
              </w:rPr>
            </w:pPr>
            <w:r w:rsidRPr="005424B3">
              <w:rPr>
                <w:lang w:val="de-DE"/>
              </w:rPr>
              <w:t xml:space="preserve">Học sinh lắng nghe và ghi chép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3372DAE" w14:textId="77777777" w:rsidR="00B021D7" w:rsidRPr="005424B3" w:rsidRDefault="00B021D7" w:rsidP="00F635EE">
            <w:pPr>
              <w:jc w:val="center"/>
              <w:rPr>
                <w:lang w:val="nb-NO"/>
              </w:rPr>
            </w:pPr>
          </w:p>
          <w:p w14:paraId="66E02E85" w14:textId="54432800" w:rsidR="00B021D7" w:rsidRPr="005424B3" w:rsidRDefault="003A0331" w:rsidP="00F635EE">
            <w:pPr>
              <w:jc w:val="center"/>
              <w:rPr>
                <w:lang w:val="nb-NO"/>
              </w:rPr>
            </w:pPr>
            <w:r>
              <w:rPr>
                <w:lang w:val="pt-BR"/>
              </w:rPr>
              <w:t>20</w:t>
            </w:r>
            <w:r w:rsidR="00B021D7" w:rsidRPr="005424B3">
              <w:rPr>
                <w:lang w:val="pt-BR"/>
              </w:rPr>
              <w:t xml:space="preserve"> phút</w:t>
            </w:r>
          </w:p>
        </w:tc>
      </w:tr>
      <w:tr w:rsidR="00B021D7" w:rsidRPr="005424B3" w14:paraId="3D0E5530"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71F84469" w14:textId="77777777" w:rsidR="00B021D7" w:rsidRPr="005424B3" w:rsidRDefault="00B021D7" w:rsidP="00F635EE">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C65622F" w14:textId="77777777" w:rsidR="00B021D7" w:rsidRPr="005424B3" w:rsidRDefault="00B021D7" w:rsidP="00F635EE">
            <w:pPr>
              <w:rPr>
                <w:b/>
                <w:bCs/>
                <w:u w:val="single"/>
                <w:lang w:val="pt-BR"/>
              </w:rPr>
            </w:pPr>
            <w:r w:rsidRPr="005424B3">
              <w:rPr>
                <w:b/>
                <w:bCs/>
                <w:u w:val="single"/>
                <w:lang w:val="pt-BR"/>
              </w:rPr>
              <w:t>Hướng dẫn tự học</w:t>
            </w:r>
          </w:p>
          <w:p w14:paraId="38749072" w14:textId="77777777" w:rsidR="00B021D7" w:rsidRPr="005424B3" w:rsidRDefault="00B021D7" w:rsidP="00F635EE">
            <w:pPr>
              <w:rPr>
                <w:b/>
                <w:bCs/>
                <w:u w:val="single"/>
                <w:lang w:val="pt-BR"/>
              </w:rPr>
            </w:pPr>
          </w:p>
          <w:p w14:paraId="6AD64A6A" w14:textId="77777777" w:rsidR="00B021D7" w:rsidRPr="005424B3" w:rsidRDefault="00B021D7" w:rsidP="00F635EE">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A39D5B2" w14:textId="76CB4801" w:rsidR="00B021D7" w:rsidRPr="005424B3" w:rsidRDefault="00B021D7" w:rsidP="00F635EE">
            <w:pPr>
              <w:rPr>
                <w:lang w:val="pt-BR"/>
              </w:rPr>
            </w:pPr>
            <w:r w:rsidRPr="005424B3">
              <w:rPr>
                <w:lang w:val="pt-BR"/>
              </w:rPr>
              <w:t>Nhắc nhở học sinh ôn tập, giải bài tậ</w:t>
            </w:r>
            <w:r w:rsidR="00C52294" w:rsidRPr="005424B3">
              <w:rPr>
                <w:lang w:val="pt-BR"/>
              </w:rPr>
              <w:t>p</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734DDA2" w14:textId="6774D11D" w:rsidR="00B021D7" w:rsidRPr="005424B3" w:rsidRDefault="00B021D7" w:rsidP="00C52294">
            <w:pPr>
              <w:rPr>
                <w:lang w:val="pt-BR"/>
              </w:rPr>
            </w:pPr>
            <w:r w:rsidRPr="005424B3">
              <w:rPr>
                <w:lang w:val="pt-BR"/>
              </w:rPr>
              <w:t>Học sinh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278171" w14:textId="77777777" w:rsidR="00B021D7" w:rsidRPr="005424B3" w:rsidRDefault="00B021D7" w:rsidP="00F635EE">
            <w:pPr>
              <w:jc w:val="center"/>
              <w:rPr>
                <w:lang w:val="pt-BR"/>
              </w:rPr>
            </w:pPr>
          </w:p>
          <w:p w14:paraId="009DB3FB" w14:textId="125DC9F0" w:rsidR="00B021D7" w:rsidRPr="005424B3" w:rsidRDefault="003A0331" w:rsidP="00F635EE">
            <w:pPr>
              <w:jc w:val="center"/>
              <w:rPr>
                <w:lang w:val="pt-BR"/>
              </w:rPr>
            </w:pPr>
            <w:r>
              <w:rPr>
                <w:lang w:val="pt-BR"/>
              </w:rPr>
              <w:t xml:space="preserve">10 </w:t>
            </w:r>
            <w:r w:rsidR="00B021D7" w:rsidRPr="005424B3">
              <w:rPr>
                <w:lang w:val="pt-BR"/>
              </w:rPr>
              <w:t>phút</w:t>
            </w:r>
          </w:p>
        </w:tc>
      </w:tr>
    </w:tbl>
    <w:p w14:paraId="69E6E455" w14:textId="77777777" w:rsidR="00B021D7" w:rsidRPr="005424B3" w:rsidRDefault="00B021D7" w:rsidP="00B021D7">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B021D7" w:rsidRPr="005424B3" w14:paraId="3BC7701B" w14:textId="77777777" w:rsidTr="00F635EE">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9D28AA3" w14:textId="77777777" w:rsidR="00B021D7" w:rsidRPr="005424B3" w:rsidRDefault="00B021D7" w:rsidP="00F635EE">
            <w:pPr>
              <w:rPr>
                <w:u w:val="single"/>
                <w:lang w:val="pt-BR"/>
              </w:rPr>
            </w:pPr>
          </w:p>
          <w:p w14:paraId="7D1D6F6B" w14:textId="77777777" w:rsidR="00B021D7" w:rsidRPr="005424B3" w:rsidRDefault="00B021D7" w:rsidP="00F635EE">
            <w:pPr>
              <w:rPr>
                <w:u w:val="single"/>
                <w:lang w:val="pt-BR"/>
              </w:rPr>
            </w:pPr>
          </w:p>
          <w:p w14:paraId="6D4864C3" w14:textId="77777777" w:rsidR="00B021D7" w:rsidRPr="005424B3" w:rsidRDefault="00B021D7" w:rsidP="00F635EE">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0D4E87A7" w14:textId="77777777" w:rsidR="00B021D7" w:rsidRPr="005424B3" w:rsidRDefault="00B021D7" w:rsidP="00F635EE">
            <w:pPr>
              <w:jc w:val="both"/>
            </w:pPr>
            <w:r w:rsidRPr="005424B3">
              <w:t xml:space="preserve">1. </w:t>
            </w:r>
            <w:r w:rsidRPr="005424B3">
              <w:rPr>
                <w:i/>
                <w:iCs/>
              </w:rPr>
              <w:t xml:space="preserve">Giáo trình hóa học 1, </w:t>
            </w:r>
            <w:r w:rsidRPr="005424B3">
              <w:t>Trường CĐ lý tự trọng Tp. HCM, năm 2018.</w:t>
            </w:r>
          </w:p>
          <w:p w14:paraId="18B6BA0F" w14:textId="77777777" w:rsidR="00B021D7" w:rsidRPr="005424B3" w:rsidRDefault="00B021D7" w:rsidP="00F635EE">
            <w:pPr>
              <w:jc w:val="both"/>
            </w:pPr>
            <w:r w:rsidRPr="005424B3">
              <w:t xml:space="preserve">2. </w:t>
            </w:r>
            <w:r w:rsidRPr="005424B3">
              <w:rPr>
                <w:lang w:val="vi-VN"/>
              </w:rPr>
              <w:t>Nguyễn Xuân Trường</w:t>
            </w:r>
            <w:r w:rsidRPr="005424B3">
              <w:t xml:space="preserve">, </w:t>
            </w:r>
            <w:r w:rsidRPr="005424B3">
              <w:rPr>
                <w:i/>
                <w:iCs/>
              </w:rPr>
              <w:t xml:space="preserve">Hóa học 10, </w:t>
            </w:r>
            <w:r w:rsidRPr="005424B3">
              <w:rPr>
                <w:lang w:val="vi-VN"/>
              </w:rPr>
              <w:t>NXB Giáo dục Việt Nam</w:t>
            </w:r>
            <w:r w:rsidRPr="005424B3">
              <w:t>, năm 2015.</w:t>
            </w:r>
          </w:p>
          <w:p w14:paraId="350C8141" w14:textId="77777777" w:rsidR="00B021D7" w:rsidRPr="005424B3" w:rsidRDefault="00B021D7" w:rsidP="00F635EE">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10, </w:t>
            </w:r>
            <w:r w:rsidRPr="005424B3">
              <w:rPr>
                <w:lang w:val="vi-VN"/>
              </w:rPr>
              <w:t>NXB Giáo dục Việt Nam</w:t>
            </w:r>
            <w:r w:rsidRPr="005424B3">
              <w:t>, năm 2015.</w:t>
            </w:r>
          </w:p>
        </w:tc>
      </w:tr>
      <w:tr w:rsidR="00B021D7" w:rsidRPr="005424B3" w14:paraId="4C27A4D4" w14:textId="77777777" w:rsidTr="00F63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3100A24B" w14:textId="77777777" w:rsidR="00B021D7" w:rsidRPr="005424B3" w:rsidRDefault="00B021D7" w:rsidP="00F635EE">
            <w:pPr>
              <w:jc w:val="center"/>
              <w:rPr>
                <w:b/>
                <w:bCs/>
                <w:lang w:val="pt-BR"/>
              </w:rPr>
            </w:pPr>
            <w:r w:rsidRPr="005424B3">
              <w:rPr>
                <w:b/>
                <w:bCs/>
                <w:lang w:val="pt-BR"/>
              </w:rPr>
              <w:t>Trưởng tổ môn</w:t>
            </w:r>
          </w:p>
          <w:p w14:paraId="302E61B3" w14:textId="77777777" w:rsidR="00C52294" w:rsidRDefault="00C52294" w:rsidP="00F635EE">
            <w:pPr>
              <w:jc w:val="center"/>
              <w:rPr>
                <w:b/>
                <w:bCs/>
                <w:lang w:val="pt-BR"/>
              </w:rPr>
            </w:pPr>
          </w:p>
          <w:p w14:paraId="2DF9B2A7" w14:textId="77777777" w:rsidR="002404A6" w:rsidRPr="005424B3" w:rsidRDefault="002404A6" w:rsidP="00F635EE">
            <w:pPr>
              <w:jc w:val="center"/>
              <w:rPr>
                <w:b/>
                <w:bCs/>
                <w:lang w:val="pt-BR"/>
              </w:rPr>
            </w:pPr>
          </w:p>
          <w:p w14:paraId="7E66E9F0" w14:textId="77777777" w:rsidR="00C52294" w:rsidRPr="005424B3" w:rsidRDefault="00C52294" w:rsidP="00F635EE">
            <w:pPr>
              <w:jc w:val="center"/>
              <w:rPr>
                <w:b/>
                <w:bCs/>
                <w:lang w:val="pt-BR"/>
              </w:rPr>
            </w:pPr>
          </w:p>
          <w:p w14:paraId="507B35B7" w14:textId="03C1783D" w:rsidR="00B021D7" w:rsidRPr="005424B3" w:rsidRDefault="00B021D7" w:rsidP="00C52294">
            <w:pPr>
              <w:jc w:val="center"/>
              <w:rPr>
                <w:b/>
                <w:bCs/>
                <w:lang w:val="pt-BR"/>
              </w:rPr>
            </w:pPr>
            <w:r w:rsidRPr="005424B3">
              <w:rPr>
                <w:b/>
                <w:bCs/>
                <w:lang w:val="vi-VN"/>
              </w:rPr>
              <w:t xml:space="preserve">   </w:t>
            </w:r>
            <w:r w:rsidRPr="005424B3">
              <w:rPr>
                <w:b/>
                <w:bCs/>
                <w:lang w:val="pt-BR"/>
              </w:rPr>
              <w:t>Nguyễn Thị Huyền Nga</w:t>
            </w:r>
          </w:p>
        </w:tc>
        <w:tc>
          <w:tcPr>
            <w:tcW w:w="6205" w:type="dxa"/>
            <w:shd w:val="clear" w:color="auto" w:fill="auto"/>
          </w:tcPr>
          <w:p w14:paraId="21C87D35" w14:textId="77777777" w:rsidR="00B021D7" w:rsidRPr="005424B3" w:rsidRDefault="00B021D7" w:rsidP="00F635EE">
            <w:pPr>
              <w:rPr>
                <w:lang w:val="pt-BR"/>
              </w:rPr>
            </w:pPr>
          </w:p>
          <w:p w14:paraId="237817EC" w14:textId="77777777" w:rsidR="00B021D7" w:rsidRPr="005424B3" w:rsidRDefault="00B021D7" w:rsidP="00F635EE">
            <w:pPr>
              <w:ind w:left="1420"/>
              <w:rPr>
                <w:i/>
                <w:lang w:val="pt-BR"/>
              </w:rPr>
            </w:pPr>
            <w:r w:rsidRPr="005424B3">
              <w:rPr>
                <w:i/>
                <w:lang w:val="pt-BR"/>
              </w:rPr>
              <w:t xml:space="preserve">Tp. Hồ Chí Minh, ngày      tháng      năm 20 </w:t>
            </w:r>
          </w:p>
          <w:p w14:paraId="513A7F04" w14:textId="77777777" w:rsidR="00B021D7" w:rsidRPr="005424B3" w:rsidRDefault="00B021D7" w:rsidP="00F635EE">
            <w:pPr>
              <w:jc w:val="center"/>
              <w:rPr>
                <w:lang w:val="pt-BR"/>
              </w:rPr>
            </w:pPr>
            <w:r w:rsidRPr="005424B3">
              <w:rPr>
                <w:b/>
                <w:lang w:val="pt-BR"/>
              </w:rPr>
              <w:t>Giảng viên</w:t>
            </w:r>
          </w:p>
        </w:tc>
      </w:tr>
    </w:tbl>
    <w:p w14:paraId="5341C7AD" w14:textId="77777777" w:rsidR="002404A6" w:rsidRPr="002404A6" w:rsidRDefault="002404A6" w:rsidP="002404A6">
      <w:pPr>
        <w:tabs>
          <w:tab w:val="right" w:leader="dot" w:pos="3331"/>
        </w:tabs>
        <w:rPr>
          <w:b/>
          <w:szCs w:val="28"/>
        </w:rPr>
      </w:pPr>
      <w:r w:rsidRPr="002404A6">
        <w:rPr>
          <w:b/>
          <w:szCs w:val="28"/>
        </w:rPr>
        <w:lastRenderedPageBreak/>
        <w:t>Ki</w:t>
      </w:r>
      <w:r w:rsidRPr="002404A6">
        <w:rPr>
          <w:rFonts w:cs="Arial"/>
          <w:b/>
          <w:szCs w:val="28"/>
        </w:rPr>
        <w:t>ể</w:t>
      </w:r>
      <w:r w:rsidRPr="002404A6">
        <w:rPr>
          <w:b/>
          <w:szCs w:val="28"/>
        </w:rPr>
        <w:t xml:space="preserve">m tra </w:t>
      </w:r>
      <w:r w:rsidRPr="002404A6">
        <w:rPr>
          <w:rFonts w:cs="Arial"/>
          <w:b/>
          <w:szCs w:val="28"/>
        </w:rPr>
        <w:t>đị</w:t>
      </w:r>
      <w:r w:rsidRPr="002404A6">
        <w:rPr>
          <w:b/>
          <w:szCs w:val="28"/>
        </w:rPr>
        <w:t>nh k</w:t>
      </w:r>
      <w:r w:rsidRPr="002404A6">
        <w:rPr>
          <w:rFonts w:cs="Arial"/>
          <w:b/>
          <w:szCs w:val="28"/>
        </w:rPr>
        <w:t>ỳ</w:t>
      </w:r>
      <w:r w:rsidRPr="002404A6">
        <w:rPr>
          <w:b/>
          <w:szCs w:val="28"/>
        </w:rPr>
        <w:t xml:space="preserve"> l</w:t>
      </w:r>
      <w:r w:rsidRPr="002404A6">
        <w:rPr>
          <w:rFonts w:cs="Arial"/>
          <w:b/>
          <w:szCs w:val="28"/>
        </w:rPr>
        <w:t>ầ</w:t>
      </w:r>
      <w:r w:rsidRPr="002404A6">
        <w:rPr>
          <w:b/>
          <w:szCs w:val="28"/>
        </w:rPr>
        <w:t>n 2</w:t>
      </w:r>
    </w:p>
    <w:p w14:paraId="150F19C3" w14:textId="77777777" w:rsidR="002404A6" w:rsidRPr="00927BC0" w:rsidRDefault="002404A6" w:rsidP="002404A6">
      <w:pPr>
        <w:jc w:val="both"/>
        <w:rPr>
          <w:b/>
          <w:sz w:val="28"/>
          <w:szCs w:val="28"/>
        </w:rPr>
      </w:pPr>
      <w:r>
        <w:rPr>
          <w:b/>
          <w:sz w:val="26"/>
          <w:szCs w:val="28"/>
        </w:rPr>
        <w:t xml:space="preserve">I. </w:t>
      </w:r>
      <w:r w:rsidRPr="00927BC0">
        <w:rPr>
          <w:b/>
          <w:sz w:val="26"/>
          <w:szCs w:val="28"/>
          <w:u w:val="single"/>
        </w:rPr>
        <w:t>MỤC TIÊU KIỂM TRA</w:t>
      </w:r>
      <w:r w:rsidRPr="00927BC0">
        <w:rPr>
          <w:b/>
          <w:sz w:val="26"/>
          <w:szCs w:val="28"/>
        </w:rPr>
        <w:t>:</w:t>
      </w:r>
      <w:r w:rsidRPr="00927BC0">
        <w:rPr>
          <w:sz w:val="26"/>
          <w:szCs w:val="28"/>
        </w:rPr>
        <w:t xml:space="preserve"> </w:t>
      </w:r>
    </w:p>
    <w:p w14:paraId="7F5BFB78" w14:textId="77777777" w:rsidR="002404A6" w:rsidRPr="00DD79AB" w:rsidRDefault="002404A6" w:rsidP="002404A6">
      <w:pPr>
        <w:ind w:left="360" w:firstLine="240"/>
        <w:jc w:val="both"/>
        <w:rPr>
          <w:sz w:val="26"/>
          <w:szCs w:val="26"/>
        </w:rPr>
      </w:pPr>
      <w:r w:rsidRPr="00DE45AB">
        <w:rPr>
          <w:sz w:val="26"/>
          <w:szCs w:val="26"/>
        </w:rPr>
        <w:t xml:space="preserve">- Kiểm tra khả năng tiếp thu kiến thức của học sinh về </w:t>
      </w:r>
      <w:r>
        <w:rPr>
          <w:sz w:val="26"/>
          <w:szCs w:val="26"/>
        </w:rPr>
        <w:t>nit</w:t>
      </w:r>
      <w:r w:rsidRPr="00DD79AB">
        <w:rPr>
          <w:sz w:val="26"/>
          <w:szCs w:val="26"/>
        </w:rPr>
        <w:t>ơ</w:t>
      </w:r>
      <w:r>
        <w:rPr>
          <w:sz w:val="26"/>
          <w:szCs w:val="26"/>
        </w:rPr>
        <w:t>, photpho v</w:t>
      </w:r>
      <w:r w:rsidRPr="00DD79AB">
        <w:rPr>
          <w:sz w:val="26"/>
          <w:szCs w:val="26"/>
        </w:rPr>
        <w:t>à</w:t>
      </w:r>
      <w:r>
        <w:rPr>
          <w:sz w:val="26"/>
          <w:szCs w:val="26"/>
        </w:rPr>
        <w:t xml:space="preserve"> h</w:t>
      </w:r>
      <w:r w:rsidRPr="00DD79AB">
        <w:rPr>
          <w:sz w:val="26"/>
          <w:szCs w:val="26"/>
        </w:rPr>
        <w:t>ợp</w:t>
      </w:r>
      <w:r>
        <w:rPr>
          <w:sz w:val="26"/>
          <w:szCs w:val="26"/>
        </w:rPr>
        <w:t xml:space="preserve"> ch</w:t>
      </w:r>
      <w:r w:rsidRPr="00DD79AB">
        <w:rPr>
          <w:sz w:val="26"/>
          <w:szCs w:val="26"/>
        </w:rPr>
        <w:t>ất</w:t>
      </w:r>
      <w:r>
        <w:rPr>
          <w:sz w:val="26"/>
          <w:szCs w:val="26"/>
        </w:rPr>
        <w:t xml:space="preserve"> c</w:t>
      </w:r>
      <w:r w:rsidRPr="00DD79AB">
        <w:rPr>
          <w:sz w:val="26"/>
          <w:szCs w:val="26"/>
        </w:rPr>
        <w:t>ủa</w:t>
      </w:r>
      <w:r>
        <w:rPr>
          <w:sz w:val="26"/>
          <w:szCs w:val="26"/>
        </w:rPr>
        <w:t xml:space="preserve"> ch</w:t>
      </w:r>
      <w:r w:rsidRPr="00DD79AB">
        <w:rPr>
          <w:sz w:val="26"/>
          <w:szCs w:val="26"/>
        </w:rPr>
        <w:t>úng</w:t>
      </w:r>
      <w:r>
        <w:rPr>
          <w:sz w:val="26"/>
          <w:szCs w:val="26"/>
        </w:rPr>
        <w:t>, ph</w:t>
      </w:r>
      <w:r w:rsidRPr="00DD79AB">
        <w:rPr>
          <w:sz w:val="26"/>
          <w:szCs w:val="26"/>
        </w:rPr>
        <w:t>â</w:t>
      </w:r>
      <w:r>
        <w:rPr>
          <w:sz w:val="26"/>
          <w:szCs w:val="26"/>
        </w:rPr>
        <w:t>n b</w:t>
      </w:r>
      <w:r w:rsidRPr="00DD79AB">
        <w:rPr>
          <w:sz w:val="26"/>
          <w:szCs w:val="26"/>
        </w:rPr>
        <w:t>ón</w:t>
      </w:r>
      <w:r>
        <w:rPr>
          <w:sz w:val="26"/>
          <w:szCs w:val="26"/>
        </w:rPr>
        <w:t xml:space="preserve"> hoá học </w:t>
      </w:r>
    </w:p>
    <w:p w14:paraId="06CB1C30" w14:textId="77777777" w:rsidR="002404A6" w:rsidRPr="00DD79AB" w:rsidRDefault="002404A6" w:rsidP="002404A6">
      <w:pPr>
        <w:ind w:left="360" w:firstLine="240"/>
        <w:jc w:val="both"/>
        <w:rPr>
          <w:sz w:val="26"/>
          <w:szCs w:val="26"/>
        </w:rPr>
      </w:pPr>
      <w:r w:rsidRPr="00DE45AB">
        <w:rPr>
          <w:sz w:val="26"/>
          <w:szCs w:val="26"/>
        </w:rPr>
        <w:t xml:space="preserve">- Kiểm tra kĩ năng viết phương trình </w:t>
      </w:r>
      <w:r>
        <w:rPr>
          <w:sz w:val="26"/>
          <w:szCs w:val="26"/>
        </w:rPr>
        <w:t>ho</w:t>
      </w:r>
      <w:r w:rsidRPr="00DD79AB">
        <w:rPr>
          <w:sz w:val="26"/>
          <w:szCs w:val="26"/>
        </w:rPr>
        <w:t>á</w:t>
      </w:r>
      <w:r>
        <w:rPr>
          <w:sz w:val="26"/>
          <w:szCs w:val="26"/>
        </w:rPr>
        <w:t xml:space="preserve"> h</w:t>
      </w:r>
      <w:r w:rsidRPr="00DD79AB">
        <w:rPr>
          <w:sz w:val="26"/>
          <w:szCs w:val="26"/>
        </w:rPr>
        <w:t>ọc</w:t>
      </w:r>
      <w:r>
        <w:rPr>
          <w:sz w:val="26"/>
          <w:szCs w:val="26"/>
        </w:rPr>
        <w:t xml:space="preserve">, </w:t>
      </w:r>
      <w:r w:rsidRPr="00DE45AB">
        <w:rPr>
          <w:sz w:val="26"/>
          <w:szCs w:val="26"/>
        </w:rPr>
        <w:t xml:space="preserve">vận dụng </w:t>
      </w:r>
      <w:r>
        <w:rPr>
          <w:sz w:val="26"/>
          <w:szCs w:val="26"/>
        </w:rPr>
        <w:t>t</w:t>
      </w:r>
      <w:r w:rsidRPr="00DD79AB">
        <w:rPr>
          <w:sz w:val="26"/>
          <w:szCs w:val="26"/>
        </w:rPr>
        <w:t>ính</w:t>
      </w:r>
      <w:r>
        <w:rPr>
          <w:sz w:val="26"/>
          <w:szCs w:val="26"/>
        </w:rPr>
        <w:t xml:space="preserve"> ch</w:t>
      </w:r>
      <w:r w:rsidRPr="00DD79AB">
        <w:rPr>
          <w:sz w:val="26"/>
          <w:szCs w:val="26"/>
        </w:rPr>
        <w:t>ất</w:t>
      </w:r>
      <w:r>
        <w:rPr>
          <w:sz w:val="26"/>
          <w:szCs w:val="26"/>
        </w:rPr>
        <w:t xml:space="preserve"> hoá học c</w:t>
      </w:r>
      <w:r w:rsidRPr="00DD79AB">
        <w:rPr>
          <w:sz w:val="26"/>
          <w:szCs w:val="26"/>
        </w:rPr>
        <w:t>ủa</w:t>
      </w:r>
      <w:r>
        <w:rPr>
          <w:sz w:val="26"/>
          <w:szCs w:val="26"/>
        </w:rPr>
        <w:t xml:space="preserve"> c</w:t>
      </w:r>
      <w:r w:rsidRPr="00DD79AB">
        <w:rPr>
          <w:sz w:val="26"/>
          <w:szCs w:val="26"/>
        </w:rPr>
        <w:t>ác</w:t>
      </w:r>
      <w:r>
        <w:rPr>
          <w:sz w:val="26"/>
          <w:szCs w:val="26"/>
        </w:rPr>
        <w:t xml:space="preserve"> ch</w:t>
      </w:r>
      <w:r w:rsidRPr="00DD79AB">
        <w:rPr>
          <w:sz w:val="26"/>
          <w:szCs w:val="26"/>
        </w:rPr>
        <w:t>ất</w:t>
      </w:r>
      <w:r>
        <w:rPr>
          <w:sz w:val="26"/>
          <w:szCs w:val="26"/>
        </w:rPr>
        <w:t xml:space="preserve"> gi</w:t>
      </w:r>
      <w:r w:rsidRPr="00DD79AB">
        <w:rPr>
          <w:sz w:val="26"/>
          <w:szCs w:val="26"/>
        </w:rPr>
        <w:t>ải</w:t>
      </w:r>
      <w:r>
        <w:rPr>
          <w:sz w:val="26"/>
          <w:szCs w:val="26"/>
        </w:rPr>
        <w:t xml:space="preserve"> b</w:t>
      </w:r>
      <w:r w:rsidRPr="00DD79AB">
        <w:rPr>
          <w:sz w:val="26"/>
          <w:szCs w:val="26"/>
        </w:rPr>
        <w:t>ài</w:t>
      </w:r>
      <w:r>
        <w:rPr>
          <w:sz w:val="26"/>
          <w:szCs w:val="26"/>
        </w:rPr>
        <w:t xml:space="preserve"> t</w:t>
      </w:r>
      <w:r w:rsidRPr="00DD79AB">
        <w:rPr>
          <w:sz w:val="26"/>
          <w:szCs w:val="26"/>
        </w:rPr>
        <w:t>ập</w:t>
      </w:r>
      <w:r>
        <w:rPr>
          <w:sz w:val="26"/>
          <w:szCs w:val="26"/>
        </w:rPr>
        <w:t xml:space="preserve"> v</w:t>
      </w:r>
      <w:r w:rsidRPr="00DD79AB">
        <w:rPr>
          <w:sz w:val="26"/>
          <w:szCs w:val="26"/>
        </w:rPr>
        <w:t>ề</w:t>
      </w:r>
      <w:r>
        <w:rPr>
          <w:sz w:val="26"/>
          <w:szCs w:val="26"/>
        </w:rPr>
        <w:t xml:space="preserve"> </w:t>
      </w:r>
      <w:r w:rsidRPr="00DD79AB">
        <w:rPr>
          <w:sz w:val="26"/>
          <w:szCs w:val="26"/>
        </w:rPr>
        <w:t>ax</w:t>
      </w:r>
      <w:r>
        <w:rPr>
          <w:sz w:val="26"/>
          <w:szCs w:val="26"/>
        </w:rPr>
        <w:t>it photph</w:t>
      </w:r>
      <w:r w:rsidRPr="00DD79AB">
        <w:rPr>
          <w:sz w:val="26"/>
          <w:szCs w:val="26"/>
        </w:rPr>
        <w:t>or</w:t>
      </w:r>
      <w:r>
        <w:rPr>
          <w:sz w:val="26"/>
          <w:szCs w:val="26"/>
        </w:rPr>
        <w:t xml:space="preserve">ic, </w:t>
      </w:r>
      <w:r w:rsidRPr="00DD79AB">
        <w:rPr>
          <w:sz w:val="26"/>
          <w:szCs w:val="26"/>
        </w:rPr>
        <w:t>ax</w:t>
      </w:r>
      <w:r>
        <w:rPr>
          <w:sz w:val="26"/>
          <w:szCs w:val="26"/>
        </w:rPr>
        <w:t>it n</w:t>
      </w:r>
      <w:r w:rsidRPr="00DD79AB">
        <w:rPr>
          <w:sz w:val="26"/>
          <w:szCs w:val="26"/>
        </w:rPr>
        <w:t>itr</w:t>
      </w:r>
      <w:r>
        <w:rPr>
          <w:sz w:val="26"/>
          <w:szCs w:val="26"/>
        </w:rPr>
        <w:t>ic ...</w:t>
      </w:r>
    </w:p>
    <w:p w14:paraId="39051F00" w14:textId="77777777" w:rsidR="002404A6" w:rsidRDefault="002404A6" w:rsidP="002404A6">
      <w:pPr>
        <w:ind w:left="360"/>
        <w:jc w:val="both"/>
        <w:rPr>
          <w:b/>
          <w:sz w:val="26"/>
          <w:szCs w:val="28"/>
        </w:rPr>
      </w:pPr>
    </w:p>
    <w:p w14:paraId="14831A5F" w14:textId="77777777" w:rsidR="002404A6" w:rsidRPr="00927BC0" w:rsidRDefault="002404A6" w:rsidP="002404A6">
      <w:pPr>
        <w:jc w:val="both"/>
        <w:rPr>
          <w:b/>
          <w:sz w:val="26"/>
          <w:szCs w:val="28"/>
        </w:rPr>
      </w:pPr>
      <w:r w:rsidRPr="00927BC0">
        <w:rPr>
          <w:b/>
          <w:sz w:val="26"/>
          <w:szCs w:val="28"/>
        </w:rPr>
        <w:t xml:space="preserve">II. </w:t>
      </w:r>
      <w:r w:rsidRPr="00927BC0">
        <w:rPr>
          <w:b/>
          <w:sz w:val="26"/>
          <w:szCs w:val="28"/>
          <w:u w:val="single"/>
        </w:rPr>
        <w:t>NỘI DUNG KIẾN THỨC VÀ KĨ NĂNG CẦN KIỂM TRA</w:t>
      </w:r>
      <w:r w:rsidRPr="00927BC0">
        <w:rPr>
          <w:b/>
          <w:sz w:val="26"/>
          <w:szCs w:val="28"/>
        </w:rPr>
        <w:t>:</w:t>
      </w:r>
    </w:p>
    <w:p w14:paraId="04975A0D" w14:textId="77777777" w:rsidR="002404A6" w:rsidRPr="00927BC0" w:rsidRDefault="002404A6" w:rsidP="002404A6">
      <w:pPr>
        <w:ind w:left="360"/>
        <w:jc w:val="both"/>
        <w:rPr>
          <w:b/>
          <w:sz w:val="26"/>
          <w:szCs w:val="26"/>
        </w:rPr>
      </w:pPr>
      <w:r w:rsidRPr="00927BC0">
        <w:rPr>
          <w:b/>
          <w:sz w:val="26"/>
          <w:szCs w:val="26"/>
        </w:rPr>
        <w:t xml:space="preserve">1. </w:t>
      </w:r>
      <w:r w:rsidRPr="00927BC0">
        <w:rPr>
          <w:b/>
          <w:sz w:val="26"/>
          <w:szCs w:val="26"/>
          <w:u w:val="single"/>
        </w:rPr>
        <w:t>Kiến thức</w:t>
      </w:r>
      <w:r w:rsidRPr="00927BC0">
        <w:rPr>
          <w:b/>
          <w:sz w:val="26"/>
          <w:szCs w:val="26"/>
        </w:rPr>
        <w:t>:</w:t>
      </w:r>
    </w:p>
    <w:p w14:paraId="3D66464B" w14:textId="77777777" w:rsidR="002404A6" w:rsidRPr="00927BC0" w:rsidRDefault="002404A6" w:rsidP="002404A6">
      <w:pPr>
        <w:ind w:left="360" w:firstLine="360"/>
        <w:jc w:val="both"/>
        <w:rPr>
          <w:sz w:val="26"/>
          <w:szCs w:val="26"/>
        </w:rPr>
      </w:pPr>
      <w:r w:rsidRPr="00927BC0">
        <w:rPr>
          <w:sz w:val="26"/>
          <w:szCs w:val="26"/>
        </w:rPr>
        <w:t>a. Nitơ:  Tính chất hoá học, điều chế</w:t>
      </w:r>
    </w:p>
    <w:p w14:paraId="17A36D1C" w14:textId="77777777" w:rsidR="002404A6" w:rsidRPr="00927BC0" w:rsidRDefault="002404A6" w:rsidP="002404A6">
      <w:pPr>
        <w:ind w:left="360" w:firstLine="360"/>
        <w:jc w:val="both"/>
        <w:rPr>
          <w:sz w:val="26"/>
          <w:szCs w:val="26"/>
        </w:rPr>
      </w:pPr>
      <w:r w:rsidRPr="00927BC0">
        <w:rPr>
          <w:sz w:val="26"/>
          <w:szCs w:val="26"/>
        </w:rPr>
        <w:t>b. Axit nitric và muối nitrat: Tính chất hoá học</w:t>
      </w:r>
    </w:p>
    <w:p w14:paraId="739D980C" w14:textId="77777777" w:rsidR="002404A6" w:rsidRPr="00927BC0" w:rsidRDefault="002404A6" w:rsidP="002404A6">
      <w:pPr>
        <w:ind w:left="360" w:firstLine="360"/>
        <w:jc w:val="both"/>
        <w:rPr>
          <w:sz w:val="26"/>
          <w:szCs w:val="26"/>
        </w:rPr>
      </w:pPr>
      <w:r w:rsidRPr="00927BC0">
        <w:rPr>
          <w:sz w:val="26"/>
          <w:szCs w:val="26"/>
        </w:rPr>
        <w:t xml:space="preserve">c. Photpho: Tính chất hoá học </w:t>
      </w:r>
    </w:p>
    <w:p w14:paraId="7FDEEC22" w14:textId="77777777" w:rsidR="002404A6" w:rsidRPr="00927BC0" w:rsidRDefault="002404A6" w:rsidP="002404A6">
      <w:pPr>
        <w:ind w:left="360" w:firstLine="360"/>
        <w:jc w:val="both"/>
        <w:rPr>
          <w:sz w:val="26"/>
          <w:szCs w:val="26"/>
        </w:rPr>
      </w:pPr>
      <w:r w:rsidRPr="00927BC0">
        <w:rPr>
          <w:sz w:val="26"/>
          <w:szCs w:val="26"/>
        </w:rPr>
        <w:t>d. Axit photphoric : Tính chất hoá học (Tỉ lệ phản ứng giữa axit và bazơ)</w:t>
      </w:r>
    </w:p>
    <w:p w14:paraId="2615C439" w14:textId="77777777" w:rsidR="002404A6" w:rsidRPr="00927BC0" w:rsidRDefault="002404A6" w:rsidP="002404A6">
      <w:pPr>
        <w:ind w:left="360"/>
        <w:jc w:val="both"/>
        <w:rPr>
          <w:b/>
          <w:sz w:val="26"/>
          <w:szCs w:val="26"/>
        </w:rPr>
      </w:pPr>
      <w:r w:rsidRPr="00927BC0">
        <w:rPr>
          <w:b/>
          <w:sz w:val="26"/>
          <w:szCs w:val="26"/>
        </w:rPr>
        <w:t xml:space="preserve">2. </w:t>
      </w:r>
      <w:r w:rsidRPr="00927BC0">
        <w:rPr>
          <w:b/>
          <w:sz w:val="26"/>
          <w:szCs w:val="26"/>
          <w:u w:val="single"/>
        </w:rPr>
        <w:t>Kĩ năng</w:t>
      </w:r>
      <w:r w:rsidRPr="00927BC0">
        <w:rPr>
          <w:b/>
          <w:sz w:val="26"/>
          <w:szCs w:val="26"/>
        </w:rPr>
        <w:t>:</w:t>
      </w:r>
    </w:p>
    <w:p w14:paraId="2C157987" w14:textId="77777777" w:rsidR="002404A6" w:rsidRPr="00927BC0" w:rsidRDefault="002404A6" w:rsidP="002404A6">
      <w:pPr>
        <w:ind w:left="360" w:firstLine="240"/>
        <w:jc w:val="both"/>
        <w:rPr>
          <w:sz w:val="26"/>
          <w:szCs w:val="26"/>
        </w:rPr>
      </w:pPr>
      <w:r w:rsidRPr="00927BC0">
        <w:rPr>
          <w:sz w:val="26"/>
          <w:szCs w:val="26"/>
        </w:rPr>
        <w:t xml:space="preserve">a. Viết phương trình phản ứng </w:t>
      </w:r>
    </w:p>
    <w:p w14:paraId="4EE3FA12" w14:textId="77777777" w:rsidR="002404A6" w:rsidRPr="00927BC0" w:rsidRDefault="002404A6" w:rsidP="002404A6">
      <w:pPr>
        <w:ind w:left="360" w:firstLine="240"/>
        <w:jc w:val="both"/>
        <w:rPr>
          <w:sz w:val="26"/>
          <w:szCs w:val="26"/>
        </w:rPr>
      </w:pPr>
      <w:r w:rsidRPr="00927BC0">
        <w:rPr>
          <w:sz w:val="26"/>
          <w:szCs w:val="26"/>
        </w:rPr>
        <w:t xml:space="preserve">b. Xác định chất oxi hoá, chất khử </w:t>
      </w:r>
    </w:p>
    <w:p w14:paraId="1AFD7010" w14:textId="77777777" w:rsidR="002404A6" w:rsidRPr="00927BC0" w:rsidRDefault="002404A6" w:rsidP="002404A6">
      <w:pPr>
        <w:ind w:left="360" w:firstLine="240"/>
        <w:jc w:val="both"/>
        <w:rPr>
          <w:sz w:val="26"/>
          <w:szCs w:val="26"/>
        </w:rPr>
      </w:pPr>
      <w:r w:rsidRPr="00927BC0">
        <w:rPr>
          <w:sz w:val="26"/>
          <w:szCs w:val="26"/>
        </w:rPr>
        <w:t>c. Nhận biết axit, bazơ, muối</w:t>
      </w:r>
    </w:p>
    <w:p w14:paraId="07C0E265" w14:textId="77777777" w:rsidR="002404A6" w:rsidRPr="00927BC0" w:rsidRDefault="002404A6" w:rsidP="002404A6">
      <w:pPr>
        <w:ind w:left="360" w:firstLine="240"/>
        <w:jc w:val="both"/>
        <w:rPr>
          <w:sz w:val="26"/>
          <w:szCs w:val="26"/>
        </w:rPr>
      </w:pPr>
      <w:r w:rsidRPr="00927BC0">
        <w:rPr>
          <w:sz w:val="26"/>
          <w:szCs w:val="26"/>
        </w:rPr>
        <w:t>d. Xác định số oxi hoá</w:t>
      </w:r>
    </w:p>
    <w:p w14:paraId="0DB9E23C" w14:textId="77777777" w:rsidR="002404A6" w:rsidRPr="00927BC0" w:rsidRDefault="002404A6" w:rsidP="002404A6">
      <w:pPr>
        <w:ind w:left="360" w:firstLine="240"/>
        <w:jc w:val="both"/>
        <w:rPr>
          <w:sz w:val="26"/>
          <w:szCs w:val="26"/>
        </w:rPr>
      </w:pPr>
      <w:r w:rsidRPr="00927BC0">
        <w:rPr>
          <w:sz w:val="26"/>
          <w:szCs w:val="26"/>
        </w:rPr>
        <w:t>e. Xác định muối tạo thành khi cho H</w:t>
      </w:r>
      <w:r w:rsidRPr="00927BC0">
        <w:rPr>
          <w:sz w:val="26"/>
          <w:szCs w:val="26"/>
          <w:vertAlign w:val="subscript"/>
        </w:rPr>
        <w:t>3</w:t>
      </w:r>
      <w:r w:rsidRPr="00927BC0">
        <w:rPr>
          <w:sz w:val="26"/>
          <w:szCs w:val="26"/>
        </w:rPr>
        <w:t>PO</w:t>
      </w:r>
      <w:r w:rsidRPr="00927BC0">
        <w:rPr>
          <w:sz w:val="26"/>
          <w:szCs w:val="26"/>
          <w:vertAlign w:val="subscript"/>
        </w:rPr>
        <w:t>4</w:t>
      </w:r>
      <w:r w:rsidRPr="00927BC0">
        <w:rPr>
          <w:sz w:val="26"/>
          <w:szCs w:val="26"/>
        </w:rPr>
        <w:t xml:space="preserve"> tác dụng với dung dịch kiềm</w:t>
      </w:r>
    </w:p>
    <w:p w14:paraId="2F28CB59" w14:textId="77777777" w:rsidR="002404A6" w:rsidRPr="00927BC0" w:rsidRDefault="002404A6" w:rsidP="002404A6">
      <w:pPr>
        <w:ind w:left="360" w:firstLine="240"/>
        <w:jc w:val="both"/>
        <w:rPr>
          <w:sz w:val="26"/>
          <w:szCs w:val="26"/>
        </w:rPr>
      </w:pPr>
      <w:r w:rsidRPr="00927BC0">
        <w:rPr>
          <w:sz w:val="26"/>
          <w:szCs w:val="26"/>
        </w:rPr>
        <w:t>f. Hỗn hợp kim loại tác dụng với HNO</w:t>
      </w:r>
      <w:r w:rsidRPr="00927BC0">
        <w:rPr>
          <w:sz w:val="26"/>
          <w:szCs w:val="26"/>
          <w:vertAlign w:val="subscript"/>
        </w:rPr>
        <w:t>3</w:t>
      </w:r>
    </w:p>
    <w:p w14:paraId="4B0DEDF9" w14:textId="77777777" w:rsidR="002404A6" w:rsidRPr="00927BC0" w:rsidRDefault="002404A6" w:rsidP="002404A6">
      <w:pPr>
        <w:ind w:left="360" w:firstLine="240"/>
        <w:jc w:val="both"/>
        <w:rPr>
          <w:sz w:val="26"/>
          <w:szCs w:val="26"/>
        </w:rPr>
      </w:pPr>
      <w:r w:rsidRPr="00927BC0">
        <w:rPr>
          <w:sz w:val="26"/>
          <w:szCs w:val="26"/>
        </w:rPr>
        <w:t>g. Kim loại tác dụng với HNO</w:t>
      </w:r>
      <w:r w:rsidRPr="00927BC0">
        <w:rPr>
          <w:sz w:val="26"/>
          <w:szCs w:val="26"/>
          <w:vertAlign w:val="subscript"/>
        </w:rPr>
        <w:t>3</w:t>
      </w:r>
      <w:r w:rsidRPr="00927BC0">
        <w:rPr>
          <w:sz w:val="26"/>
          <w:szCs w:val="26"/>
        </w:rPr>
        <w:t xml:space="preserve"> tạo thành hỗn hợp khí </w:t>
      </w:r>
    </w:p>
    <w:p w14:paraId="706F3EB9" w14:textId="77777777" w:rsidR="002404A6" w:rsidRDefault="002404A6" w:rsidP="002404A6">
      <w:pPr>
        <w:jc w:val="both"/>
        <w:rPr>
          <w:b/>
          <w:sz w:val="28"/>
          <w:szCs w:val="28"/>
          <w:u w:val="single"/>
        </w:rPr>
      </w:pPr>
    </w:p>
    <w:p w14:paraId="76C6342B" w14:textId="77777777" w:rsidR="002404A6" w:rsidRPr="00DD79AB" w:rsidRDefault="002404A6" w:rsidP="002404A6">
      <w:pPr>
        <w:jc w:val="both"/>
        <w:rPr>
          <w:b/>
          <w:sz w:val="28"/>
          <w:szCs w:val="28"/>
          <w:u w:val="single"/>
        </w:rPr>
      </w:pPr>
      <w:r w:rsidRPr="00927BC0">
        <w:rPr>
          <w:b/>
          <w:sz w:val="26"/>
          <w:szCs w:val="28"/>
        </w:rPr>
        <w:t xml:space="preserve">III. </w:t>
      </w:r>
      <w:r w:rsidRPr="00927BC0">
        <w:rPr>
          <w:b/>
          <w:sz w:val="26"/>
          <w:szCs w:val="28"/>
          <w:u w:val="single"/>
        </w:rPr>
        <w:t>HÌNH THỨC KIỂM TRA</w:t>
      </w:r>
      <w:r w:rsidRPr="00927BC0">
        <w:rPr>
          <w:b/>
          <w:sz w:val="26"/>
          <w:szCs w:val="28"/>
        </w:rPr>
        <w:t>:</w:t>
      </w:r>
      <w:r w:rsidRPr="00927BC0">
        <w:rPr>
          <w:sz w:val="26"/>
          <w:szCs w:val="28"/>
        </w:rPr>
        <w:t xml:space="preserve"> </w:t>
      </w:r>
      <w:r>
        <w:rPr>
          <w:sz w:val="26"/>
          <w:szCs w:val="26"/>
        </w:rPr>
        <w:t>10 c</w:t>
      </w:r>
      <w:r w:rsidRPr="00AF2143">
        <w:rPr>
          <w:sz w:val="26"/>
          <w:szCs w:val="26"/>
        </w:rPr>
        <w:t>â</w:t>
      </w:r>
      <w:r>
        <w:rPr>
          <w:sz w:val="26"/>
          <w:szCs w:val="26"/>
        </w:rPr>
        <w:t>u</w:t>
      </w:r>
      <w:r w:rsidRPr="00DD79AB">
        <w:rPr>
          <w:sz w:val="26"/>
          <w:szCs w:val="26"/>
        </w:rPr>
        <w:t xml:space="preserve"> tự luận</w:t>
      </w:r>
    </w:p>
    <w:tbl>
      <w:tblPr>
        <w:tblW w:w="11368" w:type="dxa"/>
        <w:jc w:val="center"/>
        <w:tblInd w:w="108" w:type="dxa"/>
        <w:tblLook w:val="01E0" w:firstRow="1" w:lastRow="1" w:firstColumn="1" w:lastColumn="1" w:noHBand="0" w:noVBand="0"/>
      </w:tblPr>
      <w:tblGrid>
        <w:gridCol w:w="4500"/>
        <w:gridCol w:w="6868"/>
      </w:tblGrid>
      <w:tr w:rsidR="002404A6" w:rsidRPr="002404A6" w14:paraId="162F0429" w14:textId="77777777" w:rsidTr="002404A6">
        <w:trPr>
          <w:jc w:val="center"/>
        </w:trPr>
        <w:tc>
          <w:tcPr>
            <w:tcW w:w="4500" w:type="dxa"/>
            <w:shd w:val="clear" w:color="auto" w:fill="auto"/>
          </w:tcPr>
          <w:p w14:paraId="4B1E387E" w14:textId="77777777" w:rsidR="002404A6" w:rsidRPr="002404A6" w:rsidRDefault="002404A6" w:rsidP="002404A6">
            <w:pPr>
              <w:jc w:val="center"/>
              <w:rPr>
                <w:b/>
              </w:rPr>
            </w:pPr>
          </w:p>
          <w:p w14:paraId="616A187B" w14:textId="77777777" w:rsidR="002404A6" w:rsidRPr="002404A6" w:rsidRDefault="002404A6" w:rsidP="002404A6">
            <w:pPr>
              <w:jc w:val="center"/>
              <w:rPr>
                <w:b/>
              </w:rPr>
            </w:pPr>
            <w:r w:rsidRPr="002404A6">
              <w:rPr>
                <w:b/>
              </w:rPr>
              <w:t>Trưởng tổ môn</w:t>
            </w:r>
          </w:p>
          <w:p w14:paraId="3E3A174D" w14:textId="77777777" w:rsidR="002404A6" w:rsidRDefault="002404A6" w:rsidP="002404A6">
            <w:pPr>
              <w:jc w:val="center"/>
              <w:rPr>
                <w:b/>
              </w:rPr>
            </w:pPr>
          </w:p>
          <w:p w14:paraId="2F3BC953" w14:textId="77777777" w:rsidR="002404A6" w:rsidRDefault="002404A6" w:rsidP="002404A6">
            <w:pPr>
              <w:jc w:val="center"/>
              <w:rPr>
                <w:b/>
              </w:rPr>
            </w:pPr>
          </w:p>
          <w:p w14:paraId="23A7384A" w14:textId="77777777" w:rsidR="002404A6" w:rsidRDefault="002404A6" w:rsidP="002404A6">
            <w:pPr>
              <w:jc w:val="center"/>
              <w:rPr>
                <w:b/>
              </w:rPr>
            </w:pPr>
          </w:p>
          <w:p w14:paraId="61273F21" w14:textId="77777777" w:rsidR="002404A6" w:rsidRPr="002404A6" w:rsidRDefault="002404A6" w:rsidP="002404A6">
            <w:pPr>
              <w:jc w:val="center"/>
              <w:rPr>
                <w:b/>
              </w:rPr>
            </w:pPr>
          </w:p>
          <w:p w14:paraId="559CBF09" w14:textId="77777777" w:rsidR="002404A6" w:rsidRPr="002404A6" w:rsidRDefault="002404A6" w:rsidP="002404A6">
            <w:pPr>
              <w:jc w:val="center"/>
              <w:rPr>
                <w:b/>
              </w:rPr>
            </w:pPr>
          </w:p>
          <w:p w14:paraId="7959A2D8" w14:textId="5CA5CDFF" w:rsidR="002404A6" w:rsidRPr="002404A6" w:rsidRDefault="002404A6" w:rsidP="002404A6">
            <w:pPr>
              <w:jc w:val="center"/>
              <w:rPr>
                <w:b/>
              </w:rPr>
            </w:pPr>
            <w:r w:rsidRPr="002404A6">
              <w:rPr>
                <w:b/>
              </w:rPr>
              <w:t>Nguyễn Thị Huyền Nga</w:t>
            </w:r>
          </w:p>
        </w:tc>
        <w:tc>
          <w:tcPr>
            <w:tcW w:w="6868" w:type="dxa"/>
            <w:shd w:val="clear" w:color="auto" w:fill="auto"/>
          </w:tcPr>
          <w:p w14:paraId="7EC92BDB" w14:textId="77777777" w:rsidR="002404A6" w:rsidRPr="002404A6" w:rsidRDefault="002404A6" w:rsidP="002404A6">
            <w:pPr>
              <w:jc w:val="center"/>
              <w:rPr>
                <w:b/>
              </w:rPr>
            </w:pPr>
          </w:p>
          <w:p w14:paraId="06A46646" w14:textId="5FDCA892" w:rsidR="002404A6" w:rsidRPr="002404A6" w:rsidRDefault="002404A6" w:rsidP="002404A6">
            <w:pPr>
              <w:jc w:val="center"/>
              <w:rPr>
                <w:b/>
              </w:rPr>
            </w:pPr>
            <w:r w:rsidRPr="002404A6">
              <w:rPr>
                <w:b/>
              </w:rPr>
              <w:t>Tp. Hồ Chí Minh, ngày      tháng      năm 20</w:t>
            </w:r>
          </w:p>
          <w:p w14:paraId="6BF44CB1" w14:textId="77777777" w:rsidR="002404A6" w:rsidRPr="002404A6" w:rsidRDefault="002404A6" w:rsidP="002404A6">
            <w:pPr>
              <w:jc w:val="center"/>
              <w:rPr>
                <w:b/>
              </w:rPr>
            </w:pPr>
            <w:r w:rsidRPr="002404A6">
              <w:rPr>
                <w:b/>
              </w:rPr>
              <w:t>Giảng viên</w:t>
            </w:r>
          </w:p>
        </w:tc>
      </w:tr>
    </w:tbl>
    <w:p w14:paraId="5B295B70" w14:textId="77777777" w:rsidR="002404A6" w:rsidRDefault="002404A6">
      <w:r>
        <w:br w:type="page"/>
      </w:r>
    </w:p>
    <w:tbl>
      <w:tblPr>
        <w:tblW w:w="11368" w:type="dxa"/>
        <w:tblInd w:w="108" w:type="dxa"/>
        <w:tblLook w:val="01E0" w:firstRow="1" w:lastRow="1" w:firstColumn="1" w:lastColumn="1" w:noHBand="0" w:noVBand="0"/>
      </w:tblPr>
      <w:tblGrid>
        <w:gridCol w:w="4500"/>
        <w:gridCol w:w="6868"/>
      </w:tblGrid>
      <w:tr w:rsidR="00B021D7" w:rsidRPr="005424B3" w14:paraId="3E46E3FE" w14:textId="77777777" w:rsidTr="00F635EE">
        <w:tc>
          <w:tcPr>
            <w:tcW w:w="4500" w:type="dxa"/>
            <w:shd w:val="clear" w:color="auto" w:fill="auto"/>
          </w:tcPr>
          <w:p w14:paraId="7FD9E049" w14:textId="5F477227" w:rsidR="00B021D7" w:rsidRPr="005424B3" w:rsidRDefault="00B021D7" w:rsidP="00F635EE">
            <w:pPr>
              <w:rPr>
                <w:lang w:val="pt-BR"/>
              </w:rPr>
            </w:pPr>
            <w:r w:rsidRPr="005424B3">
              <w:lastRenderedPageBreak/>
              <w:br w:type="page"/>
            </w:r>
            <w:r w:rsidRPr="005424B3">
              <w:br w:type="page"/>
            </w:r>
            <w:r w:rsidR="002404A6">
              <w:rPr>
                <w:lang w:val="pt-BR"/>
              </w:rPr>
              <w:t>Giáo án số:  16</w:t>
            </w:r>
          </w:p>
        </w:tc>
        <w:tc>
          <w:tcPr>
            <w:tcW w:w="6868" w:type="dxa"/>
            <w:shd w:val="clear" w:color="auto" w:fill="auto"/>
          </w:tcPr>
          <w:p w14:paraId="647E4388" w14:textId="257D9B32" w:rsidR="00B021D7" w:rsidRPr="005424B3" w:rsidRDefault="00B021D7" w:rsidP="00F635EE">
            <w:r w:rsidRPr="005424B3">
              <w:t xml:space="preserve">Thời gian thực hiện: </w:t>
            </w:r>
            <w:r w:rsidR="008B7B59">
              <w:t xml:space="preserve">3 </w:t>
            </w:r>
            <w:r w:rsidRPr="005424B3">
              <w:t>tiết</w:t>
            </w:r>
          </w:p>
          <w:p w14:paraId="5AF1B1B7" w14:textId="5AA0A194" w:rsidR="00B021D7" w:rsidRPr="005424B3" w:rsidRDefault="00B021D7" w:rsidP="00F635EE">
            <w:pPr>
              <w:tabs>
                <w:tab w:val="right" w:leader="dot" w:pos="3331"/>
              </w:tabs>
            </w:pPr>
            <w:r w:rsidRPr="005424B3">
              <w:t xml:space="preserve">Tên chương: </w:t>
            </w:r>
            <w:r w:rsidRPr="005424B3">
              <w:rPr>
                <w:b/>
                <w:bCs/>
              </w:rPr>
              <w:t xml:space="preserve">CHƯƠNG : </w:t>
            </w:r>
            <w:r w:rsidR="004C17D9" w:rsidRPr="005424B3">
              <w:rPr>
                <w:b/>
                <w:lang w:val="pt-BR"/>
              </w:rPr>
              <w:t>SILIC- CACBON</w:t>
            </w:r>
          </w:p>
          <w:p w14:paraId="053B963F" w14:textId="77777777" w:rsidR="00B021D7" w:rsidRPr="005424B3" w:rsidRDefault="00B021D7" w:rsidP="00F635EE">
            <w:r w:rsidRPr="005424B3">
              <w:t xml:space="preserve">Thực hiện ngày                  tháng                 năm 20 </w:t>
            </w:r>
          </w:p>
          <w:p w14:paraId="59FF9D6A" w14:textId="77777777" w:rsidR="00B021D7" w:rsidRPr="005424B3" w:rsidRDefault="00B021D7" w:rsidP="00F635EE">
            <w:r w:rsidRPr="005424B3">
              <w:t xml:space="preserve"> </w:t>
            </w:r>
          </w:p>
        </w:tc>
      </w:tr>
    </w:tbl>
    <w:p w14:paraId="40A5641C" w14:textId="5959C14C" w:rsidR="00B021D7" w:rsidRPr="005424B3" w:rsidRDefault="00B021D7" w:rsidP="00B021D7">
      <w:pPr>
        <w:rPr>
          <w:lang w:val="it-IT"/>
        </w:rPr>
      </w:pPr>
      <w:r w:rsidRPr="005424B3">
        <w:rPr>
          <w:lang w:val="it-IT"/>
        </w:rPr>
        <w:t xml:space="preserve">Tên bài: </w:t>
      </w:r>
      <w:r w:rsidRPr="005424B3">
        <w:rPr>
          <w:lang w:val="it-IT"/>
        </w:rPr>
        <w:tab/>
      </w:r>
      <w:r w:rsidRPr="005424B3">
        <w:rPr>
          <w:lang w:val="it-IT"/>
        </w:rPr>
        <w:tab/>
      </w:r>
      <w:r w:rsidR="0089077F">
        <w:rPr>
          <w:b/>
          <w:i/>
        </w:rPr>
        <w:t>Bài 33</w:t>
      </w:r>
      <w:r w:rsidRPr="005424B3">
        <w:rPr>
          <w:b/>
          <w:i/>
        </w:rPr>
        <w:t xml:space="preserve">:  </w:t>
      </w:r>
      <w:r w:rsidR="004C17D9" w:rsidRPr="005424B3">
        <w:rPr>
          <w:b/>
          <w:lang w:val="pt-BR"/>
        </w:rPr>
        <w:t xml:space="preserve">                         CACBON</w:t>
      </w:r>
    </w:p>
    <w:p w14:paraId="23FE6209" w14:textId="77777777" w:rsidR="00B021D7" w:rsidRPr="005424B3" w:rsidRDefault="00B021D7" w:rsidP="00B021D7">
      <w:pPr>
        <w:rPr>
          <w:b/>
          <w:u w:val="single"/>
          <w:lang w:val="it-IT"/>
        </w:rPr>
      </w:pPr>
      <w:r w:rsidRPr="005424B3">
        <w:rPr>
          <w:b/>
          <w:u w:val="single"/>
          <w:lang w:val="it-IT"/>
        </w:rPr>
        <w:t xml:space="preserve">Mục tiêu của bài: </w:t>
      </w:r>
    </w:p>
    <w:p w14:paraId="7103C144" w14:textId="77777777" w:rsidR="00B021D7" w:rsidRPr="005424B3" w:rsidRDefault="00B021D7" w:rsidP="00B021D7">
      <w:pPr>
        <w:rPr>
          <w:b/>
          <w:lang w:val="it-IT"/>
        </w:rPr>
      </w:pPr>
      <w:r w:rsidRPr="005424B3">
        <w:rPr>
          <w:lang w:val="it-IT"/>
        </w:rPr>
        <w:t xml:space="preserve">Sau khi học xong bài này người học có khả năng: </w:t>
      </w:r>
    </w:p>
    <w:p w14:paraId="377FD7B4" w14:textId="77777777" w:rsidR="004C17D9" w:rsidRPr="005424B3" w:rsidRDefault="004C17D9" w:rsidP="004C17D9">
      <w:pPr>
        <w:spacing w:before="20"/>
        <w:jc w:val="both"/>
        <w:rPr>
          <w:lang w:val="pt-BR"/>
        </w:rPr>
      </w:pPr>
      <w:r w:rsidRPr="005424B3">
        <w:rPr>
          <w:b/>
          <w:lang w:val="pt-BR"/>
        </w:rPr>
        <w:t xml:space="preserve">1. </w:t>
      </w:r>
      <w:r w:rsidRPr="005424B3">
        <w:rPr>
          <w:b/>
          <w:u w:val="single"/>
          <w:lang w:val="pt-BR"/>
        </w:rPr>
        <w:t>Kiến thức</w:t>
      </w:r>
      <w:r w:rsidRPr="005424B3">
        <w:rPr>
          <w:b/>
          <w:lang w:val="pt-BR"/>
        </w:rPr>
        <w:t>:</w:t>
      </w:r>
      <w:r w:rsidRPr="005424B3">
        <w:rPr>
          <w:lang w:val="pt-BR"/>
        </w:rPr>
        <w:t xml:space="preserve"> </w:t>
      </w:r>
    </w:p>
    <w:p w14:paraId="3E0315BD" w14:textId="77777777" w:rsidR="004C17D9" w:rsidRPr="005424B3" w:rsidRDefault="004C17D9" w:rsidP="004C17D9">
      <w:pPr>
        <w:spacing w:before="20"/>
        <w:ind w:firstLine="420"/>
        <w:jc w:val="both"/>
        <w:rPr>
          <w:lang w:val="pt-BR"/>
        </w:rPr>
      </w:pPr>
      <w:r w:rsidRPr="005424B3">
        <w:rPr>
          <w:lang w:val="pt-BR"/>
        </w:rPr>
        <w:t>- Vị trí của cacbon trong bảng tuần hoàn các nguyên tố hoá học, cấu hình electron nguyên tử, các dạng thù hình của cacbon, tính chất vật lí (cấu trúc tinh thể, độ cứng, độ dẫn điện), ứng dụng</w:t>
      </w:r>
    </w:p>
    <w:p w14:paraId="36502745" w14:textId="77777777" w:rsidR="004C17D9" w:rsidRPr="005424B3" w:rsidRDefault="004C17D9" w:rsidP="004C17D9">
      <w:pPr>
        <w:jc w:val="both"/>
        <w:rPr>
          <w:lang w:val="pt-BR"/>
        </w:rPr>
      </w:pPr>
      <w:r w:rsidRPr="005424B3">
        <w:rPr>
          <w:lang w:val="pt-BR"/>
        </w:rPr>
        <w:t xml:space="preserve">       - Cacbon có tính phi kim yếu (oxi hóa hiđro và kim loại canxi), tính khử ( khử oxi, oxit kim loại). Trong một số hợp chất, cacbon thường có số oxi hóa +2 hoặc +4.</w:t>
      </w:r>
    </w:p>
    <w:p w14:paraId="3BFF504B" w14:textId="77777777" w:rsidR="004C17D9" w:rsidRPr="005424B3" w:rsidRDefault="004C17D9" w:rsidP="004C17D9">
      <w:pPr>
        <w:jc w:val="both"/>
        <w:rPr>
          <w:lang w:val="pt-BR"/>
        </w:rPr>
      </w:pPr>
      <w:r w:rsidRPr="005424B3">
        <w:rPr>
          <w:b/>
          <w:lang w:val="pt-BR"/>
        </w:rPr>
        <w:t xml:space="preserve">2. </w:t>
      </w:r>
      <w:r w:rsidRPr="005424B3">
        <w:rPr>
          <w:b/>
          <w:u w:val="single"/>
          <w:lang w:val="pt-BR"/>
        </w:rPr>
        <w:t>Kĩ năng</w:t>
      </w:r>
      <w:r w:rsidRPr="005424B3">
        <w:rPr>
          <w:b/>
          <w:lang w:val="pt-BR"/>
        </w:rPr>
        <w:t>:</w:t>
      </w:r>
      <w:r w:rsidRPr="005424B3">
        <w:rPr>
          <w:lang w:val="pt-BR"/>
        </w:rPr>
        <w:t xml:space="preserve"> Viết các PTHH minh hoạ tính chất hoá học của C</w:t>
      </w:r>
    </w:p>
    <w:p w14:paraId="4CB81900" w14:textId="77777777" w:rsidR="004C17D9" w:rsidRPr="005424B3" w:rsidRDefault="004C17D9" w:rsidP="004C17D9">
      <w:pPr>
        <w:jc w:val="both"/>
        <w:rPr>
          <w:lang w:val="pt-BR"/>
        </w:rPr>
      </w:pPr>
      <w:r w:rsidRPr="005424B3">
        <w:rPr>
          <w:b/>
          <w:lang w:val="pt-BR"/>
        </w:rPr>
        <w:t xml:space="preserve">3. </w:t>
      </w:r>
      <w:r w:rsidRPr="005424B3">
        <w:rPr>
          <w:b/>
          <w:u w:val="single"/>
          <w:lang w:val="pt-BR"/>
        </w:rPr>
        <w:t>Thái độ</w:t>
      </w:r>
      <w:r w:rsidRPr="005424B3">
        <w:rPr>
          <w:b/>
          <w:lang w:val="pt-BR"/>
        </w:rPr>
        <w:t>:</w:t>
      </w:r>
      <w:r w:rsidRPr="005424B3">
        <w:rPr>
          <w:lang w:val="pt-BR"/>
        </w:rPr>
        <w:t xml:space="preserve"> Tích cực, chủ động; giáo dục học sinh ý thức bảo vệ môi trường, yêu quý và bảo vệ tài nguyên thiên nhiên</w:t>
      </w:r>
    </w:p>
    <w:p w14:paraId="26301A42" w14:textId="77777777" w:rsidR="00B021D7" w:rsidRPr="005424B3" w:rsidRDefault="00B021D7" w:rsidP="00B021D7">
      <w:pPr>
        <w:rPr>
          <w:b/>
          <w:lang w:val="it-IT"/>
        </w:rPr>
      </w:pPr>
      <w:r w:rsidRPr="005424B3">
        <w:rPr>
          <w:b/>
          <w:lang w:val="it-IT"/>
        </w:rPr>
        <w:t>Đồ dùng và phương tiện dạy học:</w:t>
      </w:r>
    </w:p>
    <w:p w14:paraId="1E6C1CB6" w14:textId="77777777" w:rsidR="00B021D7" w:rsidRPr="005424B3" w:rsidRDefault="00B021D7" w:rsidP="00B021D7">
      <w:pPr>
        <w:rPr>
          <w:lang w:val="it-IT"/>
        </w:rPr>
      </w:pPr>
      <w:r w:rsidRPr="005424B3">
        <w:rPr>
          <w:lang w:val="it-IT"/>
        </w:rPr>
        <w:t>Máy chiếu, màn ảnh, máy tính, bảng, phấn.</w:t>
      </w:r>
    </w:p>
    <w:p w14:paraId="34963794" w14:textId="77777777" w:rsidR="00B021D7" w:rsidRPr="005424B3" w:rsidRDefault="00B021D7" w:rsidP="00B021D7">
      <w:pPr>
        <w:rPr>
          <w:lang w:val="it-IT"/>
        </w:rPr>
      </w:pPr>
      <w:r w:rsidRPr="005424B3">
        <w:rPr>
          <w:b/>
          <w:lang w:val="it-IT"/>
        </w:rPr>
        <w:t xml:space="preserve">I. Ổn định lớp học:                                                 </w:t>
      </w:r>
      <w:r w:rsidRPr="005424B3">
        <w:rPr>
          <w:lang w:val="it-IT"/>
        </w:rPr>
        <w:t>Thời gian:  05 phút.</w:t>
      </w:r>
    </w:p>
    <w:p w14:paraId="01DEEADB" w14:textId="77777777" w:rsidR="00B021D7" w:rsidRPr="005424B3" w:rsidRDefault="00B021D7" w:rsidP="00B021D7">
      <w:pPr>
        <w:rPr>
          <w:lang w:val="it-IT"/>
        </w:rPr>
      </w:pPr>
      <w:r w:rsidRPr="005424B3">
        <w:rPr>
          <w:lang w:val="it-IT"/>
        </w:rPr>
        <w:t>Số học sinh vắng:…………Tên:……………………………………………………..................................</w:t>
      </w:r>
    </w:p>
    <w:p w14:paraId="5FE48EFA" w14:textId="77777777" w:rsidR="00B021D7" w:rsidRPr="005424B3" w:rsidRDefault="00B021D7" w:rsidP="00B021D7">
      <w:pPr>
        <w:rPr>
          <w:lang w:val="it-IT"/>
        </w:rPr>
      </w:pPr>
      <w:r w:rsidRPr="005424B3">
        <w:rPr>
          <w:lang w:val="it-IT"/>
        </w:rPr>
        <w:t>......................................................................................................................................................................</w:t>
      </w:r>
    </w:p>
    <w:p w14:paraId="5E4DE83C" w14:textId="77777777" w:rsidR="00B021D7" w:rsidRPr="005424B3" w:rsidRDefault="00B021D7" w:rsidP="00B021D7">
      <w:pPr>
        <w:rPr>
          <w:b/>
          <w:lang w:val="sv-SE"/>
        </w:rPr>
      </w:pPr>
      <w:r w:rsidRPr="005424B3">
        <w:rPr>
          <w:b/>
          <w:lang w:val="sv-SE"/>
        </w:rPr>
        <w:t>II. Thực hiện bài học:</w:t>
      </w:r>
    </w:p>
    <w:p w14:paraId="6DD3275A" w14:textId="77777777" w:rsidR="00B021D7" w:rsidRPr="005424B3" w:rsidRDefault="00B021D7" w:rsidP="00B021D7">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B021D7" w:rsidRPr="005424B3" w14:paraId="1D472E8D" w14:textId="77777777" w:rsidTr="00F635EE">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999491" w14:textId="77777777" w:rsidR="00B021D7" w:rsidRPr="005424B3" w:rsidRDefault="00B021D7" w:rsidP="00F635EE">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E555AC" w14:textId="77777777" w:rsidR="00B021D7" w:rsidRPr="005424B3" w:rsidRDefault="00B021D7" w:rsidP="00F635EE">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45689" w14:textId="77777777" w:rsidR="00B021D7" w:rsidRPr="005424B3" w:rsidRDefault="00B021D7" w:rsidP="00F635EE">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48C8AB" w14:textId="77777777" w:rsidR="00B021D7" w:rsidRPr="005424B3" w:rsidRDefault="00B021D7" w:rsidP="00F635EE">
            <w:pPr>
              <w:jc w:val="center"/>
              <w:rPr>
                <w:lang w:val="de-DE"/>
              </w:rPr>
            </w:pPr>
            <w:r w:rsidRPr="005424B3">
              <w:rPr>
                <w:lang w:val="de-DE"/>
              </w:rPr>
              <w:t>Thời gian</w:t>
            </w:r>
          </w:p>
        </w:tc>
      </w:tr>
      <w:tr w:rsidR="00B021D7" w:rsidRPr="005424B3" w14:paraId="45C95338" w14:textId="77777777" w:rsidTr="00F635EE">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D19650" w14:textId="77777777" w:rsidR="00B021D7" w:rsidRPr="005424B3" w:rsidRDefault="00B021D7" w:rsidP="00F635EE">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8052A7" w14:textId="77777777" w:rsidR="00B021D7" w:rsidRPr="005424B3" w:rsidRDefault="00B021D7" w:rsidP="00F635EE">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2AEFB779"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495E5886" w14:textId="77777777" w:rsidR="00B021D7" w:rsidRPr="005424B3" w:rsidRDefault="00B021D7" w:rsidP="00F635EE">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76F607" w14:textId="77777777" w:rsidR="00B021D7" w:rsidRPr="005424B3" w:rsidRDefault="00B021D7" w:rsidP="00F635EE">
            <w:pPr>
              <w:jc w:val="center"/>
              <w:rPr>
                <w:lang w:val="de-DE"/>
              </w:rPr>
            </w:pPr>
          </w:p>
        </w:tc>
      </w:tr>
      <w:tr w:rsidR="00B021D7" w:rsidRPr="005424B3" w14:paraId="794BE15B"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578A5BAA" w14:textId="77777777" w:rsidR="00B021D7" w:rsidRPr="005424B3" w:rsidRDefault="00B021D7" w:rsidP="00F635EE">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1EB7E2B" w14:textId="77777777" w:rsidR="00B021D7" w:rsidRPr="005424B3" w:rsidRDefault="00B021D7" w:rsidP="00F635EE">
            <w:pPr>
              <w:rPr>
                <w:lang w:val="de-DE"/>
              </w:rPr>
            </w:pPr>
            <w:r w:rsidRPr="005424B3">
              <w:rPr>
                <w:b/>
                <w:bCs/>
                <w:u w:val="single"/>
                <w:lang w:val="de-DE"/>
              </w:rPr>
              <w:t>Dẫn nhập</w:t>
            </w:r>
          </w:p>
          <w:p w14:paraId="725429A9" w14:textId="22FAB7B4" w:rsidR="00B021D7" w:rsidRPr="005424B3" w:rsidRDefault="004C17D9" w:rsidP="00F635EE">
            <w:pPr>
              <w:jc w:val="both"/>
              <w:rPr>
                <w:lang w:val="de-DE"/>
              </w:rPr>
            </w:pPr>
            <w:r w:rsidRPr="005424B3">
              <w:rPr>
                <w:lang w:val="de-DE"/>
              </w:rPr>
              <w:t>Cacbon trong tự nhiên</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503D445" w14:textId="0CC8D295" w:rsidR="00B021D7" w:rsidRPr="005424B3" w:rsidRDefault="00B021D7" w:rsidP="00F635EE">
            <w:pPr>
              <w:rPr>
                <w:lang w:val="de-DE"/>
              </w:rPr>
            </w:pPr>
            <w:r w:rsidRPr="005424B3">
              <w:rPr>
                <w:lang w:val="de-DE"/>
              </w:rPr>
              <w:t>- GV trình bày</w:t>
            </w:r>
            <w:r w:rsidR="00AB5C7C" w:rsidRPr="005424B3">
              <w:rPr>
                <w:lang w:val="de-DE"/>
              </w:rPr>
              <w:t xml:space="preserve"> - </w:t>
            </w:r>
            <w:r w:rsidRPr="005424B3">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A667727" w14:textId="74C0AD33" w:rsidR="00B021D7" w:rsidRPr="005424B3" w:rsidRDefault="00B021D7" w:rsidP="00F635EE">
            <w:pPr>
              <w:rPr>
                <w:lang w:val="de-DE"/>
              </w:rPr>
            </w:pPr>
            <w:r w:rsidRPr="005424B3">
              <w:rPr>
                <w:lang w:val="nb-NO"/>
              </w:rPr>
              <w:t>HS theo dõi, ghi bà</w:t>
            </w:r>
            <w:r w:rsidR="00AB5C7C" w:rsidRPr="005424B3">
              <w:rPr>
                <w:lang w:val="nb-NO"/>
              </w:rPr>
              <w:t>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7F6007D" w14:textId="77777777" w:rsidR="00B021D7" w:rsidRPr="005424B3" w:rsidRDefault="00B021D7" w:rsidP="00F635EE">
            <w:pPr>
              <w:rPr>
                <w:lang w:val="de-DE"/>
              </w:rPr>
            </w:pPr>
          </w:p>
          <w:p w14:paraId="53E7A904" w14:textId="635963AA" w:rsidR="00B021D7" w:rsidRPr="005424B3" w:rsidRDefault="0089077F" w:rsidP="00F635EE">
            <w:pPr>
              <w:jc w:val="center"/>
              <w:rPr>
                <w:lang w:val="de-DE"/>
              </w:rPr>
            </w:pPr>
            <w:r>
              <w:rPr>
                <w:lang w:val="pt-BR"/>
              </w:rPr>
              <w:t xml:space="preserve">5 </w:t>
            </w:r>
            <w:r w:rsidR="00B021D7" w:rsidRPr="005424B3">
              <w:rPr>
                <w:lang w:val="pt-BR"/>
              </w:rPr>
              <w:t>phút</w:t>
            </w:r>
            <w:r w:rsidR="00B021D7" w:rsidRPr="005424B3">
              <w:rPr>
                <w:lang w:val="de-DE"/>
              </w:rPr>
              <w:t xml:space="preserve"> </w:t>
            </w:r>
          </w:p>
        </w:tc>
      </w:tr>
      <w:tr w:rsidR="00B021D7" w:rsidRPr="005424B3" w14:paraId="6360DC1A" w14:textId="77777777" w:rsidTr="00F635EE">
        <w:trPr>
          <w:trHeight w:val="1323"/>
        </w:trPr>
        <w:tc>
          <w:tcPr>
            <w:tcW w:w="540" w:type="dxa"/>
            <w:tcBorders>
              <w:top w:val="single" w:sz="4" w:space="0" w:color="auto"/>
              <w:left w:val="single" w:sz="4" w:space="0" w:color="auto"/>
              <w:right w:val="single" w:sz="4" w:space="0" w:color="auto"/>
            </w:tcBorders>
            <w:shd w:val="clear" w:color="auto" w:fill="auto"/>
          </w:tcPr>
          <w:p w14:paraId="6F115744" w14:textId="77777777" w:rsidR="00B021D7" w:rsidRPr="005424B3" w:rsidRDefault="00B021D7" w:rsidP="00F635EE">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74DCB9C" w14:textId="77777777" w:rsidR="00B021D7" w:rsidRPr="005424B3" w:rsidRDefault="00B021D7" w:rsidP="00F635EE">
            <w:pPr>
              <w:rPr>
                <w:b/>
                <w:bCs/>
                <w:u w:val="single"/>
                <w:lang w:val="nb-NO"/>
              </w:rPr>
            </w:pPr>
            <w:r w:rsidRPr="005424B3">
              <w:rPr>
                <w:b/>
                <w:bCs/>
                <w:u w:val="single"/>
                <w:lang w:val="nb-NO"/>
              </w:rPr>
              <w:t>Giảng bài mới</w:t>
            </w:r>
          </w:p>
          <w:p w14:paraId="7212BF06" w14:textId="77777777" w:rsidR="004C17D9" w:rsidRPr="005424B3" w:rsidRDefault="004C17D9" w:rsidP="004C17D9">
            <w:pPr>
              <w:jc w:val="both"/>
              <w:rPr>
                <w:b/>
                <w:lang w:val="it-IT"/>
              </w:rPr>
            </w:pPr>
            <w:r w:rsidRPr="005424B3">
              <w:rPr>
                <w:b/>
                <w:lang w:val="it-IT"/>
              </w:rPr>
              <w:t>I.</w:t>
            </w:r>
            <w:r w:rsidRPr="005424B3">
              <w:rPr>
                <w:b/>
                <w:u w:val="single"/>
                <w:lang w:val="it-IT"/>
              </w:rPr>
              <w:t>VỊ TRÍ VÀ CẤU HÌNH ELECTRON NGUYÊN TỬ</w:t>
            </w:r>
            <w:r w:rsidRPr="005424B3">
              <w:rPr>
                <w:b/>
                <w:lang w:val="it-IT"/>
              </w:rPr>
              <w:t>:</w:t>
            </w:r>
          </w:p>
          <w:p w14:paraId="54374782" w14:textId="77777777" w:rsidR="004C17D9" w:rsidRPr="005424B3" w:rsidRDefault="004C17D9" w:rsidP="004C17D9">
            <w:pPr>
              <w:jc w:val="both"/>
              <w:rPr>
                <w:lang w:val="it-IT"/>
              </w:rPr>
            </w:pPr>
            <w:r w:rsidRPr="005424B3">
              <w:rPr>
                <w:lang w:val="it-IT"/>
              </w:rPr>
              <w:t>- Vị trí: Ô thứ 6, nhóm IVA, chu kì 2</w:t>
            </w:r>
          </w:p>
          <w:p w14:paraId="67BF2981" w14:textId="461D55FB" w:rsidR="004C17D9" w:rsidRPr="005424B3" w:rsidRDefault="004C17D9" w:rsidP="004C17D9">
            <w:pPr>
              <w:jc w:val="both"/>
              <w:rPr>
                <w:lang w:val="it-IT"/>
              </w:rPr>
            </w:pPr>
            <w:r w:rsidRPr="005424B3">
              <w:rPr>
                <w:lang w:val="it-IT"/>
              </w:rPr>
              <w:t xml:space="preserve">- Cấu hình e: </w:t>
            </w:r>
            <w:r w:rsidRPr="005424B3">
              <w:rPr>
                <w:position w:val="-10"/>
                <w:lang w:val="it-IT"/>
              </w:rPr>
              <w:object w:dxaOrig="1060" w:dyaOrig="360" w14:anchorId="0F5ECABA">
                <v:shape id="_x0000_i1123" type="#_x0000_t75" style="width:52.75pt;height:18.4pt" o:ole="">
                  <v:imagedata r:id="rId102" o:title=""/>
                </v:shape>
                <o:OLEObject Type="Embed" ProgID="Equation.DSMT4" ShapeID="_x0000_i1123" DrawAspect="Content" ObjectID="_1608379536" r:id="rId103"/>
              </w:object>
            </w:r>
          </w:p>
          <w:p w14:paraId="2BA82D8E" w14:textId="77777777" w:rsidR="004C17D9" w:rsidRPr="005424B3" w:rsidRDefault="004C17D9" w:rsidP="004C17D9">
            <w:pPr>
              <w:jc w:val="both"/>
              <w:rPr>
                <w:lang w:val="it-IT"/>
              </w:rPr>
            </w:pPr>
            <w:r w:rsidRPr="005424B3">
              <w:rPr>
                <w:lang w:val="it-IT"/>
              </w:rPr>
              <w:t>- Các số oxi hoá: -4, 0, +2 và +4</w:t>
            </w:r>
          </w:p>
          <w:p w14:paraId="2C99C4AB" w14:textId="0392B59A" w:rsidR="004C17D9" w:rsidRPr="005424B3" w:rsidRDefault="004C17D9" w:rsidP="004C17D9">
            <w:pPr>
              <w:rPr>
                <w:lang w:val="it-IT"/>
              </w:rPr>
            </w:pPr>
            <w:r w:rsidRPr="005424B3">
              <w:rPr>
                <w:b/>
                <w:lang w:val="it-IT"/>
              </w:rPr>
              <w:t xml:space="preserve">II. </w:t>
            </w:r>
            <w:r w:rsidRPr="005424B3">
              <w:rPr>
                <w:b/>
                <w:u w:val="single"/>
                <w:lang w:val="it-IT"/>
              </w:rPr>
              <w:t>TÍNH CHẤT VẬT LÍ VÀ ỨNG DỤNG</w:t>
            </w:r>
            <w:r w:rsidRPr="005424B3">
              <w:rPr>
                <w:b/>
                <w:lang w:val="it-IT"/>
              </w:rPr>
              <w:t>:</w:t>
            </w:r>
            <w:r w:rsidRPr="005424B3">
              <w:rPr>
                <w:lang w:val="it-IT"/>
              </w:rPr>
              <w:t xml:space="preserve"> </w:t>
            </w:r>
          </w:p>
          <w:p w14:paraId="221AACFD" w14:textId="77777777" w:rsidR="004C17D9" w:rsidRPr="005424B3" w:rsidRDefault="004C17D9" w:rsidP="004C17D9">
            <w:pPr>
              <w:jc w:val="both"/>
              <w:rPr>
                <w:lang w:val="it-IT"/>
              </w:rPr>
            </w:pPr>
            <w:r w:rsidRPr="005424B3">
              <w:rPr>
                <w:b/>
                <w:lang w:val="it-IT"/>
              </w:rPr>
              <w:t xml:space="preserve">III. </w:t>
            </w:r>
            <w:r w:rsidRPr="005424B3">
              <w:rPr>
                <w:b/>
                <w:u w:val="single"/>
                <w:lang w:val="it-IT"/>
              </w:rPr>
              <w:t>TÍNH CHẤT HOÁ HỌC</w:t>
            </w:r>
            <w:r w:rsidRPr="005424B3">
              <w:rPr>
                <w:b/>
                <w:lang w:val="it-IT"/>
              </w:rPr>
              <w:t>:</w:t>
            </w:r>
          </w:p>
          <w:p w14:paraId="746B29B8" w14:textId="72AFDC29" w:rsidR="004C17D9" w:rsidRPr="005424B3" w:rsidRDefault="004C17D9" w:rsidP="004C17D9">
            <w:pPr>
              <w:jc w:val="both"/>
              <w:rPr>
                <w:lang w:val="it-IT"/>
              </w:rPr>
            </w:pPr>
            <w:r w:rsidRPr="005424B3">
              <w:rPr>
                <w:lang w:val="it-IT"/>
              </w:rPr>
              <w:t>Cacbon vừa tính khử vừa tính oxi hoá</w:t>
            </w:r>
          </w:p>
          <w:p w14:paraId="4E2C6071" w14:textId="77777777" w:rsidR="004C17D9" w:rsidRPr="005424B3" w:rsidRDefault="004C17D9" w:rsidP="004C17D9">
            <w:pPr>
              <w:jc w:val="both"/>
              <w:rPr>
                <w:b/>
                <w:lang w:val="it-IT"/>
              </w:rPr>
            </w:pPr>
            <w:r w:rsidRPr="005424B3">
              <w:rPr>
                <w:b/>
                <w:lang w:val="it-IT"/>
              </w:rPr>
              <w:t xml:space="preserve">1. </w:t>
            </w:r>
            <w:r w:rsidRPr="005424B3">
              <w:rPr>
                <w:b/>
                <w:u w:val="single"/>
                <w:lang w:val="it-IT"/>
              </w:rPr>
              <w:t>Tính khử</w:t>
            </w:r>
            <w:r w:rsidRPr="005424B3">
              <w:rPr>
                <w:b/>
                <w:lang w:val="it-IT"/>
              </w:rPr>
              <w:t>:</w:t>
            </w:r>
          </w:p>
          <w:p w14:paraId="27AF5EBD" w14:textId="77777777" w:rsidR="004C17D9" w:rsidRPr="005424B3" w:rsidRDefault="004C17D9" w:rsidP="004C17D9">
            <w:pPr>
              <w:jc w:val="both"/>
              <w:rPr>
                <w:lang w:val="it-IT"/>
              </w:rPr>
            </w:pPr>
            <w:r w:rsidRPr="005424B3">
              <w:rPr>
                <w:lang w:val="it-IT"/>
              </w:rPr>
              <w:t xml:space="preserve">                      </w:t>
            </w:r>
            <w:r w:rsidRPr="005424B3">
              <w:rPr>
                <w:position w:val="-12"/>
                <w:lang w:val="it-IT"/>
              </w:rPr>
              <w:object w:dxaOrig="1780" w:dyaOrig="499" w14:anchorId="42940A67">
                <v:shape id="_x0000_i1124" type="#_x0000_t75" style="width:88.75pt;height:25.1pt" o:ole="">
                  <v:imagedata r:id="rId104" o:title=""/>
                </v:shape>
                <o:OLEObject Type="Embed" ProgID="Equation.DSMT4" ShapeID="_x0000_i1124" DrawAspect="Content" ObjectID="_1608379537" r:id="rId105"/>
              </w:object>
            </w:r>
          </w:p>
          <w:p w14:paraId="56862343" w14:textId="77777777" w:rsidR="004C17D9" w:rsidRPr="005424B3" w:rsidRDefault="004C17D9" w:rsidP="004C17D9">
            <w:pPr>
              <w:jc w:val="both"/>
              <w:rPr>
                <w:lang w:val="it-IT"/>
              </w:rPr>
            </w:pPr>
            <w:r w:rsidRPr="005424B3">
              <w:rPr>
                <w:lang w:val="it-IT"/>
              </w:rPr>
              <w:t xml:space="preserve">                    </w:t>
            </w:r>
            <w:r w:rsidRPr="005424B3">
              <w:rPr>
                <w:position w:val="-12"/>
                <w:lang w:val="it-IT"/>
              </w:rPr>
              <w:object w:dxaOrig="2060" w:dyaOrig="499" w14:anchorId="445FDA2C">
                <v:shape id="_x0000_i1125" type="#_x0000_t75" style="width:103pt;height:25.1pt" o:ole="">
                  <v:imagedata r:id="rId106" o:title=""/>
                </v:shape>
                <o:OLEObject Type="Embed" ProgID="Equation.DSMT4" ShapeID="_x0000_i1125" DrawAspect="Content" ObjectID="_1608379538" r:id="rId107"/>
              </w:object>
            </w:r>
          </w:p>
          <w:p w14:paraId="300BD0B7" w14:textId="3425E30E" w:rsidR="004C17D9" w:rsidRPr="005424B3" w:rsidRDefault="004C17D9" w:rsidP="004C17D9">
            <w:pPr>
              <w:jc w:val="both"/>
              <w:rPr>
                <w:b/>
                <w:i/>
                <w:lang w:val="it-IT"/>
              </w:rPr>
            </w:pPr>
            <w:r w:rsidRPr="005424B3">
              <w:rPr>
                <w:b/>
                <w:lang w:val="it-IT"/>
              </w:rPr>
              <w:t xml:space="preserve">2. </w:t>
            </w:r>
            <w:r w:rsidRPr="005424B3">
              <w:rPr>
                <w:b/>
                <w:u w:val="single"/>
                <w:lang w:val="it-IT"/>
              </w:rPr>
              <w:t>Tính oxi hoá:</w:t>
            </w:r>
          </w:p>
          <w:p w14:paraId="5052D26C" w14:textId="77777777" w:rsidR="004C17D9" w:rsidRPr="005424B3" w:rsidRDefault="004C17D9" w:rsidP="004C17D9">
            <w:pPr>
              <w:jc w:val="both"/>
              <w:rPr>
                <w:lang w:val="it-IT"/>
              </w:rPr>
            </w:pPr>
            <w:r w:rsidRPr="005424B3">
              <w:rPr>
                <w:position w:val="-12"/>
                <w:lang w:val="it-IT"/>
              </w:rPr>
              <w:object w:dxaOrig="2140" w:dyaOrig="499" w14:anchorId="48B5A270">
                <v:shape id="_x0000_i1126" type="#_x0000_t75" style="width:107.15pt;height:25.1pt" o:ole="">
                  <v:imagedata r:id="rId108" o:title=""/>
                </v:shape>
                <o:OLEObject Type="Embed" ProgID="Equation.DSMT4" ShapeID="_x0000_i1126" DrawAspect="Content" ObjectID="_1608379539" r:id="rId109"/>
              </w:object>
            </w:r>
          </w:p>
          <w:p w14:paraId="29F9DAF2" w14:textId="77777777" w:rsidR="004C17D9" w:rsidRPr="005424B3" w:rsidRDefault="004C17D9" w:rsidP="004C17D9">
            <w:pPr>
              <w:jc w:val="both"/>
              <w:rPr>
                <w:lang w:val="it-IT"/>
              </w:rPr>
            </w:pPr>
            <w:r w:rsidRPr="005424B3">
              <w:rPr>
                <w:position w:val="-12"/>
                <w:lang w:val="it-IT"/>
              </w:rPr>
              <w:object w:dxaOrig="2220" w:dyaOrig="499" w14:anchorId="7B257E79">
                <v:shape id="_x0000_i1127" type="#_x0000_t75" style="width:110.5pt;height:25.1pt" o:ole="">
                  <v:imagedata r:id="rId110" o:title=""/>
                </v:shape>
                <o:OLEObject Type="Embed" ProgID="Equation.DSMT4" ShapeID="_x0000_i1127" DrawAspect="Content" ObjectID="_1608379540" r:id="rId111"/>
              </w:object>
            </w:r>
            <w:r w:rsidRPr="005424B3">
              <w:rPr>
                <w:lang w:val="it-IT"/>
              </w:rPr>
              <w:t xml:space="preserve">          (Nhôm cacbua)</w:t>
            </w:r>
          </w:p>
          <w:p w14:paraId="08D3104B" w14:textId="77777777" w:rsidR="004C17D9" w:rsidRPr="005424B3" w:rsidRDefault="004C17D9" w:rsidP="004C17D9">
            <w:pPr>
              <w:jc w:val="both"/>
              <w:rPr>
                <w:b/>
                <w:u w:val="single"/>
                <w:lang w:val="it-IT"/>
              </w:rPr>
            </w:pPr>
            <w:r w:rsidRPr="005424B3">
              <w:rPr>
                <w:b/>
                <w:lang w:val="it-IT"/>
              </w:rPr>
              <w:t xml:space="preserve">IV. </w:t>
            </w:r>
            <w:r w:rsidRPr="005424B3">
              <w:rPr>
                <w:b/>
                <w:u w:val="single"/>
                <w:lang w:val="it-IT"/>
              </w:rPr>
              <w:t>TRẠNG THÁI TỰ NHIÊN</w:t>
            </w:r>
            <w:r w:rsidRPr="005424B3">
              <w:rPr>
                <w:b/>
                <w:lang w:val="it-IT"/>
              </w:rPr>
              <w:t xml:space="preserve"> :</w:t>
            </w:r>
            <w:r w:rsidRPr="005424B3">
              <w:rPr>
                <w:lang w:val="it-IT"/>
              </w:rPr>
              <w:t xml:space="preserve"> (SGK)</w:t>
            </w:r>
          </w:p>
          <w:p w14:paraId="0363BE33" w14:textId="77777777" w:rsidR="004C17D9" w:rsidRPr="005424B3" w:rsidRDefault="004C17D9" w:rsidP="004C17D9">
            <w:pPr>
              <w:tabs>
                <w:tab w:val="left" w:pos="9360"/>
              </w:tabs>
              <w:jc w:val="both"/>
              <w:rPr>
                <w:b/>
                <w:bCs/>
              </w:rPr>
            </w:pPr>
            <w:r w:rsidRPr="005424B3">
              <w:rPr>
                <w:b/>
                <w:bCs/>
              </w:rPr>
              <w:t xml:space="preserve">A. </w:t>
            </w:r>
            <w:r w:rsidRPr="005424B3">
              <w:rPr>
                <w:b/>
                <w:bCs/>
                <w:u w:val="single"/>
              </w:rPr>
              <w:t>Cacbon monooxít</w:t>
            </w:r>
            <w:r w:rsidRPr="005424B3">
              <w:rPr>
                <w:b/>
                <w:bCs/>
              </w:rPr>
              <w:t>:</w:t>
            </w:r>
          </w:p>
          <w:p w14:paraId="24844C06" w14:textId="35DB1F00" w:rsidR="004C17D9" w:rsidRPr="005424B3" w:rsidRDefault="004C17D9" w:rsidP="004C17D9">
            <w:pPr>
              <w:tabs>
                <w:tab w:val="left" w:pos="9360"/>
              </w:tabs>
              <w:jc w:val="both"/>
              <w:rPr>
                <w:b/>
              </w:rPr>
            </w:pPr>
            <w:r w:rsidRPr="005424B3">
              <w:rPr>
                <w:b/>
              </w:rPr>
              <w:t xml:space="preserve">I. </w:t>
            </w:r>
            <w:r w:rsidRPr="005424B3">
              <w:rPr>
                <w:b/>
                <w:u w:val="single"/>
              </w:rPr>
              <w:t>Tính chất vật lý</w:t>
            </w:r>
            <w:r w:rsidRPr="005424B3">
              <w:rPr>
                <w:b/>
              </w:rPr>
              <w:t>:</w:t>
            </w:r>
          </w:p>
          <w:p w14:paraId="02653D14" w14:textId="77777777" w:rsidR="004C17D9" w:rsidRPr="005424B3" w:rsidRDefault="004C17D9" w:rsidP="004C17D9">
            <w:pPr>
              <w:tabs>
                <w:tab w:val="left" w:pos="9360"/>
              </w:tabs>
              <w:jc w:val="both"/>
              <w:rPr>
                <w:b/>
              </w:rPr>
            </w:pPr>
            <w:r w:rsidRPr="005424B3">
              <w:rPr>
                <w:b/>
              </w:rPr>
              <w:t xml:space="preserve">II. </w:t>
            </w:r>
            <w:r w:rsidRPr="005424B3">
              <w:rPr>
                <w:b/>
                <w:u w:val="single"/>
              </w:rPr>
              <w:t>Tính chất hoá học</w:t>
            </w:r>
            <w:r w:rsidRPr="005424B3">
              <w:rPr>
                <w:b/>
              </w:rPr>
              <w:t>:</w:t>
            </w:r>
          </w:p>
          <w:p w14:paraId="00E4D2E7" w14:textId="33978064" w:rsidR="004C17D9" w:rsidRPr="005424B3" w:rsidRDefault="004C17D9" w:rsidP="004C17D9">
            <w:pPr>
              <w:tabs>
                <w:tab w:val="left" w:pos="9360"/>
              </w:tabs>
              <w:jc w:val="both"/>
              <w:rPr>
                <w:iCs/>
              </w:rPr>
            </w:pPr>
            <w:r w:rsidRPr="005424B3">
              <w:rPr>
                <w:b/>
                <w:iCs/>
              </w:rPr>
              <w:t xml:space="preserve">1. </w:t>
            </w:r>
            <w:r w:rsidRPr="005424B3">
              <w:rPr>
                <w:b/>
                <w:iCs/>
                <w:u w:val="single"/>
              </w:rPr>
              <w:t>CO là oxít trung tính</w:t>
            </w:r>
            <w:r w:rsidRPr="005424B3">
              <w:rPr>
                <w:b/>
                <w:iCs/>
              </w:rPr>
              <w:t>:</w:t>
            </w:r>
            <w:r w:rsidRPr="005424B3">
              <w:rPr>
                <w:iCs/>
              </w:rPr>
              <w:t xml:space="preserve"> Ở t</w:t>
            </w:r>
            <w:r w:rsidRPr="005424B3">
              <w:rPr>
                <w:iCs/>
                <w:vertAlign w:val="superscript"/>
              </w:rPr>
              <w:t>O</w:t>
            </w:r>
            <w:r w:rsidRPr="005424B3">
              <w:rPr>
                <w:iCs/>
              </w:rPr>
              <w:t xml:space="preserve"> thường, không tác dụng với H</w:t>
            </w:r>
            <w:r w:rsidRPr="005424B3">
              <w:rPr>
                <w:iCs/>
                <w:vertAlign w:val="subscript"/>
              </w:rPr>
              <w:t>2</w:t>
            </w:r>
            <w:r w:rsidRPr="005424B3">
              <w:rPr>
                <w:iCs/>
              </w:rPr>
              <w:t>O, axít, kiềm.</w:t>
            </w:r>
          </w:p>
          <w:p w14:paraId="657BA8F5" w14:textId="77777777" w:rsidR="004C17D9" w:rsidRPr="005424B3" w:rsidRDefault="004C17D9" w:rsidP="004C17D9">
            <w:pPr>
              <w:tabs>
                <w:tab w:val="left" w:pos="9360"/>
              </w:tabs>
              <w:jc w:val="both"/>
              <w:rPr>
                <w:b/>
                <w:iCs/>
              </w:rPr>
            </w:pPr>
            <w:r w:rsidRPr="005424B3">
              <w:rPr>
                <w:b/>
                <w:iCs/>
              </w:rPr>
              <w:t xml:space="preserve">2. </w:t>
            </w:r>
            <w:r w:rsidRPr="005424B3">
              <w:rPr>
                <w:b/>
                <w:iCs/>
                <w:u w:val="single"/>
              </w:rPr>
              <w:t>Tính khử</w:t>
            </w:r>
            <w:r w:rsidRPr="005424B3">
              <w:rPr>
                <w:b/>
                <w:iCs/>
              </w:rPr>
              <w:t>:</w:t>
            </w:r>
          </w:p>
          <w:p w14:paraId="2A313D37" w14:textId="56254AB4" w:rsidR="004C17D9" w:rsidRPr="005424B3" w:rsidRDefault="004C17D9" w:rsidP="004C17D9">
            <w:pPr>
              <w:tabs>
                <w:tab w:val="left" w:pos="9360"/>
              </w:tabs>
              <w:jc w:val="both"/>
              <w:rPr>
                <w:vertAlign w:val="subscript"/>
              </w:rPr>
            </w:pPr>
            <w:r w:rsidRPr="005424B3">
              <w:rPr>
                <w:vertAlign w:val="subscript"/>
              </w:rPr>
              <w:t>+2                                  +4</w:t>
            </w:r>
          </w:p>
          <w:p w14:paraId="3E0620E7" w14:textId="77777777" w:rsidR="004C17D9" w:rsidRPr="005424B3" w:rsidRDefault="004C17D9" w:rsidP="004C17D9">
            <w:pPr>
              <w:tabs>
                <w:tab w:val="left" w:pos="9360"/>
              </w:tabs>
              <w:jc w:val="both"/>
            </w:pPr>
            <w:r w:rsidRPr="005424B3">
              <w:lastRenderedPageBreak/>
              <w:t>CO + O</w:t>
            </w:r>
            <w:r w:rsidRPr="005424B3">
              <w:rPr>
                <w:vertAlign w:val="subscript"/>
              </w:rPr>
              <w:t>2</w:t>
            </w:r>
            <w:r w:rsidRPr="005424B3">
              <w:t xml:space="preserve"> </w:t>
            </w:r>
            <w:r w:rsidR="008B7B59">
              <w:rPr>
                <w:position w:val="-6"/>
              </w:rPr>
              <w:pict w14:anchorId="408B7528">
                <v:shape id="_x0000_i1128" type="#_x0000_t75" style="width:34.35pt;height:18.4pt">
                  <v:imagedata r:id="rId112" o:title=""/>
                </v:shape>
              </w:pict>
            </w:r>
            <w:r w:rsidRPr="005424B3">
              <w:t xml:space="preserve"> CO</w:t>
            </w:r>
            <w:r w:rsidRPr="005424B3">
              <w:rPr>
                <w:vertAlign w:val="subscript"/>
              </w:rPr>
              <w:t>2</w:t>
            </w:r>
          </w:p>
          <w:p w14:paraId="731D54F3" w14:textId="77777777" w:rsidR="004C17D9" w:rsidRPr="005424B3" w:rsidRDefault="004C17D9" w:rsidP="004C17D9">
            <w:pPr>
              <w:tabs>
                <w:tab w:val="left" w:pos="9360"/>
              </w:tabs>
              <w:jc w:val="both"/>
              <w:rPr>
                <w:b/>
                <w:lang w:val="pl-PL"/>
              </w:rPr>
            </w:pPr>
            <w:r w:rsidRPr="005424B3">
              <w:rPr>
                <w:b/>
                <w:lang w:val="pl-PL"/>
              </w:rPr>
              <w:t xml:space="preserve">III. </w:t>
            </w:r>
            <w:r w:rsidRPr="005424B3">
              <w:rPr>
                <w:b/>
                <w:u w:val="single"/>
                <w:lang w:val="pl-PL"/>
              </w:rPr>
              <w:t>Điều chế</w:t>
            </w:r>
            <w:r w:rsidRPr="005424B3">
              <w:rPr>
                <w:b/>
                <w:lang w:val="pl-PL"/>
              </w:rPr>
              <w:t xml:space="preserve">:             </w:t>
            </w:r>
          </w:p>
          <w:p w14:paraId="4750D946" w14:textId="77777777" w:rsidR="004C17D9" w:rsidRPr="005424B3" w:rsidRDefault="004C17D9" w:rsidP="004C17D9">
            <w:pPr>
              <w:tabs>
                <w:tab w:val="left" w:pos="9360"/>
              </w:tabs>
              <w:jc w:val="both"/>
              <w:rPr>
                <w:b/>
              </w:rPr>
            </w:pPr>
            <w:r w:rsidRPr="005424B3">
              <w:rPr>
                <w:b/>
              </w:rPr>
              <w:t xml:space="preserve">1. </w:t>
            </w:r>
            <w:r w:rsidRPr="005424B3">
              <w:rPr>
                <w:b/>
                <w:u w:val="single"/>
              </w:rPr>
              <w:t>Trong PTN</w:t>
            </w:r>
            <w:r w:rsidRPr="005424B3">
              <w:rPr>
                <w:b/>
              </w:rPr>
              <w:t>:</w:t>
            </w:r>
          </w:p>
          <w:p w14:paraId="03AC3AF5" w14:textId="77777777" w:rsidR="004C17D9" w:rsidRPr="005424B3" w:rsidRDefault="004C17D9" w:rsidP="004C17D9">
            <w:pPr>
              <w:tabs>
                <w:tab w:val="left" w:pos="9360"/>
              </w:tabs>
              <w:jc w:val="both"/>
            </w:pPr>
            <w:r w:rsidRPr="005424B3">
              <w:t xml:space="preserve">HCOOH </w:t>
            </w:r>
            <w:r w:rsidR="008B7B59">
              <w:rPr>
                <w:position w:val="-6"/>
              </w:rPr>
              <w:pict w14:anchorId="27A1C8B1">
                <v:shape id="_x0000_i1129" type="#_x0000_t75" style="width:67.8pt;height:18.4pt">
                  <v:imagedata r:id="rId113" o:title=""/>
                </v:shape>
              </w:pict>
            </w:r>
            <w:r w:rsidRPr="005424B3">
              <w:t>CO + H</w:t>
            </w:r>
            <w:r w:rsidRPr="005424B3">
              <w:rPr>
                <w:vertAlign w:val="subscript"/>
              </w:rPr>
              <w:t>2</w:t>
            </w:r>
            <w:r w:rsidRPr="005424B3">
              <w:t xml:space="preserve">O                                            </w:t>
            </w:r>
          </w:p>
          <w:p w14:paraId="015E8B65" w14:textId="5AA4F36B" w:rsidR="004C17D9" w:rsidRPr="005424B3" w:rsidRDefault="004C17D9" w:rsidP="004C17D9">
            <w:pPr>
              <w:tabs>
                <w:tab w:val="left" w:pos="9360"/>
              </w:tabs>
              <w:jc w:val="both"/>
              <w:rPr>
                <w:b/>
              </w:rPr>
            </w:pPr>
            <w:r w:rsidRPr="005424B3">
              <w:rPr>
                <w:b/>
              </w:rPr>
              <w:t xml:space="preserve">2. </w:t>
            </w:r>
            <w:r w:rsidRPr="005424B3">
              <w:rPr>
                <w:b/>
                <w:u w:val="single"/>
              </w:rPr>
              <w:t>Trong CN</w:t>
            </w:r>
            <w:r w:rsidRPr="005424B3">
              <w:rPr>
                <w:b/>
              </w:rPr>
              <w:t xml:space="preserve">: </w:t>
            </w:r>
            <w:r w:rsidRPr="005424B3">
              <w:t>1050</w:t>
            </w:r>
            <w:r w:rsidRPr="005424B3">
              <w:rPr>
                <w:vertAlign w:val="superscript"/>
              </w:rPr>
              <w:t>o</w:t>
            </w:r>
            <w:r w:rsidRPr="005424B3">
              <w:t xml:space="preserve">C </w:t>
            </w:r>
          </w:p>
          <w:p w14:paraId="2A6C68B1" w14:textId="6E078B90" w:rsidR="004C17D9" w:rsidRPr="005424B3" w:rsidRDefault="004C17D9" w:rsidP="004C17D9">
            <w:pPr>
              <w:tabs>
                <w:tab w:val="left" w:pos="9360"/>
              </w:tabs>
              <w:jc w:val="both"/>
            </w:pPr>
            <w:r w:rsidRPr="005424B3">
              <w:t>C + H</w:t>
            </w:r>
            <w:r w:rsidRPr="005424B3">
              <w:rPr>
                <w:vertAlign w:val="subscript"/>
              </w:rPr>
              <w:t>2</w:t>
            </w:r>
            <w:r w:rsidRPr="005424B3">
              <w:t xml:space="preserve">O    </w:t>
            </w:r>
            <w:r w:rsidR="008B7B59">
              <w:rPr>
                <w:position w:val="-10"/>
              </w:rPr>
              <w:pict w14:anchorId="049CE72D">
                <v:shape id="_x0000_i1130" type="#_x0000_t75" style="width:18.4pt;height:15.9pt">
                  <v:imagedata r:id="rId114" o:title=""/>
                </v:shape>
              </w:pict>
            </w:r>
            <w:r w:rsidRPr="005424B3">
              <w:t xml:space="preserve">    CO + H</w:t>
            </w:r>
            <w:r w:rsidRPr="005424B3">
              <w:rPr>
                <w:vertAlign w:val="subscript"/>
              </w:rPr>
              <w:t>2</w:t>
            </w:r>
            <w:r w:rsidRPr="005424B3">
              <w:t xml:space="preserve"> (khí than ướt)</w:t>
            </w:r>
          </w:p>
          <w:p w14:paraId="1BF925DB" w14:textId="77777777" w:rsidR="004C17D9" w:rsidRPr="005424B3" w:rsidRDefault="004C17D9" w:rsidP="004C17D9">
            <w:pPr>
              <w:tabs>
                <w:tab w:val="left" w:pos="9360"/>
              </w:tabs>
              <w:jc w:val="both"/>
            </w:pPr>
            <w:r w:rsidRPr="005424B3">
              <w:t>CO</w:t>
            </w:r>
            <w:r w:rsidRPr="005424B3">
              <w:rPr>
                <w:vertAlign w:val="subscript"/>
              </w:rPr>
              <w:t>2</w:t>
            </w:r>
            <w:r w:rsidRPr="005424B3">
              <w:t xml:space="preserve"> + C </w:t>
            </w:r>
            <w:r w:rsidR="008B7B59">
              <w:rPr>
                <w:position w:val="-6"/>
              </w:rPr>
              <w:pict w14:anchorId="125D57A8">
                <v:shape id="_x0000_i1131" type="#_x0000_t75" style="width:34.35pt;height:18.4pt">
                  <v:imagedata r:id="rId112" o:title=""/>
                </v:shape>
              </w:pict>
            </w:r>
            <w:r w:rsidRPr="005424B3">
              <w:t>2CO (khí than khô)</w:t>
            </w:r>
          </w:p>
          <w:p w14:paraId="42900779" w14:textId="77777777" w:rsidR="004C17D9" w:rsidRPr="005424B3" w:rsidRDefault="004C17D9" w:rsidP="004C17D9">
            <w:pPr>
              <w:tabs>
                <w:tab w:val="left" w:pos="9360"/>
              </w:tabs>
              <w:jc w:val="both"/>
              <w:rPr>
                <w:b/>
                <w:bCs/>
              </w:rPr>
            </w:pPr>
            <w:r w:rsidRPr="005424B3">
              <w:rPr>
                <w:b/>
                <w:bCs/>
              </w:rPr>
              <w:t xml:space="preserve">B. </w:t>
            </w:r>
            <w:r w:rsidRPr="005424B3">
              <w:rPr>
                <w:b/>
                <w:bCs/>
                <w:u w:val="single"/>
              </w:rPr>
              <w:t>Cacbon đioxít</w:t>
            </w:r>
            <w:r w:rsidRPr="005424B3">
              <w:rPr>
                <w:b/>
                <w:bCs/>
              </w:rPr>
              <w:t>:</w:t>
            </w:r>
          </w:p>
          <w:p w14:paraId="2A7B9628" w14:textId="77777777" w:rsidR="004C17D9" w:rsidRPr="005424B3" w:rsidRDefault="004C17D9" w:rsidP="004C17D9">
            <w:pPr>
              <w:tabs>
                <w:tab w:val="left" w:pos="9360"/>
              </w:tabs>
              <w:jc w:val="both"/>
            </w:pPr>
            <w:r w:rsidRPr="005424B3">
              <w:rPr>
                <w:b/>
              </w:rPr>
              <w:t xml:space="preserve">I. </w:t>
            </w:r>
            <w:r w:rsidRPr="005424B3">
              <w:rPr>
                <w:b/>
                <w:u w:val="single"/>
              </w:rPr>
              <w:t>Tính chất vật lý</w:t>
            </w:r>
            <w:r w:rsidRPr="005424B3">
              <w:rPr>
                <w:b/>
              </w:rPr>
              <w:t>:</w:t>
            </w:r>
            <w:r w:rsidRPr="005424B3">
              <w:t xml:space="preserve"> Sgk</w:t>
            </w:r>
          </w:p>
          <w:p w14:paraId="623C5745" w14:textId="77777777" w:rsidR="004C17D9" w:rsidRPr="005424B3" w:rsidRDefault="004C17D9" w:rsidP="004C17D9">
            <w:pPr>
              <w:tabs>
                <w:tab w:val="left" w:pos="9360"/>
              </w:tabs>
              <w:jc w:val="both"/>
              <w:rPr>
                <w:b/>
              </w:rPr>
            </w:pPr>
            <w:r w:rsidRPr="005424B3">
              <w:rPr>
                <w:b/>
              </w:rPr>
              <w:t xml:space="preserve">II. </w:t>
            </w:r>
            <w:r w:rsidRPr="005424B3">
              <w:rPr>
                <w:b/>
                <w:u w:val="single"/>
              </w:rPr>
              <w:t>Tính chất hoá học</w:t>
            </w:r>
            <w:r w:rsidRPr="005424B3">
              <w:rPr>
                <w:b/>
              </w:rPr>
              <w:t>:</w:t>
            </w:r>
          </w:p>
          <w:p w14:paraId="3FECCAA2" w14:textId="1025F601" w:rsidR="004C17D9" w:rsidRPr="005424B3" w:rsidRDefault="004C17D9" w:rsidP="004C17D9">
            <w:pPr>
              <w:tabs>
                <w:tab w:val="left" w:pos="9360"/>
              </w:tabs>
              <w:jc w:val="both"/>
            </w:pPr>
            <w:r w:rsidRPr="005424B3">
              <w:t>a. CO</w:t>
            </w:r>
            <w:r w:rsidRPr="005424B3">
              <w:rPr>
                <w:vertAlign w:val="subscript"/>
              </w:rPr>
              <w:t>2</w:t>
            </w:r>
            <w:r w:rsidRPr="005424B3">
              <w:t xml:space="preserve"> là khí không duy trì sự sống, sự cháy.</w:t>
            </w:r>
          </w:p>
          <w:p w14:paraId="7A267726" w14:textId="77777777" w:rsidR="004C17D9" w:rsidRPr="005424B3" w:rsidRDefault="004C17D9" w:rsidP="004C17D9">
            <w:pPr>
              <w:tabs>
                <w:tab w:val="left" w:pos="9360"/>
              </w:tabs>
              <w:jc w:val="both"/>
              <w:rPr>
                <w:lang w:val="fr-FR"/>
              </w:rPr>
            </w:pPr>
            <w:r w:rsidRPr="005424B3">
              <w:rPr>
                <w:lang w:val="fr-FR"/>
              </w:rPr>
              <w:t>b. CO</w:t>
            </w:r>
            <w:r w:rsidRPr="005424B3">
              <w:rPr>
                <w:vertAlign w:val="subscript"/>
                <w:lang w:val="fr-FR"/>
              </w:rPr>
              <w:t xml:space="preserve">2 </w:t>
            </w:r>
            <w:r w:rsidRPr="005424B3">
              <w:rPr>
                <w:lang w:val="fr-FR"/>
              </w:rPr>
              <w:t xml:space="preserve">là oxít axít: </w:t>
            </w:r>
          </w:p>
          <w:p w14:paraId="2238A961" w14:textId="623D28C1" w:rsidR="004C17D9" w:rsidRPr="005424B3" w:rsidRDefault="004C17D9" w:rsidP="004C17D9">
            <w:pPr>
              <w:tabs>
                <w:tab w:val="left" w:pos="9360"/>
              </w:tabs>
              <w:jc w:val="both"/>
              <w:rPr>
                <w:lang w:val="pt-BR"/>
              </w:rPr>
            </w:pPr>
            <w:r w:rsidRPr="005424B3">
              <w:rPr>
                <w:lang w:val="pt-BR"/>
              </w:rPr>
              <w:t>CO</w:t>
            </w:r>
            <w:r w:rsidRPr="005424B3">
              <w:rPr>
                <w:vertAlign w:val="subscript"/>
                <w:lang w:val="pt-BR"/>
              </w:rPr>
              <w:t>2</w:t>
            </w:r>
            <w:r w:rsidRPr="005424B3">
              <w:rPr>
                <w:lang w:val="pt-BR"/>
              </w:rPr>
              <w:t xml:space="preserve"> + Ca(OH)</w:t>
            </w:r>
            <w:r w:rsidRPr="005424B3">
              <w:rPr>
                <w:vertAlign w:val="subscript"/>
                <w:lang w:val="pt-BR"/>
              </w:rPr>
              <w:t>2</w:t>
            </w:r>
            <w:r w:rsidRPr="005424B3">
              <w:rPr>
                <w:lang w:val="pt-BR"/>
              </w:rPr>
              <w:t xml:space="preserve"> → CaCO</w:t>
            </w:r>
            <w:r w:rsidRPr="005424B3">
              <w:rPr>
                <w:vertAlign w:val="subscript"/>
                <w:lang w:val="pt-BR"/>
              </w:rPr>
              <w:t>3</w:t>
            </w:r>
            <w:r w:rsidRPr="005424B3">
              <w:rPr>
                <w:lang w:val="pt-BR"/>
              </w:rPr>
              <w:t xml:space="preserve"> + H</w:t>
            </w:r>
            <w:r w:rsidRPr="005424B3">
              <w:rPr>
                <w:vertAlign w:val="subscript"/>
                <w:lang w:val="pt-BR"/>
              </w:rPr>
              <w:t>2</w:t>
            </w:r>
            <w:r w:rsidRPr="005424B3">
              <w:rPr>
                <w:lang w:val="pt-BR"/>
              </w:rPr>
              <w:t>O</w:t>
            </w:r>
          </w:p>
          <w:p w14:paraId="72C6AF46" w14:textId="77777777" w:rsidR="004C17D9" w:rsidRPr="005424B3" w:rsidRDefault="004C17D9" w:rsidP="004C17D9">
            <w:pPr>
              <w:tabs>
                <w:tab w:val="left" w:pos="9360"/>
              </w:tabs>
              <w:jc w:val="both"/>
              <w:rPr>
                <w:u w:val="single"/>
                <w:lang w:val="pt-BR"/>
              </w:rPr>
            </w:pPr>
            <w:r w:rsidRPr="005424B3">
              <w:rPr>
                <w:lang w:val="pt-BR"/>
              </w:rPr>
              <w:t>2CO</w:t>
            </w:r>
            <w:r w:rsidRPr="005424B3">
              <w:rPr>
                <w:vertAlign w:val="subscript"/>
                <w:lang w:val="pt-BR"/>
              </w:rPr>
              <w:t>2</w:t>
            </w:r>
            <w:r w:rsidRPr="005424B3">
              <w:rPr>
                <w:lang w:val="pt-BR"/>
              </w:rPr>
              <w:t xml:space="preserve"> + Ca(OH)</w:t>
            </w:r>
            <w:r w:rsidRPr="005424B3">
              <w:rPr>
                <w:vertAlign w:val="subscript"/>
                <w:lang w:val="pt-BR"/>
              </w:rPr>
              <w:t>2</w:t>
            </w:r>
            <w:r w:rsidRPr="005424B3">
              <w:rPr>
                <w:lang w:val="pt-BR"/>
              </w:rPr>
              <w:t xml:space="preserve"> → Ca(HCO</w:t>
            </w:r>
            <w:r w:rsidRPr="005424B3">
              <w:rPr>
                <w:vertAlign w:val="subscript"/>
                <w:lang w:val="pt-BR"/>
              </w:rPr>
              <w:t>3</w:t>
            </w:r>
            <w:r w:rsidRPr="005424B3">
              <w:rPr>
                <w:lang w:val="pt-BR"/>
              </w:rPr>
              <w:t>)</w:t>
            </w:r>
            <w:r w:rsidRPr="005424B3">
              <w:rPr>
                <w:vertAlign w:val="subscript"/>
                <w:lang w:val="pt-BR"/>
              </w:rPr>
              <w:t>2</w:t>
            </w:r>
            <w:r w:rsidRPr="005424B3">
              <w:rPr>
                <w:lang w:val="pt-BR"/>
              </w:rPr>
              <w:t xml:space="preserve"> </w:t>
            </w:r>
          </w:p>
          <w:p w14:paraId="4B3F03BE" w14:textId="77777777" w:rsidR="004C17D9" w:rsidRPr="005424B3" w:rsidRDefault="004C17D9" w:rsidP="004C17D9">
            <w:pPr>
              <w:tabs>
                <w:tab w:val="left" w:pos="9360"/>
              </w:tabs>
              <w:jc w:val="both"/>
              <w:rPr>
                <w:b/>
                <w:lang w:val="pt-BR"/>
              </w:rPr>
            </w:pPr>
            <w:r w:rsidRPr="005424B3">
              <w:rPr>
                <w:b/>
                <w:lang w:val="pt-BR"/>
              </w:rPr>
              <w:t xml:space="preserve">III. </w:t>
            </w:r>
            <w:r w:rsidRPr="005424B3">
              <w:rPr>
                <w:b/>
                <w:u w:val="single"/>
                <w:lang w:val="pt-BR"/>
              </w:rPr>
              <w:t>Điều chế</w:t>
            </w:r>
            <w:r w:rsidRPr="005424B3">
              <w:rPr>
                <w:b/>
                <w:lang w:val="pt-BR"/>
              </w:rPr>
              <w:t xml:space="preserve">: </w:t>
            </w:r>
          </w:p>
          <w:p w14:paraId="5F516B9F" w14:textId="77777777" w:rsidR="004C17D9" w:rsidRPr="005424B3" w:rsidRDefault="004C17D9" w:rsidP="004C17D9">
            <w:pPr>
              <w:tabs>
                <w:tab w:val="left" w:pos="9360"/>
              </w:tabs>
              <w:jc w:val="both"/>
              <w:rPr>
                <w:b/>
                <w:iCs/>
                <w:lang w:val="pt-BR"/>
              </w:rPr>
            </w:pPr>
            <w:r w:rsidRPr="005424B3">
              <w:rPr>
                <w:b/>
                <w:iCs/>
                <w:lang w:val="pt-BR"/>
              </w:rPr>
              <w:t xml:space="preserve">1. </w:t>
            </w:r>
            <w:r w:rsidRPr="005424B3">
              <w:rPr>
                <w:b/>
                <w:iCs/>
                <w:u w:val="single"/>
                <w:lang w:val="pt-BR"/>
              </w:rPr>
              <w:t>Trong PTN</w:t>
            </w:r>
            <w:r w:rsidRPr="005424B3">
              <w:rPr>
                <w:b/>
                <w:iCs/>
                <w:lang w:val="pt-BR"/>
              </w:rPr>
              <w:t>:</w:t>
            </w:r>
          </w:p>
          <w:p w14:paraId="4B7F7ED8" w14:textId="352FB228" w:rsidR="004C17D9" w:rsidRPr="005424B3" w:rsidRDefault="004C17D9" w:rsidP="004C17D9">
            <w:pPr>
              <w:tabs>
                <w:tab w:val="left" w:pos="9360"/>
              </w:tabs>
              <w:jc w:val="both"/>
              <w:rPr>
                <w:lang w:val="pt-BR"/>
              </w:rPr>
            </w:pPr>
            <w:r w:rsidRPr="005424B3">
              <w:rPr>
                <w:lang w:val="pt-BR"/>
              </w:rPr>
              <w:t>CaCO</w:t>
            </w:r>
            <w:r w:rsidRPr="005424B3">
              <w:rPr>
                <w:vertAlign w:val="subscript"/>
                <w:lang w:val="pt-BR"/>
              </w:rPr>
              <w:t>3</w:t>
            </w:r>
            <w:r w:rsidRPr="005424B3">
              <w:rPr>
                <w:lang w:val="pt-BR"/>
              </w:rPr>
              <w:t xml:space="preserve"> +2HCl</w:t>
            </w:r>
            <w:r w:rsidRPr="005424B3">
              <w:t xml:space="preserve">→ </w:t>
            </w:r>
            <w:r w:rsidRPr="005424B3">
              <w:rPr>
                <w:lang w:val="pt-BR"/>
              </w:rPr>
              <w:t>CaCl</w:t>
            </w:r>
            <w:r w:rsidRPr="005424B3">
              <w:rPr>
                <w:vertAlign w:val="subscript"/>
                <w:lang w:val="pt-BR"/>
              </w:rPr>
              <w:t>2</w:t>
            </w:r>
            <w:r w:rsidRPr="005424B3">
              <w:rPr>
                <w:lang w:val="pt-BR"/>
              </w:rPr>
              <w:t>+CO</w:t>
            </w:r>
            <w:r w:rsidRPr="005424B3">
              <w:rPr>
                <w:vertAlign w:val="subscript"/>
                <w:lang w:val="pt-BR"/>
              </w:rPr>
              <w:t>2</w:t>
            </w:r>
            <w:r w:rsidRPr="005424B3">
              <w:rPr>
                <w:lang w:val="pt-BR"/>
              </w:rPr>
              <w:t>+ H</w:t>
            </w:r>
            <w:r w:rsidRPr="005424B3">
              <w:rPr>
                <w:vertAlign w:val="subscript"/>
                <w:lang w:val="pt-BR"/>
              </w:rPr>
              <w:t>2</w:t>
            </w:r>
            <w:r w:rsidRPr="005424B3">
              <w:rPr>
                <w:lang w:val="pt-BR"/>
              </w:rPr>
              <w:t>O.</w:t>
            </w:r>
          </w:p>
          <w:p w14:paraId="01D271AA" w14:textId="77777777" w:rsidR="004C17D9" w:rsidRPr="005424B3" w:rsidRDefault="004C17D9" w:rsidP="004C17D9">
            <w:pPr>
              <w:tabs>
                <w:tab w:val="left" w:pos="9360"/>
              </w:tabs>
              <w:jc w:val="both"/>
              <w:rPr>
                <w:lang w:val="pt-BR"/>
              </w:rPr>
            </w:pPr>
            <w:r w:rsidRPr="005424B3">
              <w:rPr>
                <w:b/>
                <w:iCs/>
                <w:lang w:val="pt-BR"/>
              </w:rPr>
              <w:t xml:space="preserve">2. </w:t>
            </w:r>
            <w:r w:rsidRPr="005424B3">
              <w:rPr>
                <w:b/>
                <w:iCs/>
                <w:u w:val="single"/>
                <w:lang w:val="pt-BR"/>
              </w:rPr>
              <w:t>Trong CN</w:t>
            </w:r>
            <w:r w:rsidRPr="005424B3">
              <w:rPr>
                <w:b/>
                <w:lang w:val="pt-BR"/>
              </w:rPr>
              <w:t>:</w:t>
            </w:r>
            <w:r w:rsidRPr="005424B3">
              <w:rPr>
                <w:lang w:val="pt-BR"/>
              </w:rPr>
              <w:t xml:space="preserve"> </w:t>
            </w:r>
          </w:p>
          <w:p w14:paraId="7531F0BE" w14:textId="015F4507" w:rsidR="004C17D9" w:rsidRPr="005424B3" w:rsidRDefault="004C17D9" w:rsidP="004C17D9">
            <w:pPr>
              <w:tabs>
                <w:tab w:val="left" w:pos="9360"/>
              </w:tabs>
              <w:jc w:val="both"/>
              <w:rPr>
                <w:lang w:val="pt-BR"/>
              </w:rPr>
            </w:pPr>
            <w:r w:rsidRPr="005424B3">
              <w:rPr>
                <w:lang w:val="pt-BR"/>
              </w:rPr>
              <w:t>CaCO</w:t>
            </w:r>
            <w:r w:rsidRPr="005424B3">
              <w:rPr>
                <w:vertAlign w:val="subscript"/>
                <w:lang w:val="pt-BR"/>
              </w:rPr>
              <w:t>3</w:t>
            </w:r>
            <w:r w:rsidRPr="005424B3">
              <w:rPr>
                <w:lang w:val="pt-BR"/>
              </w:rPr>
              <w:t xml:space="preserve"> </w:t>
            </w:r>
            <w:r w:rsidR="008B7B59">
              <w:rPr>
                <w:position w:val="-6"/>
              </w:rPr>
              <w:pict w14:anchorId="21F88540">
                <v:shape id="_x0000_i1132" type="#_x0000_t75" style="width:34.35pt;height:18.4pt">
                  <v:imagedata r:id="rId112" o:title=""/>
                </v:shape>
              </w:pict>
            </w:r>
            <w:r w:rsidRPr="005424B3">
              <w:rPr>
                <w:lang w:val="pt-BR"/>
              </w:rPr>
              <w:t>CaO + CO</w:t>
            </w:r>
            <w:r w:rsidRPr="005424B3">
              <w:rPr>
                <w:vertAlign w:val="subscript"/>
                <w:lang w:val="pt-BR"/>
              </w:rPr>
              <w:t>2</w:t>
            </w:r>
          </w:p>
          <w:p w14:paraId="12FDADC5" w14:textId="705B9ACB" w:rsidR="004C17D9" w:rsidRPr="005424B3" w:rsidRDefault="004C17D9" w:rsidP="004C17D9">
            <w:pPr>
              <w:tabs>
                <w:tab w:val="left" w:pos="9360"/>
              </w:tabs>
              <w:jc w:val="both"/>
              <w:rPr>
                <w:b/>
                <w:bCs/>
              </w:rPr>
            </w:pPr>
            <w:r w:rsidRPr="005424B3">
              <w:rPr>
                <w:b/>
                <w:bCs/>
              </w:rPr>
              <w:t xml:space="preserve">C. </w:t>
            </w:r>
            <w:r w:rsidRPr="005424B3">
              <w:rPr>
                <w:b/>
                <w:bCs/>
                <w:u w:val="single"/>
              </w:rPr>
              <w:t>Axít cacbonic và muối cacbonat</w:t>
            </w:r>
            <w:r w:rsidRPr="005424B3">
              <w:rPr>
                <w:b/>
                <w:bCs/>
              </w:rPr>
              <w:t>:</w:t>
            </w:r>
          </w:p>
          <w:p w14:paraId="29001651" w14:textId="77777777" w:rsidR="004C17D9" w:rsidRPr="005424B3" w:rsidRDefault="004C17D9" w:rsidP="004C17D9">
            <w:pPr>
              <w:tabs>
                <w:tab w:val="left" w:pos="9360"/>
              </w:tabs>
              <w:jc w:val="both"/>
              <w:rPr>
                <w:b/>
              </w:rPr>
            </w:pPr>
            <w:r w:rsidRPr="005424B3">
              <w:rPr>
                <w:b/>
              </w:rPr>
              <w:t xml:space="preserve">I. </w:t>
            </w:r>
            <w:r w:rsidRPr="005424B3">
              <w:rPr>
                <w:b/>
                <w:u w:val="single"/>
              </w:rPr>
              <w:t>Axít cacbonic</w:t>
            </w:r>
            <w:r w:rsidRPr="005424B3">
              <w:rPr>
                <w:b/>
              </w:rPr>
              <w:t>:</w:t>
            </w:r>
          </w:p>
          <w:p w14:paraId="0364DA4D" w14:textId="3212F8CF" w:rsidR="004C17D9" w:rsidRPr="005424B3" w:rsidRDefault="004C17D9" w:rsidP="004C17D9">
            <w:pPr>
              <w:tabs>
                <w:tab w:val="left" w:pos="9360"/>
              </w:tabs>
              <w:jc w:val="both"/>
            </w:pPr>
            <w:r w:rsidRPr="005424B3">
              <w:t>* H</w:t>
            </w:r>
            <w:r w:rsidRPr="005424B3">
              <w:rPr>
                <w:vertAlign w:val="subscript"/>
              </w:rPr>
              <w:t>2</w:t>
            </w:r>
            <w:r w:rsidRPr="005424B3">
              <w:t>CO</w:t>
            </w:r>
            <w:r w:rsidRPr="005424B3">
              <w:rPr>
                <w:vertAlign w:val="subscript"/>
              </w:rPr>
              <w:t>3</w:t>
            </w:r>
            <w:r w:rsidRPr="005424B3">
              <w:t xml:space="preserve"> là axít 2 nấc rấ</w:t>
            </w:r>
            <w:r w:rsidR="00AB5C7C" w:rsidRPr="005424B3">
              <w:t>t yếu, kém bền</w:t>
            </w:r>
          </w:p>
          <w:p w14:paraId="4DD18FD1" w14:textId="77777777" w:rsidR="004C17D9" w:rsidRPr="005424B3" w:rsidRDefault="004C17D9" w:rsidP="004C17D9">
            <w:pPr>
              <w:tabs>
                <w:tab w:val="left" w:pos="9360"/>
              </w:tabs>
              <w:jc w:val="both"/>
              <w:rPr>
                <w:b/>
                <w:lang w:val="pl-PL"/>
              </w:rPr>
            </w:pPr>
            <w:r w:rsidRPr="005424B3">
              <w:rPr>
                <w:b/>
                <w:lang w:val="pl-PL"/>
              </w:rPr>
              <w:t xml:space="preserve">II. </w:t>
            </w:r>
            <w:r w:rsidRPr="005424B3">
              <w:rPr>
                <w:b/>
                <w:u w:val="single"/>
                <w:lang w:val="pl-PL"/>
              </w:rPr>
              <w:t>Muối cacbonat</w:t>
            </w:r>
            <w:r w:rsidRPr="005424B3">
              <w:rPr>
                <w:b/>
                <w:lang w:val="pl-PL"/>
              </w:rPr>
              <w:t>:</w:t>
            </w:r>
          </w:p>
          <w:p w14:paraId="0CC1F3B4" w14:textId="77777777" w:rsidR="004C17D9" w:rsidRPr="005424B3" w:rsidRDefault="004C17D9" w:rsidP="004C17D9">
            <w:pPr>
              <w:tabs>
                <w:tab w:val="left" w:pos="9360"/>
              </w:tabs>
              <w:jc w:val="both"/>
              <w:rPr>
                <w:i/>
                <w:iCs/>
                <w:lang w:val="pl-PL"/>
              </w:rPr>
            </w:pPr>
            <w:r w:rsidRPr="005424B3">
              <w:rPr>
                <w:b/>
                <w:i/>
                <w:iCs/>
                <w:lang w:val="pl-PL"/>
              </w:rPr>
              <w:t xml:space="preserve">a./ </w:t>
            </w:r>
            <w:r w:rsidRPr="005424B3">
              <w:rPr>
                <w:b/>
                <w:i/>
                <w:iCs/>
                <w:u w:val="single"/>
                <w:lang w:val="pl-PL"/>
              </w:rPr>
              <w:t>Tính tan</w:t>
            </w:r>
            <w:r w:rsidRPr="005424B3">
              <w:rPr>
                <w:b/>
                <w:i/>
                <w:iCs/>
                <w:lang w:val="pl-PL"/>
              </w:rPr>
              <w:t>:</w:t>
            </w:r>
            <w:r w:rsidRPr="005424B3">
              <w:rPr>
                <w:i/>
                <w:iCs/>
                <w:lang w:val="pl-PL"/>
              </w:rPr>
              <w:t xml:space="preserve"> </w:t>
            </w:r>
            <w:r w:rsidRPr="005424B3">
              <w:rPr>
                <w:lang w:val="pl-PL"/>
              </w:rPr>
              <w:t>Sgk</w:t>
            </w:r>
          </w:p>
          <w:p w14:paraId="07AEEB07" w14:textId="77777777" w:rsidR="004C17D9" w:rsidRPr="005424B3" w:rsidRDefault="004C17D9" w:rsidP="004C17D9">
            <w:pPr>
              <w:tabs>
                <w:tab w:val="left" w:pos="9360"/>
              </w:tabs>
              <w:jc w:val="both"/>
              <w:rPr>
                <w:iCs/>
                <w:lang w:val="pl-PL"/>
              </w:rPr>
            </w:pPr>
            <w:r w:rsidRPr="005424B3">
              <w:rPr>
                <w:b/>
                <w:i/>
                <w:iCs/>
                <w:lang w:val="pl-PL"/>
              </w:rPr>
              <w:t xml:space="preserve">b. </w:t>
            </w:r>
            <w:r w:rsidRPr="005424B3">
              <w:rPr>
                <w:b/>
                <w:i/>
                <w:iCs/>
                <w:u w:val="single"/>
                <w:lang w:val="pl-PL"/>
              </w:rPr>
              <w:t>Tác dụng với axít</w:t>
            </w:r>
            <w:r w:rsidRPr="005424B3">
              <w:rPr>
                <w:b/>
                <w:i/>
                <w:iCs/>
                <w:lang w:val="pl-PL"/>
              </w:rPr>
              <w:t>:</w:t>
            </w:r>
            <w:r w:rsidRPr="005424B3">
              <w:rPr>
                <w:iCs/>
                <w:lang w:val="pl-PL"/>
              </w:rPr>
              <w:t xml:space="preserve"> (Nhận biết muối cacbonat)</w:t>
            </w:r>
          </w:p>
          <w:p w14:paraId="5C7B2C94" w14:textId="77777777" w:rsidR="004C17D9" w:rsidRPr="005424B3" w:rsidRDefault="004C17D9" w:rsidP="004C17D9">
            <w:pPr>
              <w:tabs>
                <w:tab w:val="left" w:pos="9360"/>
              </w:tabs>
              <w:jc w:val="both"/>
              <w:rPr>
                <w:lang w:val="pt-BR"/>
              </w:rPr>
            </w:pPr>
            <w:r w:rsidRPr="005424B3">
              <w:rPr>
                <w:lang w:val="pt-BR"/>
              </w:rPr>
              <w:t>NaHCO</w:t>
            </w:r>
            <w:r w:rsidRPr="005424B3">
              <w:rPr>
                <w:vertAlign w:val="subscript"/>
                <w:lang w:val="pt-BR"/>
              </w:rPr>
              <w:t xml:space="preserve">3 </w:t>
            </w:r>
            <w:r w:rsidRPr="005424B3">
              <w:rPr>
                <w:lang w:val="pt-BR"/>
              </w:rPr>
              <w:t xml:space="preserve">+ HCl </w:t>
            </w:r>
            <w:r w:rsidRPr="005424B3">
              <w:sym w:font="Wingdings" w:char="F0E0"/>
            </w:r>
            <w:r w:rsidRPr="005424B3">
              <w:rPr>
                <w:lang w:val="pt-BR"/>
              </w:rPr>
              <w:t xml:space="preserve"> NaCl + CO</w:t>
            </w:r>
            <w:r w:rsidRPr="005424B3">
              <w:rPr>
                <w:vertAlign w:val="subscript"/>
                <w:lang w:val="pt-BR"/>
              </w:rPr>
              <w:t xml:space="preserve">2 </w:t>
            </w:r>
            <w:r w:rsidRPr="005424B3">
              <w:rPr>
                <w:lang w:val="pt-BR"/>
              </w:rPr>
              <w:t>+ H</w:t>
            </w:r>
            <w:r w:rsidRPr="005424B3">
              <w:rPr>
                <w:vertAlign w:val="subscript"/>
                <w:lang w:val="pt-BR"/>
              </w:rPr>
              <w:t>2</w:t>
            </w:r>
            <w:r w:rsidRPr="005424B3">
              <w:rPr>
                <w:lang w:val="pt-BR"/>
              </w:rPr>
              <w:t>O</w:t>
            </w:r>
          </w:p>
          <w:p w14:paraId="0DEA7703" w14:textId="77777777" w:rsidR="004C17D9" w:rsidRPr="005424B3" w:rsidRDefault="004C17D9" w:rsidP="004C17D9">
            <w:pPr>
              <w:tabs>
                <w:tab w:val="left" w:pos="9360"/>
              </w:tabs>
              <w:jc w:val="both"/>
              <w:rPr>
                <w:lang w:val="pt-BR"/>
              </w:rPr>
            </w:pPr>
            <w:r w:rsidRPr="005424B3">
              <w:rPr>
                <w:lang w:val="pt-BR"/>
              </w:rPr>
              <w:t>Na</w:t>
            </w:r>
            <w:r w:rsidRPr="005424B3">
              <w:rPr>
                <w:vertAlign w:val="subscript"/>
                <w:lang w:val="pt-BR"/>
              </w:rPr>
              <w:t>2</w:t>
            </w:r>
            <w:r w:rsidRPr="005424B3">
              <w:rPr>
                <w:lang w:val="pt-BR"/>
              </w:rPr>
              <w:t>CO</w:t>
            </w:r>
            <w:r w:rsidRPr="005424B3">
              <w:rPr>
                <w:vertAlign w:val="subscript"/>
                <w:lang w:val="pt-BR"/>
              </w:rPr>
              <w:t>3</w:t>
            </w:r>
            <w:r w:rsidRPr="005424B3">
              <w:rPr>
                <w:lang w:val="pt-BR"/>
              </w:rPr>
              <w:t xml:space="preserve"> + 2HCl </w:t>
            </w:r>
            <w:r w:rsidRPr="005424B3">
              <w:sym w:font="Wingdings" w:char="F0E0"/>
            </w:r>
            <w:r w:rsidRPr="005424B3">
              <w:rPr>
                <w:lang w:val="pt-BR"/>
              </w:rPr>
              <w:t>NaCl+CO</w:t>
            </w:r>
            <w:r w:rsidRPr="005424B3">
              <w:rPr>
                <w:vertAlign w:val="subscript"/>
                <w:lang w:val="pt-BR"/>
              </w:rPr>
              <w:t>2</w:t>
            </w:r>
            <w:r w:rsidRPr="005424B3">
              <w:rPr>
                <w:lang w:val="pt-BR"/>
              </w:rPr>
              <w:t xml:space="preserve"> + H</w:t>
            </w:r>
            <w:r w:rsidRPr="005424B3">
              <w:rPr>
                <w:vertAlign w:val="subscript"/>
                <w:lang w:val="pt-BR"/>
              </w:rPr>
              <w:t>2</w:t>
            </w:r>
            <w:r w:rsidRPr="005424B3">
              <w:rPr>
                <w:lang w:val="pt-BR"/>
              </w:rPr>
              <w:t>O</w:t>
            </w:r>
          </w:p>
          <w:p w14:paraId="352BEA92" w14:textId="77777777" w:rsidR="004C17D9" w:rsidRPr="005424B3" w:rsidRDefault="004C17D9" w:rsidP="004C17D9">
            <w:pPr>
              <w:tabs>
                <w:tab w:val="left" w:pos="9360"/>
              </w:tabs>
              <w:jc w:val="both"/>
              <w:rPr>
                <w:b/>
                <w:i/>
                <w:iCs/>
                <w:lang w:val="pt-BR"/>
              </w:rPr>
            </w:pPr>
            <w:r w:rsidRPr="005424B3">
              <w:rPr>
                <w:b/>
                <w:i/>
                <w:iCs/>
                <w:lang w:val="pt-BR"/>
              </w:rPr>
              <w:t xml:space="preserve">c. </w:t>
            </w:r>
            <w:r w:rsidRPr="005424B3">
              <w:rPr>
                <w:b/>
                <w:i/>
                <w:iCs/>
                <w:u w:val="single"/>
                <w:lang w:val="pt-BR"/>
              </w:rPr>
              <w:t>Tác dụng với dd kiềm</w:t>
            </w:r>
            <w:r w:rsidRPr="005424B3">
              <w:rPr>
                <w:b/>
                <w:i/>
                <w:iCs/>
                <w:lang w:val="pt-BR"/>
              </w:rPr>
              <w:t>:</w:t>
            </w:r>
          </w:p>
          <w:p w14:paraId="70D2A6B2" w14:textId="77777777" w:rsidR="004C17D9" w:rsidRPr="005424B3" w:rsidRDefault="004C17D9" w:rsidP="004C17D9">
            <w:pPr>
              <w:tabs>
                <w:tab w:val="left" w:pos="9360"/>
              </w:tabs>
              <w:jc w:val="both"/>
              <w:rPr>
                <w:lang w:val="pt-BR"/>
              </w:rPr>
            </w:pPr>
            <w:r w:rsidRPr="005424B3">
              <w:rPr>
                <w:lang w:val="pt-BR"/>
              </w:rPr>
              <w:t>Muối hidrocacbonat tác dụng với dd kiềm.</w:t>
            </w:r>
          </w:p>
          <w:p w14:paraId="503186E6" w14:textId="77777777" w:rsidR="004C17D9" w:rsidRPr="005424B3" w:rsidRDefault="004C17D9" w:rsidP="004C17D9">
            <w:pPr>
              <w:tabs>
                <w:tab w:val="left" w:pos="9360"/>
              </w:tabs>
              <w:jc w:val="both"/>
              <w:rPr>
                <w:lang w:val="pl-PL"/>
              </w:rPr>
            </w:pPr>
            <w:r w:rsidRPr="005424B3">
              <w:rPr>
                <w:lang w:val="pl-PL"/>
              </w:rPr>
              <w:t>HCO</w:t>
            </w:r>
            <w:r w:rsidRPr="005424B3">
              <w:rPr>
                <w:vertAlign w:val="subscript"/>
                <w:lang w:val="pl-PL"/>
              </w:rPr>
              <w:t>3</w:t>
            </w:r>
            <w:r w:rsidRPr="005424B3">
              <w:rPr>
                <w:vertAlign w:val="superscript"/>
                <w:lang w:val="pl-PL"/>
              </w:rPr>
              <w:t>-</w:t>
            </w:r>
            <w:r w:rsidRPr="005424B3">
              <w:rPr>
                <w:lang w:val="pl-PL"/>
              </w:rPr>
              <w:t xml:space="preserve"> + OH</w:t>
            </w:r>
            <w:r w:rsidRPr="005424B3">
              <w:rPr>
                <w:vertAlign w:val="superscript"/>
                <w:lang w:val="pl-PL"/>
              </w:rPr>
              <w:t>-</w:t>
            </w:r>
            <w:r w:rsidRPr="005424B3">
              <w:rPr>
                <w:lang w:val="pl-PL"/>
              </w:rPr>
              <w:t xml:space="preserve"> </w:t>
            </w:r>
            <w:r w:rsidRPr="005424B3">
              <w:sym w:font="Wingdings" w:char="F0E0"/>
            </w:r>
            <w:r w:rsidRPr="005424B3">
              <w:rPr>
                <w:lang w:val="pl-PL"/>
              </w:rPr>
              <w:t xml:space="preserve"> CO</w:t>
            </w:r>
            <w:r w:rsidRPr="005424B3">
              <w:rPr>
                <w:vertAlign w:val="subscript"/>
                <w:lang w:val="pl-PL"/>
              </w:rPr>
              <w:t>3</w:t>
            </w:r>
            <w:r w:rsidRPr="005424B3">
              <w:rPr>
                <w:vertAlign w:val="superscript"/>
                <w:lang w:val="pl-PL"/>
              </w:rPr>
              <w:t>2-</w:t>
            </w:r>
            <w:r w:rsidRPr="005424B3">
              <w:rPr>
                <w:lang w:val="pl-PL"/>
              </w:rPr>
              <w:t xml:space="preserve"> + H</w:t>
            </w:r>
            <w:r w:rsidRPr="005424B3">
              <w:rPr>
                <w:vertAlign w:val="subscript"/>
                <w:lang w:val="pl-PL"/>
              </w:rPr>
              <w:t>2</w:t>
            </w:r>
            <w:r w:rsidRPr="005424B3">
              <w:rPr>
                <w:lang w:val="pl-PL"/>
              </w:rPr>
              <w:t>O</w:t>
            </w:r>
          </w:p>
          <w:p w14:paraId="1710F7FB" w14:textId="77777777" w:rsidR="004C17D9" w:rsidRPr="005424B3" w:rsidRDefault="004C17D9" w:rsidP="004C17D9">
            <w:pPr>
              <w:tabs>
                <w:tab w:val="left" w:pos="9360"/>
              </w:tabs>
              <w:jc w:val="both"/>
              <w:rPr>
                <w:b/>
                <w:i/>
                <w:iCs/>
                <w:lang w:val="pl-PL"/>
              </w:rPr>
            </w:pPr>
            <w:r w:rsidRPr="005424B3">
              <w:rPr>
                <w:b/>
                <w:i/>
                <w:iCs/>
                <w:lang w:val="pl-PL"/>
              </w:rPr>
              <w:t xml:space="preserve">d. </w:t>
            </w:r>
            <w:r w:rsidRPr="005424B3">
              <w:rPr>
                <w:b/>
                <w:i/>
                <w:iCs/>
                <w:u w:val="single"/>
                <w:lang w:val="pl-PL"/>
              </w:rPr>
              <w:t>Phản ứng nhiệt phân</w:t>
            </w:r>
            <w:r w:rsidRPr="005424B3">
              <w:rPr>
                <w:b/>
                <w:i/>
                <w:iCs/>
                <w:lang w:val="pl-PL"/>
              </w:rPr>
              <w:t>:</w:t>
            </w:r>
          </w:p>
          <w:p w14:paraId="0106042C" w14:textId="77777777" w:rsidR="004C17D9" w:rsidRPr="005424B3" w:rsidRDefault="004C17D9" w:rsidP="004C17D9">
            <w:pPr>
              <w:tabs>
                <w:tab w:val="left" w:pos="9360"/>
              </w:tabs>
              <w:jc w:val="both"/>
              <w:rPr>
                <w:lang w:val="pl-PL"/>
              </w:rPr>
            </w:pPr>
            <w:r w:rsidRPr="005424B3">
              <w:rPr>
                <w:lang w:val="pl-PL"/>
              </w:rPr>
              <w:t>* Muối cacbonat tan: Không bị nhiệt phân.</w:t>
            </w:r>
          </w:p>
          <w:p w14:paraId="5EDAB0FF" w14:textId="76D373DF" w:rsidR="004C17D9" w:rsidRPr="005424B3" w:rsidRDefault="004C17D9" w:rsidP="004C17D9">
            <w:pPr>
              <w:tabs>
                <w:tab w:val="left" w:pos="9360"/>
              </w:tabs>
              <w:jc w:val="both"/>
              <w:rPr>
                <w:lang w:val="pl-PL"/>
              </w:rPr>
            </w:pPr>
            <w:r w:rsidRPr="005424B3">
              <w:rPr>
                <w:lang w:val="pl-PL"/>
              </w:rPr>
              <w:t>* Muối cacbonat ko tan</w:t>
            </w:r>
            <w:r w:rsidR="00AB5C7C" w:rsidRPr="005424B3">
              <w:rPr>
                <w:lang w:val="pl-PL"/>
              </w:rPr>
              <w:t>:</w:t>
            </w:r>
          </w:p>
          <w:p w14:paraId="06C51C81" w14:textId="77777777" w:rsidR="004C17D9" w:rsidRPr="005424B3" w:rsidRDefault="004C17D9" w:rsidP="004C17D9">
            <w:pPr>
              <w:tabs>
                <w:tab w:val="left" w:pos="9360"/>
              </w:tabs>
              <w:jc w:val="both"/>
              <w:rPr>
                <w:vertAlign w:val="subscript"/>
                <w:lang w:val="pl-PL"/>
              </w:rPr>
            </w:pPr>
            <w:r w:rsidRPr="005424B3">
              <w:rPr>
                <w:lang w:val="pl-PL"/>
              </w:rPr>
              <w:t>VD: Mg CO</w:t>
            </w:r>
            <w:r w:rsidRPr="005424B3">
              <w:rPr>
                <w:vertAlign w:val="subscript"/>
                <w:lang w:val="pl-PL"/>
              </w:rPr>
              <w:t>3(r)</w:t>
            </w:r>
            <w:r w:rsidRPr="005424B3">
              <w:rPr>
                <w:lang w:val="pl-PL"/>
              </w:rPr>
              <w:t xml:space="preserve"> </w:t>
            </w:r>
            <w:r w:rsidR="008B7B59">
              <w:rPr>
                <w:position w:val="-6"/>
              </w:rPr>
              <w:pict w14:anchorId="24DC45BB">
                <v:shape id="_x0000_i1133" type="#_x0000_t75" style="width:34.35pt;height:18.4pt">
                  <v:imagedata r:id="rId112" o:title=""/>
                </v:shape>
              </w:pict>
            </w:r>
            <w:r w:rsidRPr="005424B3">
              <w:rPr>
                <w:lang w:val="pl-PL"/>
              </w:rPr>
              <w:t xml:space="preserve"> MgO</w:t>
            </w:r>
            <w:r w:rsidRPr="005424B3">
              <w:rPr>
                <w:vertAlign w:val="subscript"/>
                <w:lang w:val="pl-PL"/>
              </w:rPr>
              <w:t>(r)</w:t>
            </w:r>
            <w:r w:rsidRPr="005424B3">
              <w:rPr>
                <w:lang w:val="pl-PL"/>
              </w:rPr>
              <w:t xml:space="preserve"> + CO</w:t>
            </w:r>
            <w:r w:rsidRPr="005424B3">
              <w:rPr>
                <w:vertAlign w:val="subscript"/>
                <w:lang w:val="pl-PL"/>
              </w:rPr>
              <w:t>2(k)</w:t>
            </w:r>
          </w:p>
          <w:p w14:paraId="52E33516" w14:textId="1494F029" w:rsidR="004C17D9" w:rsidRPr="005424B3" w:rsidRDefault="004C17D9" w:rsidP="004C17D9">
            <w:pPr>
              <w:tabs>
                <w:tab w:val="left" w:pos="9360"/>
              </w:tabs>
              <w:jc w:val="both"/>
              <w:rPr>
                <w:lang w:val="pl-PL"/>
              </w:rPr>
            </w:pPr>
            <w:r w:rsidRPr="005424B3">
              <w:rPr>
                <w:lang w:val="pl-PL"/>
              </w:rPr>
              <w:t>* Muối hidrocacbonat</w:t>
            </w:r>
            <w:r w:rsidR="00AB5C7C" w:rsidRPr="005424B3">
              <w:t>:</w:t>
            </w:r>
          </w:p>
          <w:p w14:paraId="71787DFB" w14:textId="77DA6261" w:rsidR="004C17D9" w:rsidRPr="005424B3" w:rsidRDefault="004C17D9" w:rsidP="004C17D9">
            <w:pPr>
              <w:tabs>
                <w:tab w:val="left" w:pos="9360"/>
              </w:tabs>
              <w:jc w:val="both"/>
              <w:rPr>
                <w:lang w:val="pl-PL"/>
              </w:rPr>
            </w:pPr>
            <w:r w:rsidRPr="005424B3">
              <w:rPr>
                <w:lang w:val="pl-PL"/>
              </w:rPr>
              <w:t>VD: 2 NaHCO</w:t>
            </w:r>
            <w:r w:rsidRPr="005424B3">
              <w:rPr>
                <w:vertAlign w:val="subscript"/>
                <w:lang w:val="pl-PL"/>
              </w:rPr>
              <w:t>3</w:t>
            </w:r>
            <w:r w:rsidRPr="005424B3">
              <w:rPr>
                <w:lang w:val="pl-PL"/>
              </w:rPr>
              <w:t xml:space="preserve"> </w:t>
            </w:r>
            <w:r w:rsidR="008B7B59">
              <w:rPr>
                <w:position w:val="-6"/>
              </w:rPr>
              <w:pict w14:anchorId="14CFCFCE">
                <v:shape id="_x0000_i1134" type="#_x0000_t75" style="width:34.35pt;height:18.4pt">
                  <v:imagedata r:id="rId112" o:title=""/>
                </v:shape>
              </w:pict>
            </w:r>
            <w:r w:rsidRPr="005424B3">
              <w:rPr>
                <w:lang w:val="pl-PL"/>
              </w:rPr>
              <w:t xml:space="preserve"> Na</w:t>
            </w:r>
            <w:r w:rsidRPr="005424B3">
              <w:rPr>
                <w:vertAlign w:val="subscript"/>
                <w:lang w:val="pl-PL"/>
              </w:rPr>
              <w:t>2</w:t>
            </w:r>
            <w:r w:rsidRPr="005424B3">
              <w:rPr>
                <w:lang w:val="pl-PL"/>
              </w:rPr>
              <w:t>CO</w:t>
            </w:r>
            <w:r w:rsidRPr="005424B3">
              <w:rPr>
                <w:vertAlign w:val="subscript"/>
                <w:lang w:val="pl-PL"/>
              </w:rPr>
              <w:t>3</w:t>
            </w:r>
            <w:r w:rsidRPr="005424B3">
              <w:rPr>
                <w:lang w:val="pl-PL"/>
              </w:rPr>
              <w:t xml:space="preserve"> + CO</w:t>
            </w:r>
            <w:r w:rsidRPr="005424B3">
              <w:rPr>
                <w:vertAlign w:val="subscript"/>
                <w:lang w:val="pl-PL"/>
              </w:rPr>
              <w:t>2</w:t>
            </w:r>
            <w:r w:rsidR="00AB5C7C" w:rsidRPr="005424B3">
              <w:rPr>
                <w:lang w:val="pl-PL"/>
              </w:rPr>
              <w:t xml:space="preserve"> +</w:t>
            </w:r>
            <w:r w:rsidRPr="005424B3">
              <w:rPr>
                <w:lang w:val="pl-PL"/>
              </w:rPr>
              <w:t>H</w:t>
            </w:r>
            <w:r w:rsidRPr="005424B3">
              <w:rPr>
                <w:vertAlign w:val="subscript"/>
                <w:lang w:val="pl-PL"/>
              </w:rPr>
              <w:t>2</w:t>
            </w:r>
            <w:r w:rsidRPr="005424B3">
              <w:rPr>
                <w:lang w:val="pl-PL"/>
              </w:rPr>
              <w:t>O</w:t>
            </w:r>
          </w:p>
          <w:p w14:paraId="4E88D58B" w14:textId="0FFD0938" w:rsidR="00B021D7" w:rsidRPr="005424B3" w:rsidRDefault="004C17D9" w:rsidP="004C17D9">
            <w:pPr>
              <w:jc w:val="both"/>
              <w:rPr>
                <w:lang w:val="nb-NO"/>
              </w:rPr>
            </w:pPr>
            <w:r w:rsidRPr="005424B3">
              <w:rPr>
                <w:b/>
                <w:lang w:val="pl-PL"/>
              </w:rPr>
              <w:t xml:space="preserve">2. </w:t>
            </w:r>
            <w:r w:rsidRPr="005424B3">
              <w:rPr>
                <w:b/>
                <w:u w:val="single"/>
                <w:lang w:val="pl-PL"/>
              </w:rPr>
              <w:t>Ứng dụng</w:t>
            </w:r>
            <w:r w:rsidRPr="005424B3">
              <w:rPr>
                <w:b/>
                <w:lang w:val="pl-PL"/>
              </w:rPr>
              <w:t>:</w:t>
            </w:r>
            <w:r w:rsidR="00AB5C7C" w:rsidRPr="005424B3">
              <w:rPr>
                <w:b/>
                <w:lang w:val="pl-PL"/>
              </w:rPr>
              <w:t xml:space="preserve"> gt</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95745D7" w14:textId="77777777" w:rsidR="00AB5C7C" w:rsidRPr="005424B3" w:rsidRDefault="00AB5C7C" w:rsidP="00AB5C7C">
            <w:pPr>
              <w:jc w:val="both"/>
            </w:pPr>
          </w:p>
          <w:p w14:paraId="641F0BCA" w14:textId="77777777" w:rsidR="00AB5C7C" w:rsidRPr="005424B3" w:rsidRDefault="00AB5C7C" w:rsidP="00AB5C7C">
            <w:pPr>
              <w:jc w:val="both"/>
            </w:pPr>
          </w:p>
          <w:p w14:paraId="34F0E43A" w14:textId="77777777" w:rsidR="00AB5C7C" w:rsidRPr="005424B3" w:rsidRDefault="00AB5C7C" w:rsidP="00AB5C7C">
            <w:pPr>
              <w:jc w:val="both"/>
            </w:pPr>
            <w:r w:rsidRPr="005424B3">
              <w:t>- Gv yêu cầu học sinh thảo luận theo nhóm so sánh tính chất vật lí, tính chất hoá học, phương pháp điều chế của CO và CO</w:t>
            </w:r>
            <w:r w:rsidRPr="005424B3">
              <w:rPr>
                <w:vertAlign w:val="subscript"/>
              </w:rPr>
              <w:t>2</w:t>
            </w:r>
            <w:r w:rsidRPr="005424B3">
              <w:t xml:space="preserve"> </w:t>
            </w:r>
          </w:p>
          <w:p w14:paraId="18705BD7" w14:textId="77777777" w:rsidR="00AB5C7C" w:rsidRPr="005424B3" w:rsidRDefault="00AB5C7C" w:rsidP="00AB5C7C">
            <w:pPr>
              <w:jc w:val="both"/>
            </w:pPr>
            <w:r w:rsidRPr="005424B3">
              <w:t>- Học sinh thảo luận 5 phút, ghi nội dung vào bảng phụ, đại diện các nhóm treo lên bảng, nhóm khác nhận xét, bổ sung</w:t>
            </w:r>
          </w:p>
          <w:p w14:paraId="2980079F" w14:textId="77777777" w:rsidR="00AB5C7C" w:rsidRPr="005424B3" w:rsidRDefault="00AB5C7C" w:rsidP="00AB5C7C">
            <w:pPr>
              <w:jc w:val="both"/>
            </w:pPr>
            <w:r w:rsidRPr="005424B3">
              <w:t>- Gv đánh giá, bổ sung, kết luận</w:t>
            </w:r>
          </w:p>
          <w:p w14:paraId="2FB1214D" w14:textId="77777777" w:rsidR="00AB5C7C" w:rsidRPr="005424B3" w:rsidRDefault="00AB5C7C" w:rsidP="00AB5C7C">
            <w:pPr>
              <w:jc w:val="both"/>
            </w:pPr>
            <w:r w:rsidRPr="005424B3">
              <w:t>Lưu ý: Khí CO rất độc</w:t>
            </w:r>
          </w:p>
          <w:p w14:paraId="4CAD99AC" w14:textId="77777777" w:rsidR="00B021D7" w:rsidRPr="005424B3" w:rsidRDefault="00B021D7" w:rsidP="00F635EE">
            <w:pPr>
              <w:rPr>
                <w:lang w:val="nb-NO"/>
              </w:rPr>
            </w:pPr>
          </w:p>
          <w:p w14:paraId="3AED2E81" w14:textId="77777777" w:rsidR="00AB5C7C" w:rsidRPr="005424B3" w:rsidRDefault="00AB5C7C" w:rsidP="00F635EE">
            <w:pPr>
              <w:rPr>
                <w:lang w:val="nb-NO"/>
              </w:rPr>
            </w:pPr>
          </w:p>
          <w:p w14:paraId="381DEE98" w14:textId="77777777" w:rsidR="00AB5C7C" w:rsidRPr="005424B3" w:rsidRDefault="00AB5C7C" w:rsidP="00F635EE">
            <w:pPr>
              <w:rPr>
                <w:lang w:val="nb-NO"/>
              </w:rPr>
            </w:pPr>
          </w:p>
          <w:p w14:paraId="6F570DFD" w14:textId="77777777" w:rsidR="00AB5C7C" w:rsidRPr="005424B3" w:rsidRDefault="00AB5C7C" w:rsidP="00F635EE">
            <w:pPr>
              <w:rPr>
                <w:lang w:val="nb-NO"/>
              </w:rPr>
            </w:pPr>
          </w:p>
          <w:p w14:paraId="79C09BC4" w14:textId="77777777" w:rsidR="00AB5C7C" w:rsidRPr="005424B3" w:rsidRDefault="00AB5C7C" w:rsidP="00F635EE">
            <w:pPr>
              <w:rPr>
                <w:lang w:val="nb-NO"/>
              </w:rPr>
            </w:pPr>
          </w:p>
          <w:p w14:paraId="6D24ADF4" w14:textId="77777777" w:rsidR="00AB5C7C" w:rsidRPr="005424B3" w:rsidRDefault="00AB5C7C" w:rsidP="00AB5C7C">
            <w:pPr>
              <w:jc w:val="both"/>
              <w:rPr>
                <w:lang w:val="pt-BR"/>
              </w:rPr>
            </w:pPr>
            <w:r w:rsidRPr="005424B3">
              <w:rPr>
                <w:lang w:val="pt-BR"/>
              </w:rPr>
              <w:t>- Gv thông tin về tính tan của muối cacbonat</w:t>
            </w:r>
          </w:p>
          <w:p w14:paraId="33325E4E" w14:textId="77777777" w:rsidR="00AB5C7C" w:rsidRPr="005424B3" w:rsidRDefault="00AB5C7C" w:rsidP="00AB5C7C">
            <w:pPr>
              <w:jc w:val="both"/>
              <w:rPr>
                <w:lang w:val="pt-BR"/>
              </w:rPr>
            </w:pPr>
            <w:r w:rsidRPr="005424B3">
              <w:rPr>
                <w:lang w:val="pt-BR"/>
              </w:rPr>
              <w:lastRenderedPageBreak/>
              <w:t>- Gv yêu cầu hs dựa vào thuyết điện li viết các phản ứng của:</w:t>
            </w:r>
          </w:p>
          <w:p w14:paraId="2E58A922" w14:textId="77777777" w:rsidR="00AB5C7C" w:rsidRPr="005424B3" w:rsidRDefault="00AB5C7C" w:rsidP="00AB5C7C">
            <w:pPr>
              <w:jc w:val="both"/>
              <w:rPr>
                <w:lang w:val="pl-PL"/>
              </w:rPr>
            </w:pPr>
            <w:r w:rsidRPr="005424B3">
              <w:rPr>
                <w:lang w:val="pl-PL"/>
              </w:rPr>
              <w:t>+ NaHCO</w:t>
            </w:r>
            <w:r w:rsidRPr="005424B3">
              <w:rPr>
                <w:vertAlign w:val="subscript"/>
                <w:lang w:val="pl-PL"/>
              </w:rPr>
              <w:t>3</w:t>
            </w:r>
            <w:r w:rsidRPr="005424B3">
              <w:rPr>
                <w:lang w:val="pl-PL"/>
              </w:rPr>
              <w:t>, Na</w:t>
            </w:r>
            <w:r w:rsidRPr="005424B3">
              <w:rPr>
                <w:vertAlign w:val="subscript"/>
                <w:lang w:val="pl-PL"/>
              </w:rPr>
              <w:t>2</w:t>
            </w:r>
            <w:r w:rsidRPr="005424B3">
              <w:rPr>
                <w:lang w:val="pl-PL"/>
              </w:rPr>
              <w:t>CO</w:t>
            </w:r>
            <w:r w:rsidRPr="005424B3">
              <w:rPr>
                <w:vertAlign w:val="subscript"/>
                <w:lang w:val="pl-PL"/>
              </w:rPr>
              <w:t>3</w:t>
            </w:r>
            <w:r w:rsidRPr="005424B3">
              <w:rPr>
                <w:lang w:val="pl-PL"/>
              </w:rPr>
              <w:t xml:space="preserve"> với HCl</w:t>
            </w:r>
          </w:p>
          <w:p w14:paraId="1A5D4C2E" w14:textId="77777777" w:rsidR="00AB5C7C" w:rsidRPr="005424B3" w:rsidRDefault="00AB5C7C" w:rsidP="00AB5C7C">
            <w:pPr>
              <w:jc w:val="both"/>
              <w:rPr>
                <w:lang w:val="pl-PL"/>
              </w:rPr>
            </w:pPr>
            <w:r w:rsidRPr="005424B3">
              <w:rPr>
                <w:lang w:val="pl-PL"/>
              </w:rPr>
              <w:t>+ NaHCO</w:t>
            </w:r>
            <w:r w:rsidRPr="005424B3">
              <w:rPr>
                <w:vertAlign w:val="subscript"/>
                <w:lang w:val="pl-PL"/>
              </w:rPr>
              <w:t>3</w:t>
            </w:r>
            <w:r w:rsidRPr="005424B3">
              <w:rPr>
                <w:lang w:val="pl-PL"/>
              </w:rPr>
              <w:t xml:space="preserve"> với NaOH</w:t>
            </w:r>
          </w:p>
          <w:p w14:paraId="0840377D" w14:textId="77777777" w:rsidR="00AB5C7C" w:rsidRPr="005424B3" w:rsidRDefault="00AB5C7C" w:rsidP="00AB5C7C">
            <w:pPr>
              <w:jc w:val="both"/>
              <w:rPr>
                <w:lang w:val="pl-PL"/>
              </w:rPr>
            </w:pPr>
            <w:r w:rsidRPr="005424B3">
              <w:rPr>
                <w:lang w:val="pl-PL"/>
              </w:rPr>
              <w:t>→ Rút ra tính chất hoá học của muối cacbonat</w:t>
            </w:r>
          </w:p>
          <w:p w14:paraId="72752656" w14:textId="77777777" w:rsidR="00AB5C7C" w:rsidRPr="005424B3" w:rsidRDefault="00AB5C7C" w:rsidP="00F635EE">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0A3D6AB" w14:textId="77777777" w:rsidR="00B021D7" w:rsidRPr="005424B3" w:rsidRDefault="00B021D7" w:rsidP="00F635EE">
            <w:pPr>
              <w:rPr>
                <w:lang w:val="nb-NO"/>
              </w:rPr>
            </w:pPr>
          </w:p>
          <w:p w14:paraId="486F2BAC" w14:textId="77777777" w:rsidR="00AB5C7C" w:rsidRPr="005424B3" w:rsidRDefault="00AB5C7C" w:rsidP="00AB5C7C">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3AE644F4" w14:textId="77777777" w:rsidR="00AB5C7C" w:rsidRPr="005424B3" w:rsidRDefault="00AB5C7C" w:rsidP="00F635EE">
            <w:pPr>
              <w:rPr>
                <w:b/>
                <w:lang w:val="nb-NO"/>
              </w:rPr>
            </w:pPr>
          </w:p>
          <w:p w14:paraId="2EF0223A" w14:textId="77777777" w:rsidR="00AB5C7C" w:rsidRPr="005424B3" w:rsidRDefault="00AB5C7C" w:rsidP="00F635EE">
            <w:pPr>
              <w:rPr>
                <w:b/>
                <w:lang w:val="nb-NO"/>
              </w:rPr>
            </w:pPr>
          </w:p>
          <w:p w14:paraId="4D5DDFE3" w14:textId="77777777" w:rsidR="00AB5C7C" w:rsidRPr="005424B3" w:rsidRDefault="00AB5C7C" w:rsidP="00F635EE">
            <w:pPr>
              <w:rPr>
                <w:b/>
                <w:lang w:val="nb-NO"/>
              </w:rPr>
            </w:pPr>
          </w:p>
          <w:p w14:paraId="2562F8FC" w14:textId="77777777" w:rsidR="00AB5C7C" w:rsidRPr="005424B3" w:rsidRDefault="00AB5C7C" w:rsidP="00AB5C7C">
            <w:pPr>
              <w:jc w:val="both"/>
            </w:pPr>
            <w:r w:rsidRPr="005424B3">
              <w:t>học sinh thảo luận theo nhóm so sánh tính chất vật lí, tính chất hoá học, phương pháp điều chế của CO và CO</w:t>
            </w:r>
            <w:r w:rsidRPr="005424B3">
              <w:rPr>
                <w:vertAlign w:val="subscript"/>
              </w:rPr>
              <w:t>2</w:t>
            </w:r>
            <w:r w:rsidRPr="005424B3">
              <w:t xml:space="preserve"> </w:t>
            </w:r>
          </w:p>
          <w:p w14:paraId="73633E1E" w14:textId="77777777" w:rsidR="00AB5C7C" w:rsidRPr="005424B3" w:rsidRDefault="00AB5C7C" w:rsidP="00F635EE">
            <w:pPr>
              <w:rPr>
                <w:b/>
                <w:lang w:val="nb-NO"/>
              </w:rPr>
            </w:pPr>
          </w:p>
          <w:p w14:paraId="41530567" w14:textId="77777777" w:rsidR="00AB5C7C" w:rsidRPr="005424B3" w:rsidRDefault="00AB5C7C" w:rsidP="00F635EE">
            <w:pPr>
              <w:rPr>
                <w:b/>
                <w:lang w:val="nb-NO"/>
              </w:rPr>
            </w:pPr>
          </w:p>
          <w:p w14:paraId="02955534" w14:textId="77777777" w:rsidR="00AB5C7C" w:rsidRPr="005424B3" w:rsidRDefault="00AB5C7C" w:rsidP="00F635EE">
            <w:pPr>
              <w:rPr>
                <w:b/>
                <w:lang w:val="nb-NO"/>
              </w:rPr>
            </w:pPr>
          </w:p>
          <w:p w14:paraId="35F26297" w14:textId="77777777" w:rsidR="00AB5C7C" w:rsidRPr="005424B3" w:rsidRDefault="00AB5C7C" w:rsidP="00F635EE">
            <w:pPr>
              <w:rPr>
                <w:b/>
                <w:lang w:val="nb-NO"/>
              </w:rPr>
            </w:pPr>
          </w:p>
          <w:p w14:paraId="2EBD0543" w14:textId="77777777" w:rsidR="00AB5C7C" w:rsidRPr="005424B3" w:rsidRDefault="00AB5C7C" w:rsidP="00F635EE">
            <w:pPr>
              <w:rPr>
                <w:b/>
                <w:lang w:val="nb-NO"/>
              </w:rPr>
            </w:pPr>
          </w:p>
          <w:p w14:paraId="247FB3FB" w14:textId="77777777" w:rsidR="00AB5C7C" w:rsidRPr="005424B3" w:rsidRDefault="00AB5C7C" w:rsidP="00F635EE">
            <w:pPr>
              <w:rPr>
                <w:b/>
                <w:lang w:val="nb-NO"/>
              </w:rPr>
            </w:pPr>
          </w:p>
          <w:p w14:paraId="52287974" w14:textId="77777777" w:rsidR="00AB5C7C" w:rsidRPr="005424B3" w:rsidRDefault="00AB5C7C" w:rsidP="00F635EE">
            <w:pPr>
              <w:rPr>
                <w:b/>
                <w:lang w:val="nb-NO"/>
              </w:rPr>
            </w:pPr>
          </w:p>
          <w:p w14:paraId="290307AD" w14:textId="77777777" w:rsidR="00AB5C7C" w:rsidRPr="005424B3" w:rsidRDefault="00AB5C7C" w:rsidP="00F635EE">
            <w:pPr>
              <w:rPr>
                <w:b/>
                <w:lang w:val="nb-NO"/>
              </w:rPr>
            </w:pPr>
          </w:p>
          <w:p w14:paraId="744A47B8" w14:textId="77777777" w:rsidR="00AB5C7C" w:rsidRPr="005424B3" w:rsidRDefault="00AB5C7C" w:rsidP="00F635EE">
            <w:pPr>
              <w:rPr>
                <w:b/>
                <w:lang w:val="nb-NO"/>
              </w:rPr>
            </w:pPr>
          </w:p>
          <w:p w14:paraId="60AE4FCF" w14:textId="77777777" w:rsidR="00AB5C7C" w:rsidRPr="005424B3" w:rsidRDefault="00AB5C7C" w:rsidP="00AB5C7C">
            <w:pPr>
              <w:jc w:val="both"/>
              <w:rPr>
                <w:lang w:val="pt-BR"/>
              </w:rPr>
            </w:pPr>
            <w:r w:rsidRPr="005424B3">
              <w:rPr>
                <w:lang w:val="pt-BR"/>
              </w:rPr>
              <w:t>hs dựa vào thuyết điện li viết các phản ứng của:</w:t>
            </w:r>
          </w:p>
          <w:p w14:paraId="1A389CAE" w14:textId="77777777" w:rsidR="00AB5C7C" w:rsidRPr="005424B3" w:rsidRDefault="00AB5C7C" w:rsidP="00AB5C7C">
            <w:pPr>
              <w:jc w:val="both"/>
              <w:rPr>
                <w:lang w:val="pl-PL"/>
              </w:rPr>
            </w:pPr>
            <w:r w:rsidRPr="005424B3">
              <w:rPr>
                <w:lang w:val="pl-PL"/>
              </w:rPr>
              <w:t>+ NaHCO</w:t>
            </w:r>
            <w:r w:rsidRPr="005424B3">
              <w:rPr>
                <w:vertAlign w:val="subscript"/>
                <w:lang w:val="pl-PL"/>
              </w:rPr>
              <w:t>3</w:t>
            </w:r>
            <w:r w:rsidRPr="005424B3">
              <w:rPr>
                <w:lang w:val="pl-PL"/>
              </w:rPr>
              <w:t>, Na</w:t>
            </w:r>
            <w:r w:rsidRPr="005424B3">
              <w:rPr>
                <w:vertAlign w:val="subscript"/>
                <w:lang w:val="pl-PL"/>
              </w:rPr>
              <w:t>2</w:t>
            </w:r>
            <w:r w:rsidRPr="005424B3">
              <w:rPr>
                <w:lang w:val="pl-PL"/>
              </w:rPr>
              <w:t>CO</w:t>
            </w:r>
            <w:r w:rsidRPr="005424B3">
              <w:rPr>
                <w:vertAlign w:val="subscript"/>
                <w:lang w:val="pl-PL"/>
              </w:rPr>
              <w:t>3</w:t>
            </w:r>
            <w:r w:rsidRPr="005424B3">
              <w:rPr>
                <w:lang w:val="pl-PL"/>
              </w:rPr>
              <w:t xml:space="preserve"> với HCl</w:t>
            </w:r>
          </w:p>
          <w:p w14:paraId="08DF88F2" w14:textId="77777777" w:rsidR="00AB5C7C" w:rsidRPr="005424B3" w:rsidRDefault="00AB5C7C" w:rsidP="00AB5C7C">
            <w:pPr>
              <w:jc w:val="both"/>
              <w:rPr>
                <w:lang w:val="pl-PL"/>
              </w:rPr>
            </w:pPr>
            <w:r w:rsidRPr="005424B3">
              <w:rPr>
                <w:lang w:val="pl-PL"/>
              </w:rPr>
              <w:lastRenderedPageBreak/>
              <w:t>+ NaHCO</w:t>
            </w:r>
            <w:r w:rsidRPr="005424B3">
              <w:rPr>
                <w:vertAlign w:val="subscript"/>
                <w:lang w:val="pl-PL"/>
              </w:rPr>
              <w:t>3</w:t>
            </w:r>
            <w:r w:rsidRPr="005424B3">
              <w:rPr>
                <w:lang w:val="pl-PL"/>
              </w:rPr>
              <w:t xml:space="preserve"> với NaOH</w:t>
            </w:r>
          </w:p>
          <w:p w14:paraId="134CA037" w14:textId="77777777" w:rsidR="00AB5C7C" w:rsidRPr="005424B3" w:rsidRDefault="00AB5C7C" w:rsidP="00F635EE">
            <w:pPr>
              <w:rPr>
                <w:b/>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DAB11E7" w14:textId="77777777" w:rsidR="00B021D7" w:rsidRPr="005424B3" w:rsidRDefault="00B021D7" w:rsidP="00F635EE">
            <w:pPr>
              <w:rPr>
                <w:lang w:val="nb-NO"/>
              </w:rPr>
            </w:pPr>
          </w:p>
          <w:p w14:paraId="26DAC667" w14:textId="77514F8A" w:rsidR="00B021D7" w:rsidRPr="005424B3" w:rsidRDefault="0089077F" w:rsidP="00F635EE">
            <w:pPr>
              <w:jc w:val="center"/>
              <w:rPr>
                <w:lang w:val="pt-BR"/>
              </w:rPr>
            </w:pPr>
            <w:r>
              <w:rPr>
                <w:lang w:val="pt-BR"/>
              </w:rPr>
              <w:t>10</w:t>
            </w:r>
          </w:p>
          <w:p w14:paraId="056558B9" w14:textId="77777777" w:rsidR="00B021D7" w:rsidRDefault="00B021D7" w:rsidP="00F635EE">
            <w:pPr>
              <w:rPr>
                <w:lang w:val="pt-BR"/>
              </w:rPr>
            </w:pPr>
            <w:r w:rsidRPr="005424B3">
              <w:rPr>
                <w:lang w:val="pt-BR"/>
              </w:rPr>
              <w:t>phút</w:t>
            </w:r>
          </w:p>
          <w:p w14:paraId="6BCD4AF6" w14:textId="77777777" w:rsidR="0089077F" w:rsidRDefault="0089077F" w:rsidP="00F635EE">
            <w:pPr>
              <w:rPr>
                <w:lang w:val="nb-NO"/>
              </w:rPr>
            </w:pPr>
          </w:p>
          <w:p w14:paraId="3DC1A07A" w14:textId="77777777" w:rsidR="0089077F" w:rsidRDefault="0089077F" w:rsidP="00F635EE">
            <w:pPr>
              <w:rPr>
                <w:lang w:val="nb-NO"/>
              </w:rPr>
            </w:pPr>
          </w:p>
          <w:p w14:paraId="48362B62" w14:textId="77777777" w:rsidR="0089077F" w:rsidRDefault="0089077F" w:rsidP="00F635EE">
            <w:pPr>
              <w:rPr>
                <w:lang w:val="nb-NO"/>
              </w:rPr>
            </w:pPr>
          </w:p>
          <w:p w14:paraId="612B17E1" w14:textId="77777777" w:rsidR="0089077F" w:rsidRDefault="0089077F" w:rsidP="00F635EE">
            <w:pPr>
              <w:rPr>
                <w:lang w:val="nb-NO"/>
              </w:rPr>
            </w:pPr>
          </w:p>
          <w:p w14:paraId="4D40054E" w14:textId="779BDD67" w:rsidR="0089077F" w:rsidRPr="005424B3" w:rsidRDefault="0089077F" w:rsidP="0089077F">
            <w:pPr>
              <w:jc w:val="center"/>
              <w:rPr>
                <w:lang w:val="pt-BR"/>
              </w:rPr>
            </w:pPr>
            <w:r>
              <w:rPr>
                <w:lang w:val="pt-BR"/>
              </w:rPr>
              <w:t>20</w:t>
            </w:r>
          </w:p>
          <w:p w14:paraId="2C1850C3" w14:textId="77777777" w:rsidR="0089077F" w:rsidRDefault="0089077F" w:rsidP="0089077F">
            <w:pPr>
              <w:rPr>
                <w:lang w:val="pt-BR"/>
              </w:rPr>
            </w:pPr>
            <w:r w:rsidRPr="005424B3">
              <w:rPr>
                <w:lang w:val="pt-BR"/>
              </w:rPr>
              <w:t>phút</w:t>
            </w:r>
          </w:p>
          <w:p w14:paraId="31899F4C" w14:textId="77777777" w:rsidR="0089077F" w:rsidRDefault="0089077F" w:rsidP="00F635EE">
            <w:pPr>
              <w:rPr>
                <w:lang w:val="nb-NO"/>
              </w:rPr>
            </w:pPr>
          </w:p>
          <w:p w14:paraId="07B0E939" w14:textId="77777777" w:rsidR="0089077F" w:rsidRDefault="0089077F" w:rsidP="00F635EE">
            <w:pPr>
              <w:rPr>
                <w:lang w:val="nb-NO"/>
              </w:rPr>
            </w:pPr>
          </w:p>
          <w:p w14:paraId="28EFF58B" w14:textId="77777777" w:rsidR="0089077F" w:rsidRDefault="0089077F" w:rsidP="00F635EE">
            <w:pPr>
              <w:rPr>
                <w:lang w:val="nb-NO"/>
              </w:rPr>
            </w:pPr>
          </w:p>
          <w:p w14:paraId="18AB9410" w14:textId="77777777" w:rsidR="0089077F" w:rsidRDefault="0089077F" w:rsidP="00F635EE">
            <w:pPr>
              <w:rPr>
                <w:lang w:val="nb-NO"/>
              </w:rPr>
            </w:pPr>
          </w:p>
          <w:p w14:paraId="095BF6FE" w14:textId="77777777" w:rsidR="0089077F" w:rsidRDefault="0089077F" w:rsidP="00F635EE">
            <w:pPr>
              <w:rPr>
                <w:lang w:val="nb-NO"/>
              </w:rPr>
            </w:pPr>
          </w:p>
          <w:p w14:paraId="281F2533" w14:textId="77777777" w:rsidR="0089077F" w:rsidRDefault="0089077F" w:rsidP="00F635EE">
            <w:pPr>
              <w:rPr>
                <w:lang w:val="nb-NO"/>
              </w:rPr>
            </w:pPr>
          </w:p>
          <w:p w14:paraId="4DE2CE79" w14:textId="77777777" w:rsidR="0089077F" w:rsidRDefault="0089077F" w:rsidP="00F635EE">
            <w:pPr>
              <w:rPr>
                <w:lang w:val="nb-NO"/>
              </w:rPr>
            </w:pPr>
          </w:p>
          <w:p w14:paraId="1117D399" w14:textId="77777777" w:rsidR="0089077F" w:rsidRDefault="0089077F" w:rsidP="00F635EE">
            <w:pPr>
              <w:rPr>
                <w:lang w:val="nb-NO"/>
              </w:rPr>
            </w:pPr>
          </w:p>
          <w:p w14:paraId="5A1D4DAD" w14:textId="77777777" w:rsidR="0089077F" w:rsidRDefault="0089077F" w:rsidP="00F635EE">
            <w:pPr>
              <w:rPr>
                <w:lang w:val="nb-NO"/>
              </w:rPr>
            </w:pPr>
          </w:p>
          <w:p w14:paraId="3139CF6C" w14:textId="77777777" w:rsidR="0089077F" w:rsidRDefault="0089077F" w:rsidP="00F635EE">
            <w:pPr>
              <w:rPr>
                <w:lang w:val="nb-NO"/>
              </w:rPr>
            </w:pPr>
          </w:p>
          <w:p w14:paraId="11D73974" w14:textId="4A8A48E0" w:rsidR="0089077F" w:rsidRPr="005424B3" w:rsidRDefault="0089077F" w:rsidP="0089077F">
            <w:pPr>
              <w:jc w:val="center"/>
              <w:rPr>
                <w:lang w:val="pt-BR"/>
              </w:rPr>
            </w:pPr>
            <w:r>
              <w:rPr>
                <w:lang w:val="pt-BR"/>
              </w:rPr>
              <w:t>20</w:t>
            </w:r>
          </w:p>
          <w:p w14:paraId="08C3DB1B" w14:textId="77777777" w:rsidR="0089077F" w:rsidRDefault="0089077F" w:rsidP="0089077F">
            <w:pPr>
              <w:rPr>
                <w:lang w:val="pt-BR"/>
              </w:rPr>
            </w:pPr>
            <w:r w:rsidRPr="005424B3">
              <w:rPr>
                <w:lang w:val="pt-BR"/>
              </w:rPr>
              <w:t>phút</w:t>
            </w:r>
          </w:p>
          <w:p w14:paraId="361A8D4C" w14:textId="77777777" w:rsidR="0089077F" w:rsidRDefault="0089077F" w:rsidP="00F635EE">
            <w:pPr>
              <w:rPr>
                <w:lang w:val="nb-NO"/>
              </w:rPr>
            </w:pPr>
          </w:p>
          <w:p w14:paraId="33AB60DF" w14:textId="77777777" w:rsidR="0089077F" w:rsidRDefault="0089077F" w:rsidP="00F635EE">
            <w:pPr>
              <w:rPr>
                <w:lang w:val="nb-NO"/>
              </w:rPr>
            </w:pPr>
          </w:p>
          <w:p w14:paraId="50B010B2" w14:textId="77777777" w:rsidR="0089077F" w:rsidRDefault="0089077F" w:rsidP="00F635EE">
            <w:pPr>
              <w:rPr>
                <w:lang w:val="nb-NO"/>
              </w:rPr>
            </w:pPr>
          </w:p>
          <w:p w14:paraId="0D7D53A9" w14:textId="77777777" w:rsidR="0089077F" w:rsidRDefault="0089077F" w:rsidP="00F635EE">
            <w:pPr>
              <w:rPr>
                <w:lang w:val="nb-NO"/>
              </w:rPr>
            </w:pPr>
          </w:p>
          <w:p w14:paraId="1BFF2974" w14:textId="77777777" w:rsidR="0089077F" w:rsidRDefault="0089077F" w:rsidP="00F635EE">
            <w:pPr>
              <w:rPr>
                <w:lang w:val="nb-NO"/>
              </w:rPr>
            </w:pPr>
          </w:p>
          <w:p w14:paraId="26E5FD51" w14:textId="77777777" w:rsidR="0089077F" w:rsidRDefault="0089077F" w:rsidP="00F635EE">
            <w:pPr>
              <w:rPr>
                <w:lang w:val="nb-NO"/>
              </w:rPr>
            </w:pPr>
          </w:p>
          <w:p w14:paraId="6033CC6A" w14:textId="77777777" w:rsidR="0089077F" w:rsidRDefault="0089077F" w:rsidP="00F635EE">
            <w:pPr>
              <w:rPr>
                <w:lang w:val="nb-NO"/>
              </w:rPr>
            </w:pPr>
          </w:p>
          <w:p w14:paraId="3E35DCFE" w14:textId="77777777" w:rsidR="0089077F" w:rsidRDefault="0089077F" w:rsidP="00F635EE">
            <w:pPr>
              <w:rPr>
                <w:lang w:val="nb-NO"/>
              </w:rPr>
            </w:pPr>
          </w:p>
          <w:p w14:paraId="336BD7FD" w14:textId="77777777" w:rsidR="0089077F" w:rsidRDefault="0089077F" w:rsidP="00F635EE">
            <w:pPr>
              <w:rPr>
                <w:lang w:val="nb-NO"/>
              </w:rPr>
            </w:pPr>
          </w:p>
          <w:p w14:paraId="4B49C4F9" w14:textId="77777777" w:rsidR="0089077F" w:rsidRDefault="0089077F" w:rsidP="00F635EE">
            <w:pPr>
              <w:rPr>
                <w:lang w:val="nb-NO"/>
              </w:rPr>
            </w:pPr>
          </w:p>
          <w:p w14:paraId="681669E8" w14:textId="77777777" w:rsidR="0089077F" w:rsidRDefault="0089077F" w:rsidP="00F635EE">
            <w:pPr>
              <w:rPr>
                <w:lang w:val="nb-NO"/>
              </w:rPr>
            </w:pPr>
          </w:p>
          <w:p w14:paraId="3EE9E73C" w14:textId="2D6A44F1" w:rsidR="0089077F" w:rsidRPr="005424B3" w:rsidRDefault="0089077F" w:rsidP="0089077F">
            <w:pPr>
              <w:jc w:val="center"/>
              <w:rPr>
                <w:lang w:val="pt-BR"/>
              </w:rPr>
            </w:pPr>
            <w:r>
              <w:rPr>
                <w:lang w:val="pt-BR"/>
              </w:rPr>
              <w:t>20</w:t>
            </w:r>
          </w:p>
          <w:p w14:paraId="2E58CF9A" w14:textId="77777777" w:rsidR="0089077F" w:rsidRDefault="0089077F" w:rsidP="0089077F">
            <w:pPr>
              <w:rPr>
                <w:lang w:val="pt-BR"/>
              </w:rPr>
            </w:pPr>
            <w:r w:rsidRPr="005424B3">
              <w:rPr>
                <w:lang w:val="pt-BR"/>
              </w:rPr>
              <w:t>phút</w:t>
            </w:r>
          </w:p>
          <w:p w14:paraId="60E393DC" w14:textId="77777777" w:rsidR="0089077F" w:rsidRDefault="0089077F" w:rsidP="00F635EE">
            <w:pPr>
              <w:rPr>
                <w:lang w:val="nb-NO"/>
              </w:rPr>
            </w:pPr>
          </w:p>
          <w:p w14:paraId="15AC559C" w14:textId="77777777" w:rsidR="0089077F" w:rsidRDefault="0089077F" w:rsidP="00F635EE">
            <w:pPr>
              <w:rPr>
                <w:lang w:val="nb-NO"/>
              </w:rPr>
            </w:pPr>
          </w:p>
          <w:p w14:paraId="0F5D10B9" w14:textId="77777777" w:rsidR="0089077F" w:rsidRDefault="0089077F" w:rsidP="00F635EE">
            <w:pPr>
              <w:rPr>
                <w:lang w:val="nb-NO"/>
              </w:rPr>
            </w:pPr>
          </w:p>
          <w:p w14:paraId="005754E4" w14:textId="77777777" w:rsidR="0089077F" w:rsidRDefault="0089077F" w:rsidP="00F635EE">
            <w:pPr>
              <w:rPr>
                <w:lang w:val="nb-NO"/>
              </w:rPr>
            </w:pPr>
          </w:p>
          <w:p w14:paraId="31604D7A" w14:textId="77777777" w:rsidR="0089077F" w:rsidRDefault="0089077F" w:rsidP="00F635EE">
            <w:pPr>
              <w:rPr>
                <w:lang w:val="nb-NO"/>
              </w:rPr>
            </w:pPr>
          </w:p>
          <w:p w14:paraId="5688FFF6" w14:textId="77777777" w:rsidR="0089077F" w:rsidRDefault="0089077F" w:rsidP="00F635EE">
            <w:pPr>
              <w:rPr>
                <w:lang w:val="nb-NO"/>
              </w:rPr>
            </w:pPr>
          </w:p>
          <w:p w14:paraId="60D062E5" w14:textId="77777777" w:rsidR="0089077F" w:rsidRDefault="0089077F" w:rsidP="00F635EE">
            <w:pPr>
              <w:rPr>
                <w:lang w:val="nb-NO"/>
              </w:rPr>
            </w:pPr>
          </w:p>
          <w:p w14:paraId="356EE5ED" w14:textId="77777777" w:rsidR="0089077F" w:rsidRDefault="0089077F" w:rsidP="00F635EE">
            <w:pPr>
              <w:rPr>
                <w:lang w:val="nb-NO"/>
              </w:rPr>
            </w:pPr>
          </w:p>
          <w:p w14:paraId="7A777CCD" w14:textId="77777777" w:rsidR="0089077F" w:rsidRDefault="0089077F" w:rsidP="00F635EE">
            <w:pPr>
              <w:rPr>
                <w:lang w:val="nb-NO"/>
              </w:rPr>
            </w:pPr>
          </w:p>
          <w:p w14:paraId="54FBBE28" w14:textId="77777777" w:rsidR="0089077F" w:rsidRDefault="0089077F" w:rsidP="00F635EE">
            <w:pPr>
              <w:rPr>
                <w:lang w:val="nb-NO"/>
              </w:rPr>
            </w:pPr>
          </w:p>
          <w:p w14:paraId="58BADDC5" w14:textId="77777777" w:rsidR="0089077F" w:rsidRDefault="0089077F" w:rsidP="00F635EE">
            <w:pPr>
              <w:rPr>
                <w:lang w:val="nb-NO"/>
              </w:rPr>
            </w:pPr>
          </w:p>
          <w:p w14:paraId="13DAB539" w14:textId="77777777" w:rsidR="0089077F" w:rsidRDefault="0089077F" w:rsidP="00F635EE">
            <w:pPr>
              <w:rPr>
                <w:lang w:val="nb-NO"/>
              </w:rPr>
            </w:pPr>
          </w:p>
          <w:p w14:paraId="4866F957" w14:textId="77777777" w:rsidR="0089077F" w:rsidRDefault="0089077F" w:rsidP="00F635EE">
            <w:pPr>
              <w:rPr>
                <w:lang w:val="nb-NO"/>
              </w:rPr>
            </w:pPr>
          </w:p>
          <w:p w14:paraId="317849D6" w14:textId="77777777" w:rsidR="0089077F" w:rsidRDefault="0089077F" w:rsidP="00F635EE">
            <w:pPr>
              <w:rPr>
                <w:lang w:val="nb-NO"/>
              </w:rPr>
            </w:pPr>
          </w:p>
          <w:p w14:paraId="6EB5584D" w14:textId="77777777" w:rsidR="0089077F" w:rsidRDefault="0089077F" w:rsidP="00F635EE">
            <w:pPr>
              <w:rPr>
                <w:lang w:val="nb-NO"/>
              </w:rPr>
            </w:pPr>
          </w:p>
          <w:p w14:paraId="3E097FB4" w14:textId="5A29E4C0" w:rsidR="0089077F" w:rsidRPr="005424B3" w:rsidRDefault="0089077F" w:rsidP="0089077F">
            <w:pPr>
              <w:jc w:val="center"/>
              <w:rPr>
                <w:lang w:val="pt-BR"/>
              </w:rPr>
            </w:pPr>
            <w:r>
              <w:rPr>
                <w:lang w:val="pt-BR"/>
              </w:rPr>
              <w:t>30</w:t>
            </w:r>
          </w:p>
          <w:p w14:paraId="0D74EE4A" w14:textId="77777777" w:rsidR="0089077F" w:rsidRDefault="0089077F" w:rsidP="0089077F">
            <w:pPr>
              <w:rPr>
                <w:lang w:val="pt-BR"/>
              </w:rPr>
            </w:pPr>
            <w:r w:rsidRPr="005424B3">
              <w:rPr>
                <w:lang w:val="pt-BR"/>
              </w:rPr>
              <w:t>phút</w:t>
            </w:r>
          </w:p>
          <w:p w14:paraId="1439898C" w14:textId="77777777" w:rsidR="0089077F" w:rsidRDefault="0089077F" w:rsidP="00F635EE">
            <w:pPr>
              <w:rPr>
                <w:lang w:val="nb-NO"/>
              </w:rPr>
            </w:pPr>
          </w:p>
          <w:p w14:paraId="7E5E73A2" w14:textId="77777777" w:rsidR="0089077F" w:rsidRDefault="0089077F" w:rsidP="00F635EE">
            <w:pPr>
              <w:rPr>
                <w:lang w:val="nb-NO"/>
              </w:rPr>
            </w:pPr>
          </w:p>
          <w:p w14:paraId="0886FB67" w14:textId="77777777" w:rsidR="0089077F" w:rsidRDefault="0089077F" w:rsidP="00F635EE">
            <w:pPr>
              <w:rPr>
                <w:lang w:val="nb-NO"/>
              </w:rPr>
            </w:pPr>
          </w:p>
          <w:p w14:paraId="3D6740F6" w14:textId="77777777" w:rsidR="0089077F" w:rsidRDefault="0089077F" w:rsidP="00F635EE">
            <w:pPr>
              <w:rPr>
                <w:lang w:val="nb-NO"/>
              </w:rPr>
            </w:pPr>
          </w:p>
          <w:p w14:paraId="3D33ED17" w14:textId="77777777" w:rsidR="0089077F" w:rsidRDefault="0089077F" w:rsidP="00F635EE">
            <w:pPr>
              <w:rPr>
                <w:lang w:val="nb-NO"/>
              </w:rPr>
            </w:pPr>
          </w:p>
          <w:p w14:paraId="0C1B6F63" w14:textId="77777777" w:rsidR="0089077F" w:rsidRDefault="0089077F" w:rsidP="00F635EE">
            <w:pPr>
              <w:rPr>
                <w:lang w:val="nb-NO"/>
              </w:rPr>
            </w:pPr>
          </w:p>
          <w:p w14:paraId="138CEF40" w14:textId="77777777" w:rsidR="0089077F" w:rsidRDefault="0089077F" w:rsidP="00F635EE">
            <w:pPr>
              <w:rPr>
                <w:lang w:val="nb-NO"/>
              </w:rPr>
            </w:pPr>
          </w:p>
          <w:p w14:paraId="20C32C44" w14:textId="77777777" w:rsidR="0089077F" w:rsidRDefault="0089077F" w:rsidP="00F635EE">
            <w:pPr>
              <w:rPr>
                <w:lang w:val="nb-NO"/>
              </w:rPr>
            </w:pPr>
          </w:p>
          <w:p w14:paraId="2158E7A6" w14:textId="77777777" w:rsidR="0089077F" w:rsidRPr="005424B3" w:rsidRDefault="0089077F" w:rsidP="0089077F">
            <w:pPr>
              <w:jc w:val="center"/>
              <w:rPr>
                <w:lang w:val="pt-BR"/>
              </w:rPr>
            </w:pPr>
            <w:r>
              <w:rPr>
                <w:lang w:val="pt-BR"/>
              </w:rPr>
              <w:t>10</w:t>
            </w:r>
          </w:p>
          <w:p w14:paraId="6ABB7F14" w14:textId="77777777" w:rsidR="0089077F" w:rsidRDefault="0089077F" w:rsidP="0089077F">
            <w:pPr>
              <w:rPr>
                <w:lang w:val="pt-BR"/>
              </w:rPr>
            </w:pPr>
            <w:r w:rsidRPr="005424B3">
              <w:rPr>
                <w:lang w:val="pt-BR"/>
              </w:rPr>
              <w:t>phút</w:t>
            </w:r>
          </w:p>
          <w:p w14:paraId="7A85E126" w14:textId="77777777" w:rsidR="0089077F" w:rsidRDefault="0089077F" w:rsidP="00F635EE">
            <w:pPr>
              <w:rPr>
                <w:lang w:val="nb-NO"/>
              </w:rPr>
            </w:pPr>
          </w:p>
          <w:p w14:paraId="7D1B74B3" w14:textId="77777777" w:rsidR="0089077F" w:rsidRDefault="0089077F" w:rsidP="00F635EE">
            <w:pPr>
              <w:rPr>
                <w:lang w:val="nb-NO"/>
              </w:rPr>
            </w:pPr>
          </w:p>
          <w:p w14:paraId="31FA1E15" w14:textId="77777777" w:rsidR="0089077F" w:rsidRPr="005424B3" w:rsidRDefault="0089077F" w:rsidP="00F635EE">
            <w:pPr>
              <w:rPr>
                <w:lang w:val="nb-NO"/>
              </w:rPr>
            </w:pPr>
          </w:p>
        </w:tc>
      </w:tr>
      <w:tr w:rsidR="00B021D7" w:rsidRPr="005424B3" w14:paraId="7C5FDB49"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15E8AE6F" w14:textId="77777777" w:rsidR="00B021D7" w:rsidRPr="005424B3" w:rsidRDefault="00B021D7" w:rsidP="00F635EE">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A789BC3" w14:textId="77777777" w:rsidR="00B021D7" w:rsidRPr="005424B3" w:rsidRDefault="00B021D7" w:rsidP="00F635EE">
            <w:pPr>
              <w:rPr>
                <w:b/>
                <w:bCs/>
                <w:u w:val="single"/>
                <w:lang w:val="nb-NO"/>
              </w:rPr>
            </w:pPr>
            <w:r w:rsidRPr="005424B3">
              <w:rPr>
                <w:b/>
                <w:bCs/>
                <w:u w:val="single"/>
                <w:lang w:val="nb-NO"/>
              </w:rPr>
              <w:t>Củng cố kiến thức và kết thúc bài</w:t>
            </w:r>
          </w:p>
          <w:p w14:paraId="1FFC4D9A" w14:textId="73943FC9" w:rsidR="00B021D7" w:rsidRPr="0089077F" w:rsidRDefault="0089077F" w:rsidP="00F635EE">
            <w:r>
              <w:t>bài tập CO</w:t>
            </w:r>
            <w:r w:rsidRPr="0089077F">
              <w:rPr>
                <w:vertAlign w:val="subscript"/>
              </w:rPr>
              <w:t>2</w:t>
            </w:r>
            <w:r>
              <w:t xml:space="preserve"> kiềm</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C35D9CC" w14:textId="4B60F582" w:rsidR="00B021D7" w:rsidRPr="005424B3" w:rsidRDefault="00B021D7" w:rsidP="00AB5C7C">
            <w:pPr>
              <w:rPr>
                <w:lang w:val="vi-VN"/>
              </w:rPr>
            </w:pPr>
            <w:r w:rsidRPr="005424B3">
              <w:rPr>
                <w:lang w:val="de-DE"/>
              </w:rPr>
              <w:t>Giảng viên trình bày tóm tắt nội dung</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8F11DA8" w14:textId="77777777" w:rsidR="00B021D7" w:rsidRPr="005424B3" w:rsidRDefault="00B021D7" w:rsidP="00F635EE">
            <w:pPr>
              <w:rPr>
                <w:lang w:val="nb-NO"/>
              </w:rPr>
            </w:pPr>
          </w:p>
          <w:p w14:paraId="350B98DD" w14:textId="4E47DC71" w:rsidR="00B021D7" w:rsidRPr="005424B3" w:rsidRDefault="00B021D7" w:rsidP="00AB5C7C">
            <w:pPr>
              <w:rPr>
                <w:lang w:val="nb-NO"/>
              </w:rPr>
            </w:pPr>
            <w:r w:rsidRPr="005424B3">
              <w:rPr>
                <w:lang w:val="de-DE"/>
              </w:rPr>
              <w:t>Học sinh lắng nghe</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882C8D7" w14:textId="47F66778" w:rsidR="00B021D7" w:rsidRPr="005424B3" w:rsidRDefault="0089077F" w:rsidP="00F635EE">
            <w:pPr>
              <w:jc w:val="center"/>
              <w:rPr>
                <w:lang w:val="nb-NO"/>
              </w:rPr>
            </w:pPr>
            <w:r>
              <w:rPr>
                <w:lang w:val="pt-BR"/>
              </w:rPr>
              <w:t>10</w:t>
            </w:r>
            <w:r w:rsidR="00B021D7" w:rsidRPr="005424B3">
              <w:rPr>
                <w:lang w:val="pt-BR"/>
              </w:rPr>
              <w:t xml:space="preserve"> phút</w:t>
            </w:r>
          </w:p>
        </w:tc>
      </w:tr>
      <w:tr w:rsidR="00B021D7" w:rsidRPr="005424B3" w14:paraId="58D8C0F2" w14:textId="77777777" w:rsidTr="00F635EE">
        <w:tc>
          <w:tcPr>
            <w:tcW w:w="540" w:type="dxa"/>
            <w:tcBorders>
              <w:top w:val="single" w:sz="4" w:space="0" w:color="auto"/>
              <w:left w:val="single" w:sz="4" w:space="0" w:color="auto"/>
              <w:bottom w:val="single" w:sz="4" w:space="0" w:color="auto"/>
              <w:right w:val="single" w:sz="4" w:space="0" w:color="auto"/>
            </w:tcBorders>
            <w:shd w:val="clear" w:color="auto" w:fill="auto"/>
          </w:tcPr>
          <w:p w14:paraId="046C710A" w14:textId="77777777" w:rsidR="00B021D7" w:rsidRPr="005424B3" w:rsidRDefault="00B021D7" w:rsidP="00F635EE">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F39474D" w14:textId="77777777" w:rsidR="00B021D7" w:rsidRPr="005424B3" w:rsidRDefault="00B021D7" w:rsidP="00F635EE">
            <w:pPr>
              <w:rPr>
                <w:b/>
                <w:bCs/>
                <w:u w:val="single"/>
                <w:lang w:val="pt-BR"/>
              </w:rPr>
            </w:pPr>
            <w:r w:rsidRPr="005424B3">
              <w:rPr>
                <w:b/>
                <w:bCs/>
                <w:u w:val="single"/>
                <w:lang w:val="pt-BR"/>
              </w:rPr>
              <w:t>Hướng dẫn tự học</w:t>
            </w:r>
          </w:p>
          <w:p w14:paraId="0968445E" w14:textId="15070FE8" w:rsidR="00B021D7" w:rsidRPr="005424B3" w:rsidRDefault="00AB5C7C" w:rsidP="00F635EE">
            <w:pPr>
              <w:rPr>
                <w:bCs/>
                <w:u w:val="single"/>
                <w:lang w:val="nb-NO"/>
              </w:rPr>
            </w:pPr>
            <w:r w:rsidRPr="005424B3">
              <w:rPr>
                <w:lang w:val="pt-BR"/>
              </w:rPr>
              <w:t>giải bài tập GT</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4ADACFC" w14:textId="4AF9FFE3" w:rsidR="00B021D7" w:rsidRPr="005424B3" w:rsidRDefault="00B021D7" w:rsidP="00AB5C7C">
            <w:pPr>
              <w:rPr>
                <w:lang w:val="pt-BR"/>
              </w:rPr>
            </w:pPr>
            <w:r w:rsidRPr="005424B3">
              <w:rPr>
                <w:lang w:val="pt-BR"/>
              </w:rPr>
              <w:t xml:space="preserve">Nhắc nhở học sinh ôn tập, giải bài tập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2D52777" w14:textId="61B75551" w:rsidR="00B021D7" w:rsidRPr="005424B3" w:rsidRDefault="00B021D7" w:rsidP="00AB5C7C">
            <w:pPr>
              <w:rPr>
                <w:lang w:val="pt-BR"/>
              </w:rPr>
            </w:pPr>
            <w:r w:rsidRPr="005424B3">
              <w:rPr>
                <w:lang w:val="pt-BR"/>
              </w:rPr>
              <w:t>Học sinh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156C537" w14:textId="52EC3651" w:rsidR="00B021D7" w:rsidRPr="005424B3" w:rsidRDefault="0089077F" w:rsidP="00F635EE">
            <w:pPr>
              <w:jc w:val="center"/>
              <w:rPr>
                <w:lang w:val="pt-BR"/>
              </w:rPr>
            </w:pPr>
            <w:r>
              <w:rPr>
                <w:lang w:val="pt-BR"/>
              </w:rPr>
              <w:t xml:space="preserve">5 </w:t>
            </w:r>
            <w:r w:rsidR="00B021D7" w:rsidRPr="005424B3">
              <w:rPr>
                <w:lang w:val="pt-BR"/>
              </w:rPr>
              <w:t>phút</w:t>
            </w:r>
          </w:p>
        </w:tc>
      </w:tr>
    </w:tbl>
    <w:p w14:paraId="0E6EE852" w14:textId="77777777" w:rsidR="00B021D7" w:rsidRPr="005424B3" w:rsidRDefault="00B021D7" w:rsidP="00B021D7">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B021D7" w:rsidRPr="005424B3" w14:paraId="63E57B99" w14:textId="77777777" w:rsidTr="0089077F">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FD3548D" w14:textId="77777777" w:rsidR="00B021D7" w:rsidRPr="005424B3" w:rsidRDefault="00B021D7" w:rsidP="00F635EE">
            <w:pPr>
              <w:rPr>
                <w:u w:val="single"/>
                <w:lang w:val="pt-BR"/>
              </w:rPr>
            </w:pPr>
          </w:p>
          <w:p w14:paraId="795F78FD" w14:textId="77777777" w:rsidR="00B021D7" w:rsidRPr="005424B3" w:rsidRDefault="00B021D7" w:rsidP="00F635EE">
            <w:pPr>
              <w:rPr>
                <w:u w:val="single"/>
                <w:lang w:val="pt-BR"/>
              </w:rPr>
            </w:pPr>
          </w:p>
          <w:p w14:paraId="5EB184F5" w14:textId="77777777" w:rsidR="00B021D7" w:rsidRPr="005424B3" w:rsidRDefault="00B021D7" w:rsidP="00F635EE">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5B469F5E" w14:textId="77777777" w:rsidR="00B021D7" w:rsidRPr="005424B3" w:rsidRDefault="00B021D7" w:rsidP="00F635EE">
            <w:pPr>
              <w:jc w:val="both"/>
            </w:pPr>
            <w:r w:rsidRPr="005424B3">
              <w:t xml:space="preserve">1. </w:t>
            </w:r>
            <w:r w:rsidRPr="005424B3">
              <w:rPr>
                <w:i/>
                <w:iCs/>
              </w:rPr>
              <w:t xml:space="preserve">Giáo trình hóa học 1, </w:t>
            </w:r>
            <w:r w:rsidRPr="005424B3">
              <w:t>Trường CĐ lý tự trọng Tp. HCM, năm 2018.</w:t>
            </w:r>
          </w:p>
          <w:p w14:paraId="3F5CB65C" w14:textId="77AAC800" w:rsidR="00B021D7" w:rsidRPr="005424B3" w:rsidRDefault="00B021D7" w:rsidP="00F635EE">
            <w:pPr>
              <w:jc w:val="both"/>
            </w:pPr>
            <w:r w:rsidRPr="005424B3">
              <w:t xml:space="preserve">2. </w:t>
            </w:r>
            <w:r w:rsidRPr="005424B3">
              <w:rPr>
                <w:lang w:val="vi-VN"/>
              </w:rPr>
              <w:t>Nguyễn Xuân Trường</w:t>
            </w:r>
            <w:r w:rsidRPr="005424B3">
              <w:t xml:space="preserve">, </w:t>
            </w:r>
            <w:r w:rsidR="0089077F">
              <w:rPr>
                <w:i/>
                <w:iCs/>
              </w:rPr>
              <w:t>Hóa học 11</w:t>
            </w:r>
            <w:r w:rsidRPr="005424B3">
              <w:rPr>
                <w:i/>
                <w:iCs/>
              </w:rPr>
              <w:t xml:space="preserve">, </w:t>
            </w:r>
            <w:r w:rsidRPr="005424B3">
              <w:rPr>
                <w:lang w:val="vi-VN"/>
              </w:rPr>
              <w:t>NXB Giáo dục Việt Nam</w:t>
            </w:r>
            <w:r w:rsidRPr="005424B3">
              <w:t>, năm 2015.</w:t>
            </w:r>
          </w:p>
          <w:p w14:paraId="62CCBFC3" w14:textId="09DCEFB3" w:rsidR="00B021D7" w:rsidRPr="005424B3" w:rsidRDefault="00B021D7" w:rsidP="00F635EE">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0089077F">
              <w:t>11</w:t>
            </w:r>
            <w:r w:rsidRPr="005424B3">
              <w:t xml:space="preserve">, </w:t>
            </w:r>
            <w:r w:rsidRPr="005424B3">
              <w:rPr>
                <w:lang w:val="vi-VN"/>
              </w:rPr>
              <w:t>NXB Giáo dục Việt Nam</w:t>
            </w:r>
            <w:r w:rsidRPr="005424B3">
              <w:t>, năm 2015.</w:t>
            </w:r>
          </w:p>
        </w:tc>
      </w:tr>
      <w:tr w:rsidR="00B021D7" w:rsidRPr="005424B3" w14:paraId="52D63431" w14:textId="77777777" w:rsidTr="008907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75C37BAA" w14:textId="77777777" w:rsidR="00B021D7" w:rsidRPr="005424B3" w:rsidRDefault="00B021D7" w:rsidP="00F635EE">
            <w:pPr>
              <w:rPr>
                <w:lang w:val="pt-BR"/>
              </w:rPr>
            </w:pPr>
          </w:p>
          <w:p w14:paraId="4B85D5EC" w14:textId="686C9C18" w:rsidR="0089077F" w:rsidRPr="005424B3" w:rsidRDefault="00B021D7" w:rsidP="0089077F">
            <w:pPr>
              <w:jc w:val="center"/>
              <w:rPr>
                <w:b/>
                <w:bCs/>
                <w:lang w:val="pt-BR"/>
              </w:rPr>
            </w:pPr>
            <w:r w:rsidRPr="005424B3">
              <w:rPr>
                <w:b/>
                <w:bCs/>
                <w:lang w:val="pt-BR"/>
              </w:rPr>
              <w:t>Trưởng tổ môn</w:t>
            </w:r>
          </w:p>
          <w:p w14:paraId="5D0854B3" w14:textId="1CDFF325" w:rsidR="00B021D7" w:rsidRPr="005424B3" w:rsidRDefault="00B021D7" w:rsidP="00AB5C7C">
            <w:pPr>
              <w:jc w:val="center"/>
              <w:rPr>
                <w:b/>
                <w:bCs/>
                <w:lang w:val="pt-BR"/>
              </w:rPr>
            </w:pPr>
            <w:r w:rsidRPr="005424B3">
              <w:rPr>
                <w:b/>
                <w:bCs/>
                <w:lang w:val="vi-VN"/>
              </w:rPr>
              <w:t xml:space="preserve">   </w:t>
            </w:r>
            <w:r w:rsidRPr="005424B3">
              <w:rPr>
                <w:b/>
                <w:bCs/>
                <w:lang w:val="pt-BR"/>
              </w:rPr>
              <w:t>Nguyễn Thị Huyền Nga</w:t>
            </w:r>
          </w:p>
        </w:tc>
        <w:tc>
          <w:tcPr>
            <w:tcW w:w="6205" w:type="dxa"/>
            <w:shd w:val="clear" w:color="auto" w:fill="auto"/>
          </w:tcPr>
          <w:p w14:paraId="23A63271" w14:textId="77777777" w:rsidR="00B021D7" w:rsidRPr="005424B3" w:rsidRDefault="00B021D7" w:rsidP="00F635EE">
            <w:pPr>
              <w:rPr>
                <w:lang w:val="pt-BR"/>
              </w:rPr>
            </w:pPr>
          </w:p>
          <w:p w14:paraId="39E9E39B" w14:textId="77777777" w:rsidR="00B021D7" w:rsidRPr="005424B3" w:rsidRDefault="00B021D7" w:rsidP="00F635EE">
            <w:pPr>
              <w:ind w:left="1420"/>
              <w:rPr>
                <w:i/>
                <w:lang w:val="pt-BR"/>
              </w:rPr>
            </w:pPr>
            <w:r w:rsidRPr="005424B3">
              <w:rPr>
                <w:i/>
                <w:lang w:val="pt-BR"/>
              </w:rPr>
              <w:t xml:space="preserve">Tp. Hồ Chí Minh, ngày      tháng      năm 20 </w:t>
            </w:r>
          </w:p>
          <w:p w14:paraId="5CCD80E2" w14:textId="77777777" w:rsidR="00B021D7" w:rsidRPr="005424B3" w:rsidRDefault="00B021D7" w:rsidP="00F635EE">
            <w:pPr>
              <w:jc w:val="center"/>
              <w:rPr>
                <w:lang w:val="pt-BR"/>
              </w:rPr>
            </w:pPr>
            <w:r w:rsidRPr="005424B3">
              <w:rPr>
                <w:b/>
                <w:lang w:val="pt-BR"/>
              </w:rPr>
              <w:t>Giảng viên</w:t>
            </w:r>
          </w:p>
        </w:tc>
      </w:tr>
    </w:tbl>
    <w:p w14:paraId="206B32BA" w14:textId="77777777" w:rsidR="0089077F" w:rsidRDefault="0089077F">
      <w:r>
        <w:br w:type="page"/>
      </w:r>
    </w:p>
    <w:tbl>
      <w:tblPr>
        <w:tblW w:w="11368" w:type="dxa"/>
        <w:tblInd w:w="108" w:type="dxa"/>
        <w:tblLook w:val="01E0" w:firstRow="1" w:lastRow="1" w:firstColumn="1" w:lastColumn="1" w:noHBand="0" w:noVBand="0"/>
      </w:tblPr>
      <w:tblGrid>
        <w:gridCol w:w="4500"/>
        <w:gridCol w:w="6868"/>
      </w:tblGrid>
      <w:tr w:rsidR="00D01237" w:rsidRPr="005424B3" w14:paraId="7FD0BD20" w14:textId="77777777" w:rsidTr="0089077F">
        <w:tc>
          <w:tcPr>
            <w:tcW w:w="4500" w:type="dxa"/>
            <w:shd w:val="clear" w:color="auto" w:fill="auto"/>
          </w:tcPr>
          <w:p w14:paraId="68EF97A4" w14:textId="5FC3C8D6" w:rsidR="00D01237" w:rsidRPr="005424B3" w:rsidRDefault="0089077F" w:rsidP="005815C3">
            <w:pPr>
              <w:rPr>
                <w:lang w:val="pt-BR"/>
              </w:rPr>
            </w:pPr>
            <w:r>
              <w:lastRenderedPageBreak/>
              <w:br w:type="page"/>
            </w:r>
            <w:r w:rsidR="00D01237" w:rsidRPr="005424B3">
              <w:br w:type="page"/>
            </w:r>
            <w:r w:rsidR="00D01237" w:rsidRPr="005424B3">
              <w:br w:type="page"/>
            </w:r>
            <w:r>
              <w:rPr>
                <w:lang w:val="pt-BR"/>
              </w:rPr>
              <w:t>Giáo án số:  17</w:t>
            </w:r>
          </w:p>
        </w:tc>
        <w:tc>
          <w:tcPr>
            <w:tcW w:w="6868" w:type="dxa"/>
            <w:shd w:val="clear" w:color="auto" w:fill="auto"/>
          </w:tcPr>
          <w:p w14:paraId="4A995574" w14:textId="5EB78B21" w:rsidR="00D01237" w:rsidRPr="005424B3" w:rsidRDefault="00D01237" w:rsidP="005815C3">
            <w:r w:rsidRPr="005424B3">
              <w:t xml:space="preserve">Thời gian thực hiện: </w:t>
            </w:r>
            <w:r w:rsidR="008B7B59">
              <w:t xml:space="preserve">2 </w:t>
            </w:r>
            <w:r w:rsidRPr="005424B3">
              <w:t>tiết</w:t>
            </w:r>
          </w:p>
          <w:p w14:paraId="77702C0A" w14:textId="7BE467D0" w:rsidR="00D01237" w:rsidRPr="005424B3" w:rsidRDefault="00D01237" w:rsidP="005815C3">
            <w:pPr>
              <w:tabs>
                <w:tab w:val="right" w:leader="dot" w:pos="3331"/>
              </w:tabs>
            </w:pPr>
            <w:r w:rsidRPr="005424B3">
              <w:t xml:space="preserve">Tên chương: </w:t>
            </w:r>
            <w:r w:rsidRPr="005424B3">
              <w:rPr>
                <w:b/>
                <w:bCs/>
              </w:rPr>
              <w:t xml:space="preserve">CHƯƠNG </w:t>
            </w:r>
            <w:r w:rsidR="0089077F">
              <w:rPr>
                <w:b/>
                <w:bCs/>
              </w:rPr>
              <w:t>IX</w:t>
            </w:r>
            <w:r w:rsidRPr="005424B3">
              <w:rPr>
                <w:b/>
                <w:bCs/>
              </w:rPr>
              <w:t xml:space="preserve">: </w:t>
            </w:r>
            <w:r w:rsidR="004C17D9" w:rsidRPr="005424B3">
              <w:rPr>
                <w:b/>
                <w:lang w:val="pt-BR"/>
              </w:rPr>
              <w:t>SILIC- CACBON</w:t>
            </w:r>
          </w:p>
          <w:p w14:paraId="255660DD" w14:textId="77777777" w:rsidR="00D01237" w:rsidRPr="005424B3" w:rsidRDefault="00D01237" w:rsidP="005815C3">
            <w:r w:rsidRPr="005424B3">
              <w:t xml:space="preserve">Thực hiện ngày                  tháng                 năm 20 </w:t>
            </w:r>
          </w:p>
          <w:p w14:paraId="7DCEC10B" w14:textId="77777777" w:rsidR="00D01237" w:rsidRPr="005424B3" w:rsidRDefault="00D01237" w:rsidP="005815C3">
            <w:r w:rsidRPr="005424B3">
              <w:t xml:space="preserve"> </w:t>
            </w:r>
          </w:p>
        </w:tc>
      </w:tr>
    </w:tbl>
    <w:p w14:paraId="05F477AE" w14:textId="21C68E6E" w:rsidR="00D01237" w:rsidRPr="005424B3" w:rsidRDefault="00D01237" w:rsidP="00D01237">
      <w:pPr>
        <w:rPr>
          <w:lang w:val="it-IT"/>
        </w:rPr>
      </w:pPr>
      <w:r w:rsidRPr="005424B3">
        <w:rPr>
          <w:lang w:val="it-IT"/>
        </w:rPr>
        <w:t xml:space="preserve">Tên bài: </w:t>
      </w:r>
      <w:r w:rsidRPr="005424B3">
        <w:rPr>
          <w:lang w:val="it-IT"/>
        </w:rPr>
        <w:tab/>
      </w:r>
      <w:r w:rsidRPr="005424B3">
        <w:rPr>
          <w:lang w:val="it-IT"/>
        </w:rPr>
        <w:tab/>
      </w:r>
      <w:r w:rsidR="0089077F">
        <w:rPr>
          <w:b/>
          <w:i/>
        </w:rPr>
        <w:t>Bài 34</w:t>
      </w:r>
      <w:r w:rsidRPr="005424B3">
        <w:rPr>
          <w:b/>
          <w:i/>
        </w:rPr>
        <w:t xml:space="preserve">:  </w:t>
      </w:r>
      <w:r w:rsidR="00AB5C7C" w:rsidRPr="005424B3">
        <w:rPr>
          <w:b/>
          <w:lang w:val="pt-BR"/>
        </w:rPr>
        <w:t>SILIC</w:t>
      </w:r>
    </w:p>
    <w:p w14:paraId="0E9FF5DA" w14:textId="77777777" w:rsidR="00D01237" w:rsidRPr="005424B3" w:rsidRDefault="00D01237" w:rsidP="00D01237">
      <w:pPr>
        <w:rPr>
          <w:b/>
          <w:u w:val="single"/>
          <w:lang w:val="it-IT"/>
        </w:rPr>
      </w:pPr>
      <w:r w:rsidRPr="005424B3">
        <w:rPr>
          <w:b/>
          <w:u w:val="single"/>
          <w:lang w:val="it-IT"/>
        </w:rPr>
        <w:t xml:space="preserve">Mục tiêu của bài: </w:t>
      </w:r>
    </w:p>
    <w:p w14:paraId="29A7630B" w14:textId="77777777" w:rsidR="00D01237" w:rsidRPr="005424B3" w:rsidRDefault="00D01237" w:rsidP="00D01237">
      <w:pPr>
        <w:rPr>
          <w:b/>
          <w:lang w:val="it-IT"/>
        </w:rPr>
      </w:pPr>
      <w:r w:rsidRPr="005424B3">
        <w:rPr>
          <w:lang w:val="it-IT"/>
        </w:rPr>
        <w:t xml:space="preserve">Sau khi học xong bài này người học có khả năng: </w:t>
      </w:r>
    </w:p>
    <w:p w14:paraId="438C5B62" w14:textId="77783E28" w:rsidR="00A360C8" w:rsidRPr="005424B3" w:rsidRDefault="00A360C8" w:rsidP="00A360C8">
      <w:pPr>
        <w:spacing w:before="20" w:after="20" w:line="223" w:lineRule="auto"/>
        <w:jc w:val="both"/>
        <w:rPr>
          <w:b/>
          <w:lang w:val="pl-PL"/>
        </w:rPr>
      </w:pPr>
      <w:r w:rsidRPr="005424B3">
        <w:rPr>
          <w:b/>
          <w:lang w:val="pl-PL"/>
        </w:rPr>
        <w:t>1.</w:t>
      </w:r>
      <w:r w:rsidRPr="005424B3">
        <w:rPr>
          <w:b/>
          <w:u w:val="single"/>
          <w:lang w:val="pl-PL"/>
        </w:rPr>
        <w:t>Kiến thức</w:t>
      </w:r>
      <w:r w:rsidRPr="005424B3">
        <w:rPr>
          <w:b/>
          <w:lang w:val="pl-PL"/>
        </w:rPr>
        <w:t>:</w:t>
      </w:r>
    </w:p>
    <w:p w14:paraId="7A9A91B2" w14:textId="77777777" w:rsidR="00A360C8" w:rsidRPr="005424B3" w:rsidRDefault="00A360C8" w:rsidP="00A360C8">
      <w:pPr>
        <w:spacing w:before="20"/>
        <w:ind w:firstLine="420"/>
        <w:jc w:val="both"/>
        <w:rPr>
          <w:lang w:val="pl-PL"/>
        </w:rPr>
      </w:pPr>
      <w:r w:rsidRPr="005424B3">
        <w:rPr>
          <w:lang w:val="pl-PL"/>
        </w:rPr>
        <w:t>- Vị trí của silic trong bảng tuần hoàn các nguyên tố hoá học, cấu hình electron  nguyên tử.</w:t>
      </w:r>
    </w:p>
    <w:p w14:paraId="16D4445D" w14:textId="5D4CC9FD" w:rsidR="00A360C8" w:rsidRPr="005424B3" w:rsidRDefault="00A360C8" w:rsidP="00A360C8">
      <w:pPr>
        <w:spacing w:before="20"/>
        <w:ind w:firstLine="420"/>
        <w:jc w:val="both"/>
        <w:rPr>
          <w:lang w:val="pl-PL"/>
        </w:rPr>
      </w:pPr>
      <w:r w:rsidRPr="005424B3">
        <w:rPr>
          <w:lang w:val="pl-PL"/>
        </w:rPr>
        <w:t>- Tính chất vật lí (dạng thù hình, cấu trúc tinh thể, màu sắc, chất bán dẫn)</w:t>
      </w:r>
    </w:p>
    <w:p w14:paraId="684F706F" w14:textId="6E15BDA7" w:rsidR="00A360C8" w:rsidRPr="005424B3" w:rsidRDefault="00A360C8" w:rsidP="00A360C8">
      <w:pPr>
        <w:spacing w:before="20"/>
        <w:ind w:firstLine="420"/>
        <w:jc w:val="both"/>
        <w:rPr>
          <w:lang w:val="pl-PL"/>
        </w:rPr>
      </w:pPr>
      <w:r w:rsidRPr="005424B3">
        <w:rPr>
          <w:lang w:val="pl-PL"/>
        </w:rPr>
        <w:t>- Tính chất hoá học : Là phi kim hoạt động hoá học yếu</w:t>
      </w:r>
    </w:p>
    <w:p w14:paraId="4A994B8F" w14:textId="1120BFD1" w:rsidR="00A360C8" w:rsidRPr="005424B3" w:rsidRDefault="00A360C8" w:rsidP="00A360C8">
      <w:pPr>
        <w:spacing w:before="20"/>
        <w:ind w:firstLine="420"/>
        <w:jc w:val="both"/>
        <w:rPr>
          <w:lang w:val="pl-PL"/>
        </w:rPr>
      </w:pPr>
      <w:r w:rsidRPr="005424B3">
        <w:rPr>
          <w:lang w:val="pl-PL"/>
        </w:rPr>
        <w:t>- SiO</w:t>
      </w:r>
      <w:r w:rsidRPr="005424B3">
        <w:rPr>
          <w:vertAlign w:val="subscript"/>
          <w:lang w:val="pl-PL"/>
        </w:rPr>
        <w:t>2</w:t>
      </w:r>
      <w:r w:rsidRPr="005424B3">
        <w:rPr>
          <w:lang w:val="pl-PL"/>
        </w:rPr>
        <w:t>: Tính chất vật lí, tính chất hoá học</w:t>
      </w:r>
    </w:p>
    <w:p w14:paraId="75F482BD" w14:textId="0E60489B" w:rsidR="00A360C8" w:rsidRPr="005424B3" w:rsidRDefault="00A360C8" w:rsidP="00A360C8">
      <w:pPr>
        <w:spacing w:before="20"/>
        <w:ind w:firstLine="420"/>
        <w:jc w:val="both"/>
        <w:rPr>
          <w:lang w:val="pl-PL"/>
        </w:rPr>
      </w:pPr>
      <w:r w:rsidRPr="005424B3">
        <w:rPr>
          <w:lang w:val="pl-PL"/>
        </w:rPr>
        <w:t xml:space="preserve"> - H</w:t>
      </w:r>
      <w:r w:rsidRPr="005424B3">
        <w:rPr>
          <w:vertAlign w:val="subscript"/>
          <w:lang w:val="pl-PL"/>
        </w:rPr>
        <w:t>2</w:t>
      </w:r>
      <w:r w:rsidRPr="005424B3">
        <w:rPr>
          <w:lang w:val="pl-PL"/>
        </w:rPr>
        <w:t>SiO</w:t>
      </w:r>
      <w:r w:rsidRPr="005424B3">
        <w:rPr>
          <w:vertAlign w:val="subscript"/>
          <w:lang w:val="pl-PL"/>
        </w:rPr>
        <w:t xml:space="preserve"> 3</w:t>
      </w:r>
      <w:r w:rsidRPr="005424B3">
        <w:rPr>
          <w:lang w:val="pl-PL"/>
        </w:rPr>
        <w:t xml:space="preserve"> : Tính chất vật lí (tính tan, màu) sắc, tính chất hoá học</w:t>
      </w:r>
    </w:p>
    <w:p w14:paraId="40488C0A" w14:textId="77777777" w:rsidR="00A360C8" w:rsidRPr="005424B3" w:rsidRDefault="00A360C8" w:rsidP="00A360C8">
      <w:pPr>
        <w:rPr>
          <w:b/>
          <w:lang w:val="pl-PL"/>
        </w:rPr>
      </w:pPr>
      <w:r w:rsidRPr="005424B3">
        <w:rPr>
          <w:b/>
          <w:lang w:val="pl-PL"/>
        </w:rPr>
        <w:t>2.</w:t>
      </w:r>
      <w:r w:rsidRPr="005424B3">
        <w:rPr>
          <w:b/>
          <w:u w:val="single"/>
          <w:lang w:val="pl-PL"/>
        </w:rPr>
        <w:t>Kĩ năng</w:t>
      </w:r>
      <w:r w:rsidRPr="005424B3">
        <w:rPr>
          <w:b/>
          <w:lang w:val="pl-PL"/>
        </w:rPr>
        <w:t xml:space="preserve">: </w:t>
      </w:r>
    </w:p>
    <w:p w14:paraId="3A312D61" w14:textId="77777777" w:rsidR="00A360C8" w:rsidRPr="005424B3" w:rsidRDefault="00A360C8" w:rsidP="00A360C8">
      <w:pPr>
        <w:spacing w:before="20"/>
        <w:ind w:firstLine="420"/>
        <w:jc w:val="both"/>
        <w:rPr>
          <w:lang w:val="pl-PL"/>
        </w:rPr>
      </w:pPr>
      <w:r w:rsidRPr="005424B3">
        <w:rPr>
          <w:lang w:val="pl-PL"/>
        </w:rPr>
        <w:t>- Viết được các PTHH thể hiện tính chất của silic và các hợp chất của nó.</w:t>
      </w:r>
    </w:p>
    <w:p w14:paraId="0BA6C299" w14:textId="77777777" w:rsidR="00A360C8" w:rsidRPr="005424B3" w:rsidRDefault="00A360C8" w:rsidP="00A360C8">
      <w:pPr>
        <w:ind w:firstLine="420"/>
        <w:jc w:val="both"/>
        <w:rPr>
          <w:b/>
          <w:bCs/>
          <w:lang w:val="pl-PL" w:eastAsia="zh-CN"/>
        </w:rPr>
      </w:pPr>
      <w:r w:rsidRPr="005424B3">
        <w:rPr>
          <w:lang w:val="pl-PL"/>
        </w:rPr>
        <w:t>- Tính % khối lượng SiO</w:t>
      </w:r>
      <w:r w:rsidRPr="005424B3">
        <w:rPr>
          <w:vertAlign w:val="subscript"/>
          <w:lang w:val="pl-PL"/>
        </w:rPr>
        <w:t xml:space="preserve">2 </w:t>
      </w:r>
      <w:r w:rsidRPr="005424B3">
        <w:rPr>
          <w:lang w:val="pl-PL"/>
        </w:rPr>
        <w:t>trong hỗn hợp.</w:t>
      </w:r>
    </w:p>
    <w:p w14:paraId="178431B0" w14:textId="77777777" w:rsidR="00A360C8" w:rsidRPr="005424B3" w:rsidRDefault="00A360C8" w:rsidP="00A360C8">
      <w:pPr>
        <w:rPr>
          <w:lang w:val="pl-PL"/>
        </w:rPr>
      </w:pPr>
      <w:r w:rsidRPr="005424B3">
        <w:rPr>
          <w:b/>
          <w:lang w:val="pl-PL"/>
        </w:rPr>
        <w:t>3.</w:t>
      </w:r>
      <w:r w:rsidRPr="005424B3">
        <w:rPr>
          <w:b/>
          <w:u w:val="single"/>
          <w:lang w:val="pl-PL"/>
        </w:rPr>
        <w:t>Thái độ</w:t>
      </w:r>
      <w:r w:rsidRPr="005424B3">
        <w:rPr>
          <w:b/>
          <w:lang w:val="pl-PL"/>
        </w:rPr>
        <w:t xml:space="preserve">: </w:t>
      </w:r>
      <w:r w:rsidRPr="005424B3">
        <w:rPr>
          <w:lang w:val="pl-PL"/>
        </w:rPr>
        <w:t>Kích thích sự hứng thú với bộ môn, phát huy khả năng tư duy của học sinh</w:t>
      </w:r>
    </w:p>
    <w:p w14:paraId="0F3D79BA" w14:textId="77777777" w:rsidR="00D01237" w:rsidRPr="005424B3" w:rsidRDefault="00D01237" w:rsidP="00D01237">
      <w:pPr>
        <w:rPr>
          <w:b/>
          <w:lang w:val="it-IT"/>
        </w:rPr>
      </w:pPr>
      <w:r w:rsidRPr="005424B3">
        <w:rPr>
          <w:b/>
          <w:lang w:val="it-IT"/>
        </w:rPr>
        <w:t>Đồ dùng và phương tiện dạy học:</w:t>
      </w:r>
    </w:p>
    <w:p w14:paraId="44739A07" w14:textId="77777777" w:rsidR="00D01237" w:rsidRPr="005424B3" w:rsidRDefault="00D01237" w:rsidP="00D01237">
      <w:pPr>
        <w:rPr>
          <w:lang w:val="it-IT"/>
        </w:rPr>
      </w:pPr>
      <w:r w:rsidRPr="005424B3">
        <w:rPr>
          <w:lang w:val="it-IT"/>
        </w:rPr>
        <w:t>Máy chiếu, màn ảnh, máy tính, bảng, phấn.</w:t>
      </w:r>
    </w:p>
    <w:p w14:paraId="21E8E6FF" w14:textId="77777777" w:rsidR="00D01237" w:rsidRPr="005424B3" w:rsidRDefault="00D01237" w:rsidP="00D01237">
      <w:pPr>
        <w:rPr>
          <w:lang w:val="it-IT"/>
        </w:rPr>
      </w:pPr>
      <w:r w:rsidRPr="005424B3">
        <w:rPr>
          <w:b/>
          <w:lang w:val="it-IT"/>
        </w:rPr>
        <w:t xml:space="preserve">I. Ổn định lớp học:                                                 </w:t>
      </w:r>
      <w:r w:rsidRPr="005424B3">
        <w:rPr>
          <w:lang w:val="it-IT"/>
        </w:rPr>
        <w:t>Thời gian:  05 phút.</w:t>
      </w:r>
    </w:p>
    <w:p w14:paraId="7EF2800D" w14:textId="77777777" w:rsidR="00D01237" w:rsidRPr="005424B3" w:rsidRDefault="00D01237" w:rsidP="00D01237">
      <w:pPr>
        <w:rPr>
          <w:lang w:val="it-IT"/>
        </w:rPr>
      </w:pPr>
      <w:r w:rsidRPr="005424B3">
        <w:rPr>
          <w:lang w:val="it-IT"/>
        </w:rPr>
        <w:t>Số học sinh vắng:…………Tên:……………………………………………………..................................</w:t>
      </w:r>
    </w:p>
    <w:p w14:paraId="38277480" w14:textId="77777777" w:rsidR="00D01237" w:rsidRPr="005424B3" w:rsidRDefault="00D01237" w:rsidP="00D01237">
      <w:pPr>
        <w:rPr>
          <w:lang w:val="it-IT"/>
        </w:rPr>
      </w:pPr>
      <w:r w:rsidRPr="005424B3">
        <w:rPr>
          <w:lang w:val="it-IT"/>
        </w:rPr>
        <w:t>......................................................................................................................................................................</w:t>
      </w:r>
    </w:p>
    <w:p w14:paraId="5CAD1D0D" w14:textId="77777777" w:rsidR="00D01237" w:rsidRPr="005424B3" w:rsidRDefault="00D01237" w:rsidP="00D01237">
      <w:pPr>
        <w:rPr>
          <w:b/>
          <w:lang w:val="sv-SE"/>
        </w:rPr>
      </w:pPr>
      <w:r w:rsidRPr="005424B3">
        <w:rPr>
          <w:b/>
          <w:lang w:val="sv-SE"/>
        </w:rPr>
        <w:t>II. Thực hiện bài học:</w:t>
      </w:r>
    </w:p>
    <w:p w14:paraId="784071A8" w14:textId="77777777" w:rsidR="00D01237" w:rsidRPr="005424B3" w:rsidRDefault="00D01237" w:rsidP="00D01237">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D01237" w:rsidRPr="005424B3" w14:paraId="38B93D70" w14:textId="77777777" w:rsidTr="005815C3">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5367C" w14:textId="77777777" w:rsidR="00D01237" w:rsidRPr="005424B3" w:rsidRDefault="00D01237" w:rsidP="005815C3">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182802" w14:textId="77777777" w:rsidR="00D01237" w:rsidRPr="005424B3" w:rsidRDefault="00D01237" w:rsidP="005815C3">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3C353" w14:textId="77777777" w:rsidR="00D01237" w:rsidRPr="005424B3" w:rsidRDefault="00D01237" w:rsidP="005815C3">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28FE86" w14:textId="77777777" w:rsidR="00D01237" w:rsidRPr="005424B3" w:rsidRDefault="00D01237" w:rsidP="005815C3">
            <w:pPr>
              <w:jc w:val="center"/>
              <w:rPr>
                <w:lang w:val="de-DE"/>
              </w:rPr>
            </w:pPr>
            <w:r w:rsidRPr="005424B3">
              <w:rPr>
                <w:lang w:val="de-DE"/>
              </w:rPr>
              <w:t>Thời gian</w:t>
            </w:r>
          </w:p>
        </w:tc>
      </w:tr>
      <w:tr w:rsidR="00D01237" w:rsidRPr="005424B3" w14:paraId="2C538B9E" w14:textId="77777777" w:rsidTr="005815C3">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76B499" w14:textId="77777777" w:rsidR="00D01237" w:rsidRPr="005424B3" w:rsidRDefault="00D01237" w:rsidP="005815C3">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FB334A" w14:textId="77777777" w:rsidR="00D01237" w:rsidRPr="005424B3" w:rsidRDefault="00D01237" w:rsidP="005815C3">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30EB7254" w14:textId="77777777" w:rsidR="00D01237" w:rsidRPr="005424B3" w:rsidRDefault="00D01237" w:rsidP="005815C3">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538DCF31" w14:textId="77777777" w:rsidR="00D01237" w:rsidRPr="005424B3" w:rsidRDefault="00D01237" w:rsidP="005815C3">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525A01" w14:textId="77777777" w:rsidR="00D01237" w:rsidRPr="005424B3" w:rsidRDefault="00D01237" w:rsidP="005815C3">
            <w:pPr>
              <w:jc w:val="center"/>
              <w:rPr>
                <w:lang w:val="de-DE"/>
              </w:rPr>
            </w:pPr>
          </w:p>
        </w:tc>
      </w:tr>
      <w:tr w:rsidR="00D01237" w:rsidRPr="005424B3" w14:paraId="23C278CA"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1C1FE92C" w14:textId="77777777" w:rsidR="00D01237" w:rsidRPr="005424B3" w:rsidRDefault="00D01237" w:rsidP="005815C3">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F40ED04" w14:textId="77777777" w:rsidR="00D01237" w:rsidRPr="005424B3" w:rsidRDefault="00D01237" w:rsidP="005815C3">
            <w:pPr>
              <w:rPr>
                <w:lang w:val="de-DE"/>
              </w:rPr>
            </w:pPr>
            <w:r w:rsidRPr="005424B3">
              <w:rPr>
                <w:b/>
                <w:bCs/>
                <w:u w:val="single"/>
                <w:lang w:val="de-DE"/>
              </w:rPr>
              <w:t>Dẫn nhập</w:t>
            </w:r>
          </w:p>
          <w:p w14:paraId="48D1767D" w14:textId="1ECE1902" w:rsidR="00D01237" w:rsidRPr="005424B3" w:rsidRDefault="00A360C8" w:rsidP="005815C3">
            <w:pPr>
              <w:jc w:val="both"/>
              <w:rPr>
                <w:lang w:val="de-DE"/>
              </w:rPr>
            </w:pPr>
            <w:r w:rsidRPr="005424B3">
              <w:rPr>
                <w:lang w:val="de-DE"/>
              </w:rPr>
              <w:t>silic trong đời sống</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DF1660F" w14:textId="7B5B4447" w:rsidR="00D01237" w:rsidRPr="005424B3" w:rsidRDefault="00D01237" w:rsidP="00A360C8">
            <w:r w:rsidRPr="005424B3">
              <w:rPr>
                <w:lang w:val="de-DE"/>
              </w:rPr>
              <w:t>- GV trình bày</w:t>
            </w:r>
            <w:r w:rsidR="00A360C8" w:rsidRPr="005424B3">
              <w:rPr>
                <w:lang w:val="de-DE"/>
              </w:rPr>
              <w:t xml:space="preserve"> - </w:t>
            </w:r>
            <w:r w:rsidRPr="005424B3">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6669423" w14:textId="6C4DE737" w:rsidR="00D01237" w:rsidRPr="005424B3" w:rsidRDefault="00D01237" w:rsidP="005815C3">
            <w:pPr>
              <w:rPr>
                <w:lang w:val="de-DE"/>
              </w:rPr>
            </w:pPr>
            <w:r w:rsidRPr="005424B3">
              <w:rPr>
                <w:lang w:val="nb-NO"/>
              </w:rPr>
              <w:t>HS theo dõi, ghi bài và t</w:t>
            </w:r>
            <w:r w:rsidRPr="005424B3">
              <w:rPr>
                <w:lang w:val="de-DE"/>
              </w:rPr>
              <w:t>rả lời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84DE7CB" w14:textId="77777777" w:rsidR="00D01237" w:rsidRPr="005424B3" w:rsidRDefault="00D01237" w:rsidP="005815C3">
            <w:pPr>
              <w:rPr>
                <w:lang w:val="de-DE"/>
              </w:rPr>
            </w:pPr>
          </w:p>
          <w:p w14:paraId="77FF99F6" w14:textId="5952C895" w:rsidR="00D01237" w:rsidRPr="005424B3" w:rsidRDefault="0089077F" w:rsidP="005815C3">
            <w:pPr>
              <w:jc w:val="center"/>
              <w:rPr>
                <w:lang w:val="de-DE"/>
              </w:rPr>
            </w:pPr>
            <w:r>
              <w:rPr>
                <w:lang w:val="pt-BR"/>
              </w:rPr>
              <w:t xml:space="preserve">5 </w:t>
            </w:r>
            <w:r w:rsidR="00D01237" w:rsidRPr="005424B3">
              <w:rPr>
                <w:lang w:val="pt-BR"/>
              </w:rPr>
              <w:t>phút</w:t>
            </w:r>
            <w:r w:rsidR="00D01237" w:rsidRPr="005424B3">
              <w:rPr>
                <w:lang w:val="de-DE"/>
              </w:rPr>
              <w:t xml:space="preserve"> </w:t>
            </w:r>
          </w:p>
        </w:tc>
      </w:tr>
      <w:tr w:rsidR="00D01237" w:rsidRPr="005424B3" w14:paraId="176C91A1" w14:textId="77777777" w:rsidTr="005815C3">
        <w:trPr>
          <w:trHeight w:val="1323"/>
        </w:trPr>
        <w:tc>
          <w:tcPr>
            <w:tcW w:w="540" w:type="dxa"/>
            <w:tcBorders>
              <w:top w:val="single" w:sz="4" w:space="0" w:color="auto"/>
              <w:left w:val="single" w:sz="4" w:space="0" w:color="auto"/>
              <w:right w:val="single" w:sz="4" w:space="0" w:color="auto"/>
            </w:tcBorders>
            <w:shd w:val="clear" w:color="auto" w:fill="auto"/>
          </w:tcPr>
          <w:p w14:paraId="76A0B1F9" w14:textId="77777777" w:rsidR="00D01237" w:rsidRPr="005424B3" w:rsidRDefault="00D01237" w:rsidP="005815C3">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DD8A06F" w14:textId="77777777" w:rsidR="00D01237" w:rsidRPr="005424B3" w:rsidRDefault="00D01237" w:rsidP="005815C3">
            <w:pPr>
              <w:rPr>
                <w:b/>
                <w:bCs/>
                <w:u w:val="single"/>
                <w:lang w:val="nb-NO"/>
              </w:rPr>
            </w:pPr>
            <w:r w:rsidRPr="005424B3">
              <w:rPr>
                <w:b/>
                <w:bCs/>
                <w:u w:val="single"/>
                <w:lang w:val="nb-NO"/>
              </w:rPr>
              <w:t>Giảng bài mới</w:t>
            </w:r>
          </w:p>
          <w:p w14:paraId="22832365" w14:textId="77777777" w:rsidR="00A360C8" w:rsidRPr="005424B3" w:rsidRDefault="00A360C8" w:rsidP="00A360C8">
            <w:pPr>
              <w:tabs>
                <w:tab w:val="left" w:pos="9360"/>
              </w:tabs>
              <w:jc w:val="both"/>
              <w:rPr>
                <w:b/>
                <w:bCs/>
                <w:lang w:val="it-IT"/>
              </w:rPr>
            </w:pPr>
            <w:r w:rsidRPr="005424B3">
              <w:rPr>
                <w:b/>
                <w:bCs/>
                <w:lang w:val="it-IT"/>
              </w:rPr>
              <w:t xml:space="preserve">A. </w:t>
            </w:r>
            <w:r w:rsidRPr="005424B3">
              <w:rPr>
                <w:b/>
                <w:bCs/>
                <w:u w:val="single"/>
                <w:lang w:val="it-IT"/>
              </w:rPr>
              <w:t>Silic</w:t>
            </w:r>
            <w:r w:rsidRPr="005424B3">
              <w:rPr>
                <w:b/>
                <w:bCs/>
                <w:lang w:val="it-IT"/>
              </w:rPr>
              <w:t>:</w:t>
            </w:r>
          </w:p>
          <w:p w14:paraId="67373B94" w14:textId="77777777" w:rsidR="00A360C8" w:rsidRPr="005424B3" w:rsidRDefault="00A360C8" w:rsidP="00A360C8">
            <w:pPr>
              <w:tabs>
                <w:tab w:val="left" w:pos="9360"/>
              </w:tabs>
              <w:jc w:val="both"/>
              <w:rPr>
                <w:lang w:val="it-IT"/>
              </w:rPr>
            </w:pPr>
            <w:r w:rsidRPr="005424B3">
              <w:rPr>
                <w:b/>
                <w:lang w:val="it-IT"/>
              </w:rPr>
              <w:t xml:space="preserve">I. </w:t>
            </w:r>
            <w:r w:rsidRPr="005424B3">
              <w:rPr>
                <w:b/>
                <w:u w:val="single"/>
                <w:lang w:val="it-IT"/>
              </w:rPr>
              <w:t>Tính chất vật lý</w:t>
            </w:r>
            <w:r w:rsidRPr="005424B3">
              <w:rPr>
                <w:b/>
                <w:lang w:val="it-IT"/>
              </w:rPr>
              <w:t>:</w:t>
            </w:r>
            <w:r w:rsidRPr="005424B3">
              <w:rPr>
                <w:lang w:val="it-IT"/>
              </w:rPr>
              <w:t xml:space="preserve"> Sgk</w:t>
            </w:r>
          </w:p>
          <w:p w14:paraId="2C05C545" w14:textId="77777777" w:rsidR="00A360C8" w:rsidRPr="005424B3" w:rsidRDefault="00A360C8" w:rsidP="00A360C8">
            <w:pPr>
              <w:tabs>
                <w:tab w:val="left" w:pos="9360"/>
              </w:tabs>
              <w:jc w:val="both"/>
              <w:rPr>
                <w:b/>
                <w:lang w:val="it-IT"/>
              </w:rPr>
            </w:pPr>
            <w:r w:rsidRPr="005424B3">
              <w:rPr>
                <w:b/>
                <w:lang w:val="it-IT"/>
              </w:rPr>
              <w:t xml:space="preserve">II. </w:t>
            </w:r>
            <w:r w:rsidRPr="005424B3">
              <w:rPr>
                <w:b/>
                <w:u w:val="single"/>
                <w:lang w:val="it-IT"/>
              </w:rPr>
              <w:t>Tính chất hoá học</w:t>
            </w:r>
            <w:r w:rsidRPr="005424B3">
              <w:rPr>
                <w:b/>
                <w:lang w:val="it-IT"/>
              </w:rPr>
              <w:t>:</w:t>
            </w:r>
          </w:p>
          <w:p w14:paraId="746DAE59" w14:textId="77777777" w:rsidR="00A360C8" w:rsidRPr="005424B3" w:rsidRDefault="00A360C8" w:rsidP="00A360C8">
            <w:pPr>
              <w:tabs>
                <w:tab w:val="left" w:pos="9360"/>
              </w:tabs>
              <w:jc w:val="both"/>
              <w:rPr>
                <w:lang w:val="it-IT"/>
              </w:rPr>
            </w:pPr>
            <w:r w:rsidRPr="005424B3">
              <w:rPr>
                <w:lang w:val="it-IT"/>
              </w:rPr>
              <w:t>- SOXH của Si giống C: -4, 0, +2, +4</w:t>
            </w:r>
          </w:p>
          <w:p w14:paraId="2EC674B5" w14:textId="77777777" w:rsidR="00A360C8" w:rsidRPr="005424B3" w:rsidRDefault="00A360C8" w:rsidP="00A360C8">
            <w:pPr>
              <w:tabs>
                <w:tab w:val="left" w:pos="9360"/>
              </w:tabs>
              <w:jc w:val="both"/>
              <w:rPr>
                <w:lang w:val="it-IT"/>
              </w:rPr>
            </w:pPr>
            <w:r w:rsidRPr="005424B3">
              <w:rPr>
                <w:lang w:val="it-IT"/>
              </w:rPr>
              <w:t>- Vừa có tính khử, vừa có tính oxy hoá.</w:t>
            </w:r>
          </w:p>
          <w:p w14:paraId="0E781EA5" w14:textId="77777777" w:rsidR="00A360C8" w:rsidRPr="005424B3" w:rsidRDefault="00A360C8" w:rsidP="00A360C8">
            <w:pPr>
              <w:tabs>
                <w:tab w:val="left" w:pos="9360"/>
              </w:tabs>
              <w:jc w:val="both"/>
              <w:rPr>
                <w:b/>
                <w:lang w:val="it-IT"/>
              </w:rPr>
            </w:pPr>
            <w:r w:rsidRPr="005424B3">
              <w:rPr>
                <w:b/>
                <w:iCs/>
                <w:lang w:val="it-IT"/>
              </w:rPr>
              <w:t xml:space="preserve">1. </w:t>
            </w:r>
            <w:r w:rsidRPr="005424B3">
              <w:rPr>
                <w:b/>
                <w:iCs/>
                <w:u w:val="single"/>
                <w:lang w:val="it-IT"/>
              </w:rPr>
              <w:t>Tính khử</w:t>
            </w:r>
            <w:r w:rsidRPr="005424B3">
              <w:rPr>
                <w:b/>
                <w:lang w:val="it-IT"/>
              </w:rPr>
              <w:t>:</w:t>
            </w:r>
          </w:p>
          <w:p w14:paraId="313C6015" w14:textId="77777777" w:rsidR="00A360C8" w:rsidRPr="005424B3" w:rsidRDefault="00A360C8" w:rsidP="00A360C8">
            <w:pPr>
              <w:tabs>
                <w:tab w:val="left" w:pos="9360"/>
              </w:tabs>
              <w:jc w:val="both"/>
              <w:rPr>
                <w:b/>
                <w:i/>
                <w:lang w:val="it-IT"/>
              </w:rPr>
            </w:pPr>
            <w:r w:rsidRPr="005424B3">
              <w:rPr>
                <w:b/>
                <w:i/>
                <w:lang w:val="it-IT"/>
              </w:rPr>
              <w:t xml:space="preserve">a. </w:t>
            </w:r>
            <w:r w:rsidRPr="005424B3">
              <w:rPr>
                <w:b/>
                <w:i/>
                <w:u w:val="single"/>
                <w:lang w:val="it-IT"/>
              </w:rPr>
              <w:t>Tác dụng với phi kim</w:t>
            </w:r>
            <w:r w:rsidRPr="005424B3">
              <w:rPr>
                <w:b/>
                <w:i/>
                <w:lang w:val="it-IT"/>
              </w:rPr>
              <w:t>:</w:t>
            </w:r>
          </w:p>
          <w:p w14:paraId="743ECBAF" w14:textId="77777777" w:rsidR="00A360C8" w:rsidRPr="005424B3" w:rsidRDefault="00A360C8" w:rsidP="00A360C8">
            <w:pPr>
              <w:tabs>
                <w:tab w:val="left" w:pos="9360"/>
              </w:tabs>
              <w:jc w:val="both"/>
              <w:rPr>
                <w:lang w:val="it-IT"/>
              </w:rPr>
            </w:pPr>
            <w:r w:rsidRPr="005424B3">
              <w:rPr>
                <w:lang w:val="it-IT"/>
              </w:rPr>
              <w:t>-Với Flo ở đk thường: Si + 2F</w:t>
            </w:r>
            <w:r w:rsidRPr="005424B3">
              <w:rPr>
                <w:vertAlign w:val="subscript"/>
                <w:lang w:val="it-IT"/>
              </w:rPr>
              <w:t>2</w:t>
            </w:r>
            <w:r w:rsidRPr="005424B3">
              <w:rPr>
                <w:lang w:val="it-IT"/>
              </w:rPr>
              <w:t xml:space="preserve"> </w:t>
            </w:r>
            <w:r w:rsidRPr="005424B3">
              <w:sym w:font="Wingdings" w:char="F0E0"/>
            </w:r>
            <w:r w:rsidRPr="005424B3">
              <w:rPr>
                <w:lang w:val="it-IT"/>
              </w:rPr>
              <w:t xml:space="preserve"> SiF</w:t>
            </w:r>
            <w:r w:rsidRPr="005424B3">
              <w:rPr>
                <w:vertAlign w:val="subscript"/>
                <w:lang w:val="it-IT"/>
              </w:rPr>
              <w:t>4</w:t>
            </w:r>
          </w:p>
          <w:p w14:paraId="2818F269" w14:textId="77777777" w:rsidR="00A360C8" w:rsidRPr="005424B3" w:rsidRDefault="00A360C8" w:rsidP="00A360C8">
            <w:pPr>
              <w:tabs>
                <w:tab w:val="left" w:pos="9360"/>
              </w:tabs>
              <w:jc w:val="both"/>
              <w:rPr>
                <w:lang w:val="pl-PL"/>
              </w:rPr>
            </w:pPr>
            <w:r w:rsidRPr="005424B3">
              <w:rPr>
                <w:lang w:val="pl-PL"/>
              </w:rPr>
              <w:t>-Với halogen, O</w:t>
            </w:r>
            <w:r w:rsidRPr="005424B3">
              <w:rPr>
                <w:vertAlign w:val="subscript"/>
                <w:lang w:val="pl-PL"/>
              </w:rPr>
              <w:t>2</w:t>
            </w:r>
            <w:r w:rsidRPr="005424B3">
              <w:rPr>
                <w:lang w:val="pl-PL"/>
              </w:rPr>
              <w:t>: ở t</w:t>
            </w:r>
            <w:r w:rsidRPr="005424B3">
              <w:rPr>
                <w:vertAlign w:val="superscript"/>
                <w:lang w:val="pl-PL"/>
              </w:rPr>
              <w:t>O</w:t>
            </w:r>
            <w:r w:rsidRPr="005424B3">
              <w:rPr>
                <w:lang w:val="pl-PL"/>
              </w:rPr>
              <w:t xml:space="preserve"> cao</w:t>
            </w:r>
          </w:p>
          <w:p w14:paraId="601866F5" w14:textId="77777777" w:rsidR="00A360C8" w:rsidRPr="005424B3" w:rsidRDefault="00A360C8" w:rsidP="00A360C8">
            <w:pPr>
              <w:tabs>
                <w:tab w:val="left" w:pos="9360"/>
              </w:tabs>
              <w:jc w:val="both"/>
              <w:rPr>
                <w:lang w:val="it-IT"/>
              </w:rPr>
            </w:pPr>
            <w:r w:rsidRPr="005424B3">
              <w:rPr>
                <w:lang w:val="it-IT"/>
              </w:rPr>
              <w:t>Si + 2Cl</w:t>
            </w:r>
            <w:r w:rsidRPr="005424B3">
              <w:rPr>
                <w:vertAlign w:val="subscript"/>
                <w:lang w:val="it-IT"/>
              </w:rPr>
              <w:t>2</w:t>
            </w:r>
            <w:r w:rsidRPr="005424B3">
              <w:rPr>
                <w:lang w:val="it-IT"/>
              </w:rPr>
              <w:t xml:space="preserve"> </w:t>
            </w:r>
            <w:r w:rsidR="008B7B59">
              <w:rPr>
                <w:position w:val="-6"/>
              </w:rPr>
              <w:pict w14:anchorId="167937F9">
                <v:shape id="_x0000_i1135" type="#_x0000_t75" style="width:46.05pt;height:18.4pt">
                  <v:imagedata r:id="rId115" o:title=""/>
                </v:shape>
              </w:pict>
            </w:r>
            <w:r w:rsidRPr="005424B3">
              <w:rPr>
                <w:lang w:val="it-IT"/>
              </w:rPr>
              <w:t>SiCl</w:t>
            </w:r>
            <w:r w:rsidRPr="005424B3">
              <w:rPr>
                <w:vertAlign w:val="subscript"/>
                <w:lang w:val="it-IT"/>
              </w:rPr>
              <w:t>4</w:t>
            </w:r>
            <w:r w:rsidRPr="005424B3">
              <w:rPr>
                <w:lang w:val="it-IT"/>
              </w:rPr>
              <w:t xml:space="preserve"> </w:t>
            </w:r>
          </w:p>
          <w:p w14:paraId="2332A36A" w14:textId="77777777" w:rsidR="00A360C8" w:rsidRPr="005424B3" w:rsidRDefault="00A360C8" w:rsidP="00A360C8">
            <w:pPr>
              <w:tabs>
                <w:tab w:val="left" w:pos="9360"/>
              </w:tabs>
              <w:jc w:val="both"/>
              <w:rPr>
                <w:vertAlign w:val="subscript"/>
                <w:lang w:val="it-IT"/>
              </w:rPr>
            </w:pPr>
            <w:r w:rsidRPr="005424B3">
              <w:rPr>
                <w:lang w:val="it-IT"/>
              </w:rPr>
              <w:t>Si + O</w:t>
            </w:r>
            <w:r w:rsidRPr="005424B3">
              <w:rPr>
                <w:vertAlign w:val="subscript"/>
                <w:lang w:val="it-IT"/>
              </w:rPr>
              <w:t>2</w:t>
            </w:r>
            <w:r w:rsidRPr="005424B3">
              <w:rPr>
                <w:lang w:val="it-IT"/>
              </w:rPr>
              <w:t xml:space="preserve"> </w:t>
            </w:r>
            <w:r w:rsidR="008B7B59">
              <w:rPr>
                <w:position w:val="-6"/>
              </w:rPr>
              <w:pict w14:anchorId="4364FCFC">
                <v:shape id="_x0000_i1136" type="#_x0000_t75" style="width:46.05pt;height:18.4pt">
                  <v:imagedata r:id="rId116" o:title=""/>
                </v:shape>
              </w:pict>
            </w:r>
            <w:r w:rsidRPr="005424B3">
              <w:rPr>
                <w:lang w:val="it-IT"/>
              </w:rPr>
              <w:t xml:space="preserve"> SiO</w:t>
            </w:r>
            <w:r w:rsidRPr="005424B3">
              <w:rPr>
                <w:vertAlign w:val="subscript"/>
                <w:lang w:val="it-IT"/>
              </w:rPr>
              <w:t>2</w:t>
            </w:r>
          </w:p>
          <w:p w14:paraId="68B3EE40" w14:textId="77777777" w:rsidR="00A360C8" w:rsidRPr="005424B3" w:rsidRDefault="00A360C8" w:rsidP="00A360C8">
            <w:pPr>
              <w:tabs>
                <w:tab w:val="left" w:pos="9360"/>
              </w:tabs>
              <w:jc w:val="both"/>
              <w:rPr>
                <w:lang w:val="it-IT"/>
              </w:rPr>
            </w:pPr>
            <w:r w:rsidRPr="005424B3">
              <w:rPr>
                <w:lang w:val="it-IT"/>
              </w:rPr>
              <w:t>-Với C,N,S: ở t</w:t>
            </w:r>
            <w:r w:rsidRPr="005424B3">
              <w:rPr>
                <w:vertAlign w:val="superscript"/>
                <w:lang w:val="it-IT"/>
              </w:rPr>
              <w:t>o</w:t>
            </w:r>
            <w:r w:rsidRPr="005424B3">
              <w:rPr>
                <w:lang w:val="it-IT"/>
              </w:rPr>
              <w:t xml:space="preserve"> rất cao</w:t>
            </w:r>
          </w:p>
          <w:p w14:paraId="59C7F7CC" w14:textId="77777777" w:rsidR="00A360C8" w:rsidRPr="005424B3" w:rsidRDefault="00A360C8" w:rsidP="00A360C8">
            <w:pPr>
              <w:tabs>
                <w:tab w:val="left" w:pos="9360"/>
              </w:tabs>
              <w:jc w:val="both"/>
              <w:rPr>
                <w:lang w:val="it-IT"/>
              </w:rPr>
            </w:pPr>
            <w:r w:rsidRPr="005424B3">
              <w:rPr>
                <w:lang w:val="it-IT"/>
              </w:rPr>
              <w:t xml:space="preserve">Si + C </w:t>
            </w:r>
            <w:r w:rsidR="008B7B59">
              <w:rPr>
                <w:position w:val="-6"/>
              </w:rPr>
              <w:pict w14:anchorId="144A375D">
                <v:shape id="_x0000_i1137" type="#_x0000_t75" style="width:50.25pt;height:18.4pt">
                  <v:imagedata r:id="rId117" o:title=""/>
                </v:shape>
              </w:pict>
            </w:r>
            <w:r w:rsidRPr="005424B3">
              <w:rPr>
                <w:lang w:val="it-IT"/>
              </w:rPr>
              <w:t xml:space="preserve"> SiC</w:t>
            </w:r>
          </w:p>
          <w:p w14:paraId="55E4368D" w14:textId="77777777" w:rsidR="00A360C8" w:rsidRPr="005424B3" w:rsidRDefault="00A360C8" w:rsidP="00A360C8">
            <w:pPr>
              <w:tabs>
                <w:tab w:val="left" w:pos="9360"/>
              </w:tabs>
              <w:jc w:val="both"/>
              <w:rPr>
                <w:b/>
                <w:i/>
                <w:lang w:val="it-IT"/>
              </w:rPr>
            </w:pPr>
            <w:r w:rsidRPr="005424B3">
              <w:rPr>
                <w:b/>
                <w:i/>
                <w:lang w:val="it-IT"/>
              </w:rPr>
              <w:t xml:space="preserve">b. </w:t>
            </w:r>
            <w:r w:rsidRPr="005424B3">
              <w:rPr>
                <w:b/>
                <w:i/>
                <w:u w:val="single"/>
                <w:lang w:val="it-IT"/>
              </w:rPr>
              <w:t>Tác dụng với hợp chất</w:t>
            </w:r>
            <w:r w:rsidRPr="005424B3">
              <w:rPr>
                <w:b/>
                <w:i/>
                <w:lang w:val="it-IT"/>
              </w:rPr>
              <w:t>:</w:t>
            </w:r>
          </w:p>
          <w:p w14:paraId="2F0D9445" w14:textId="77777777" w:rsidR="00A360C8" w:rsidRPr="005424B3" w:rsidRDefault="00A360C8" w:rsidP="00A360C8">
            <w:pPr>
              <w:tabs>
                <w:tab w:val="left" w:pos="9360"/>
              </w:tabs>
              <w:jc w:val="both"/>
              <w:rPr>
                <w:lang w:val="pt-BR"/>
              </w:rPr>
            </w:pPr>
            <w:r w:rsidRPr="005424B3">
              <w:rPr>
                <w:lang w:val="pt-BR"/>
              </w:rPr>
              <w:t>Si+2NaOH+H</w:t>
            </w:r>
            <w:r w:rsidRPr="005424B3">
              <w:rPr>
                <w:vertAlign w:val="subscript"/>
                <w:lang w:val="pt-BR"/>
              </w:rPr>
              <w:t>2</w:t>
            </w:r>
            <w:r w:rsidRPr="005424B3">
              <w:rPr>
                <w:lang w:val="pt-BR"/>
              </w:rPr>
              <w:t xml:space="preserve">O </w:t>
            </w:r>
            <w:r w:rsidRPr="005424B3">
              <w:sym w:font="Wingdings" w:char="F0E0"/>
            </w:r>
            <w:r w:rsidRPr="005424B3">
              <w:rPr>
                <w:lang w:val="pt-BR"/>
              </w:rPr>
              <w:t xml:space="preserve"> Na</w:t>
            </w:r>
            <w:r w:rsidRPr="005424B3">
              <w:rPr>
                <w:vertAlign w:val="subscript"/>
                <w:lang w:val="pt-BR"/>
              </w:rPr>
              <w:t>2</w:t>
            </w:r>
            <w:r w:rsidRPr="005424B3">
              <w:rPr>
                <w:lang w:val="pt-BR"/>
              </w:rPr>
              <w:t>SiO</w:t>
            </w:r>
            <w:r w:rsidRPr="005424B3">
              <w:rPr>
                <w:vertAlign w:val="subscript"/>
                <w:lang w:val="pt-BR"/>
              </w:rPr>
              <w:t>3</w:t>
            </w:r>
            <w:r w:rsidRPr="005424B3">
              <w:rPr>
                <w:lang w:val="pt-BR"/>
              </w:rPr>
              <w:t xml:space="preserve"> + 2H</w:t>
            </w:r>
            <w:r w:rsidRPr="005424B3">
              <w:rPr>
                <w:vertAlign w:val="subscript"/>
                <w:lang w:val="pt-BR"/>
              </w:rPr>
              <w:t>2</w:t>
            </w:r>
            <w:r w:rsidRPr="005424B3">
              <w:rPr>
                <w:lang w:val="pt-BR"/>
              </w:rPr>
              <w:t xml:space="preserve"> </w:t>
            </w:r>
            <w:r w:rsidRPr="005424B3">
              <w:sym w:font="Wingdings 3" w:char="F023"/>
            </w:r>
            <w:r w:rsidRPr="005424B3">
              <w:rPr>
                <w:lang w:val="pt-BR"/>
              </w:rPr>
              <w:t xml:space="preserve"> </w:t>
            </w:r>
          </w:p>
          <w:p w14:paraId="42D8116F" w14:textId="77777777" w:rsidR="00A360C8" w:rsidRPr="005424B3" w:rsidRDefault="00A360C8" w:rsidP="00A360C8">
            <w:pPr>
              <w:tabs>
                <w:tab w:val="left" w:pos="9360"/>
              </w:tabs>
              <w:jc w:val="both"/>
              <w:rPr>
                <w:lang w:val="pt-BR"/>
              </w:rPr>
            </w:pPr>
            <w:r w:rsidRPr="005424B3">
              <w:rPr>
                <w:b/>
                <w:iCs/>
                <w:lang w:val="pt-BR"/>
              </w:rPr>
              <w:t xml:space="preserve">2. </w:t>
            </w:r>
            <w:r w:rsidRPr="005424B3">
              <w:rPr>
                <w:b/>
                <w:iCs/>
                <w:u w:val="single"/>
                <w:lang w:val="pt-BR"/>
              </w:rPr>
              <w:t>Tính oxy hoá</w:t>
            </w:r>
            <w:r w:rsidRPr="005424B3">
              <w:rPr>
                <w:b/>
                <w:iCs/>
                <w:lang w:val="pt-BR"/>
              </w:rPr>
              <w:t>:</w:t>
            </w:r>
            <w:r w:rsidRPr="005424B3">
              <w:rPr>
                <w:i/>
                <w:iCs/>
                <w:lang w:val="pt-BR"/>
              </w:rPr>
              <w:t xml:space="preserve"> </w:t>
            </w:r>
            <w:r w:rsidRPr="005424B3">
              <w:rPr>
                <w:lang w:val="pt-BR"/>
              </w:rPr>
              <w:t>Khi tác dụng với kim loại ở t</w:t>
            </w:r>
            <w:r w:rsidRPr="005424B3">
              <w:rPr>
                <w:vertAlign w:val="superscript"/>
                <w:lang w:val="pt-BR"/>
              </w:rPr>
              <w:t>O</w:t>
            </w:r>
            <w:r w:rsidRPr="005424B3">
              <w:rPr>
                <w:lang w:val="pt-BR"/>
              </w:rPr>
              <w:t xml:space="preserve"> cao tạo các silixua kim loại</w:t>
            </w:r>
          </w:p>
          <w:p w14:paraId="7621ABEF" w14:textId="77777777" w:rsidR="00A360C8" w:rsidRPr="005424B3" w:rsidRDefault="00A360C8" w:rsidP="00A360C8">
            <w:pPr>
              <w:tabs>
                <w:tab w:val="left" w:pos="9360"/>
              </w:tabs>
              <w:jc w:val="both"/>
              <w:rPr>
                <w:lang w:val="it-IT"/>
              </w:rPr>
            </w:pPr>
            <w:r w:rsidRPr="005424B3">
              <w:rPr>
                <w:lang w:val="it-IT"/>
              </w:rPr>
              <w:t>Si + Mg</w:t>
            </w:r>
            <w:r w:rsidR="008B7B59">
              <w:rPr>
                <w:position w:val="-6"/>
              </w:rPr>
              <w:pict w14:anchorId="7E3AA48D">
                <v:shape id="_x0000_i1138" type="#_x0000_t75" style="width:61.95pt;height:18.4pt">
                  <v:imagedata r:id="rId118" o:title=""/>
                </v:shape>
              </w:pict>
            </w:r>
            <w:r w:rsidRPr="005424B3">
              <w:rPr>
                <w:lang w:val="it-IT"/>
              </w:rPr>
              <w:t>Mg</w:t>
            </w:r>
            <w:r w:rsidRPr="005424B3">
              <w:rPr>
                <w:vertAlign w:val="subscript"/>
                <w:lang w:val="it-IT"/>
              </w:rPr>
              <w:t>2</w:t>
            </w:r>
            <w:r w:rsidRPr="005424B3">
              <w:rPr>
                <w:lang w:val="it-IT"/>
              </w:rPr>
              <w:t xml:space="preserve">Si (Magie silixua) </w:t>
            </w:r>
          </w:p>
          <w:p w14:paraId="68A9AEE1" w14:textId="77777777" w:rsidR="00A360C8" w:rsidRPr="005424B3" w:rsidRDefault="00A360C8" w:rsidP="00A360C8">
            <w:pPr>
              <w:tabs>
                <w:tab w:val="left" w:pos="9360"/>
              </w:tabs>
              <w:jc w:val="both"/>
              <w:rPr>
                <w:lang w:val="it-IT"/>
              </w:rPr>
            </w:pPr>
            <w:r w:rsidRPr="005424B3">
              <w:rPr>
                <w:b/>
                <w:lang w:val="it-IT"/>
              </w:rPr>
              <w:t xml:space="preserve">III. </w:t>
            </w:r>
            <w:r w:rsidRPr="005424B3">
              <w:rPr>
                <w:b/>
                <w:u w:val="single"/>
                <w:lang w:val="it-IT"/>
              </w:rPr>
              <w:t>Trạng thái tự nhiên</w:t>
            </w:r>
            <w:r w:rsidRPr="005424B3">
              <w:rPr>
                <w:b/>
                <w:lang w:val="it-IT"/>
              </w:rPr>
              <w:t>:</w:t>
            </w:r>
            <w:r w:rsidRPr="005424B3">
              <w:rPr>
                <w:lang w:val="it-IT"/>
              </w:rPr>
              <w:t xml:space="preserve"> Sgk</w:t>
            </w:r>
          </w:p>
          <w:p w14:paraId="2AA4DA88" w14:textId="77777777" w:rsidR="00A360C8" w:rsidRPr="005424B3" w:rsidRDefault="00A360C8" w:rsidP="00A360C8">
            <w:pPr>
              <w:tabs>
                <w:tab w:val="left" w:pos="9360"/>
              </w:tabs>
              <w:jc w:val="both"/>
              <w:rPr>
                <w:lang w:val="it-IT"/>
              </w:rPr>
            </w:pPr>
            <w:r w:rsidRPr="005424B3">
              <w:rPr>
                <w:b/>
                <w:lang w:val="it-IT"/>
              </w:rPr>
              <w:t xml:space="preserve">IV. </w:t>
            </w:r>
            <w:r w:rsidRPr="005424B3">
              <w:rPr>
                <w:b/>
                <w:u w:val="single"/>
                <w:lang w:val="it-IT"/>
              </w:rPr>
              <w:t>Ứng dụng</w:t>
            </w:r>
            <w:r w:rsidRPr="005424B3">
              <w:rPr>
                <w:b/>
                <w:lang w:val="it-IT"/>
              </w:rPr>
              <w:t>:</w:t>
            </w:r>
            <w:r w:rsidRPr="005424B3">
              <w:rPr>
                <w:lang w:val="it-IT"/>
              </w:rPr>
              <w:t xml:space="preserve"> Sgk</w:t>
            </w:r>
          </w:p>
          <w:p w14:paraId="060D8E84" w14:textId="77777777" w:rsidR="00A360C8" w:rsidRPr="005424B3" w:rsidRDefault="00A360C8" w:rsidP="00A360C8">
            <w:pPr>
              <w:tabs>
                <w:tab w:val="left" w:pos="9360"/>
              </w:tabs>
              <w:jc w:val="both"/>
              <w:rPr>
                <w:b/>
                <w:lang w:val="it-IT"/>
              </w:rPr>
            </w:pPr>
            <w:r w:rsidRPr="005424B3">
              <w:rPr>
                <w:b/>
                <w:lang w:val="it-IT"/>
              </w:rPr>
              <w:t xml:space="preserve">V. </w:t>
            </w:r>
            <w:r w:rsidRPr="005424B3">
              <w:rPr>
                <w:b/>
                <w:u w:val="single"/>
                <w:lang w:val="it-IT"/>
              </w:rPr>
              <w:t>Điều chế</w:t>
            </w:r>
            <w:r w:rsidRPr="005424B3">
              <w:rPr>
                <w:b/>
                <w:lang w:val="it-IT"/>
              </w:rPr>
              <w:t>:</w:t>
            </w:r>
          </w:p>
          <w:p w14:paraId="512118B2" w14:textId="77777777" w:rsidR="00A360C8" w:rsidRPr="005424B3" w:rsidRDefault="00A360C8" w:rsidP="00A360C8">
            <w:pPr>
              <w:tabs>
                <w:tab w:val="left" w:pos="9360"/>
              </w:tabs>
              <w:jc w:val="both"/>
              <w:rPr>
                <w:lang w:val="it-IT"/>
              </w:rPr>
            </w:pPr>
            <w:r w:rsidRPr="005424B3">
              <w:rPr>
                <w:lang w:val="it-IT"/>
              </w:rPr>
              <w:t xml:space="preserve">- Dùng các chất khử mạnh như Mg, Al, C để </w:t>
            </w:r>
            <w:r w:rsidRPr="005424B3">
              <w:rPr>
                <w:lang w:val="it-IT"/>
              </w:rPr>
              <w:lastRenderedPageBreak/>
              <w:t>khử SiO</w:t>
            </w:r>
            <w:r w:rsidRPr="005424B3">
              <w:rPr>
                <w:vertAlign w:val="subscript"/>
                <w:lang w:val="it-IT"/>
              </w:rPr>
              <w:t>2</w:t>
            </w:r>
            <w:r w:rsidRPr="005424B3">
              <w:rPr>
                <w:lang w:val="it-IT"/>
              </w:rPr>
              <w:t xml:space="preserve"> t</w:t>
            </w:r>
            <w:r w:rsidRPr="005424B3">
              <w:rPr>
                <w:vertAlign w:val="superscript"/>
                <w:lang w:val="it-IT"/>
              </w:rPr>
              <w:t>O</w:t>
            </w:r>
            <w:r w:rsidRPr="005424B3">
              <w:rPr>
                <w:lang w:val="it-IT"/>
              </w:rPr>
              <w:t xml:space="preserve"> cao.</w:t>
            </w:r>
          </w:p>
          <w:p w14:paraId="626991A2" w14:textId="77777777" w:rsidR="00A360C8" w:rsidRPr="005424B3" w:rsidRDefault="00A360C8" w:rsidP="00A360C8">
            <w:pPr>
              <w:tabs>
                <w:tab w:val="left" w:pos="9360"/>
              </w:tabs>
              <w:jc w:val="both"/>
              <w:rPr>
                <w:lang w:val="it-IT"/>
              </w:rPr>
            </w:pPr>
            <w:r w:rsidRPr="005424B3">
              <w:rPr>
                <w:lang w:val="it-IT"/>
              </w:rPr>
              <w:t>SiO</w:t>
            </w:r>
            <w:r w:rsidRPr="005424B3">
              <w:rPr>
                <w:vertAlign w:val="subscript"/>
                <w:lang w:val="it-IT"/>
              </w:rPr>
              <w:t>2</w:t>
            </w:r>
            <w:r w:rsidRPr="005424B3">
              <w:rPr>
                <w:lang w:val="it-IT"/>
              </w:rPr>
              <w:t xml:space="preserve"> + 2Mg </w:t>
            </w:r>
            <w:r w:rsidRPr="005424B3">
              <w:t xml:space="preserve">→ </w:t>
            </w:r>
            <w:r w:rsidRPr="005424B3">
              <w:rPr>
                <w:lang w:val="it-IT"/>
              </w:rPr>
              <w:t xml:space="preserve"> Si + 2MgO</w:t>
            </w:r>
          </w:p>
          <w:p w14:paraId="774939C3" w14:textId="77777777" w:rsidR="00A360C8" w:rsidRPr="005424B3" w:rsidRDefault="00A360C8" w:rsidP="00A360C8">
            <w:pPr>
              <w:tabs>
                <w:tab w:val="left" w:pos="9360"/>
              </w:tabs>
              <w:jc w:val="both"/>
              <w:rPr>
                <w:b/>
                <w:bCs/>
              </w:rPr>
            </w:pPr>
            <w:r w:rsidRPr="005424B3">
              <w:rPr>
                <w:b/>
                <w:bCs/>
              </w:rPr>
              <w:t xml:space="preserve">B. </w:t>
            </w:r>
            <w:r w:rsidRPr="005424B3">
              <w:rPr>
                <w:b/>
                <w:bCs/>
                <w:u w:val="single"/>
              </w:rPr>
              <w:t>Hợp chất của silic</w:t>
            </w:r>
            <w:r w:rsidRPr="005424B3">
              <w:rPr>
                <w:b/>
                <w:bCs/>
              </w:rPr>
              <w:t>:</w:t>
            </w:r>
          </w:p>
          <w:p w14:paraId="4F39EAF8" w14:textId="77777777" w:rsidR="00A360C8" w:rsidRPr="005424B3" w:rsidRDefault="00A360C8" w:rsidP="00A360C8">
            <w:pPr>
              <w:tabs>
                <w:tab w:val="left" w:pos="9360"/>
              </w:tabs>
              <w:jc w:val="both"/>
              <w:rPr>
                <w:b/>
              </w:rPr>
            </w:pPr>
            <w:r w:rsidRPr="005424B3">
              <w:rPr>
                <w:b/>
              </w:rPr>
              <w:t xml:space="preserve">I. </w:t>
            </w:r>
            <w:r w:rsidRPr="005424B3">
              <w:rPr>
                <w:b/>
                <w:u w:val="single"/>
              </w:rPr>
              <w:t>Silic đioxít (SiO</w:t>
            </w:r>
            <w:r w:rsidRPr="005424B3">
              <w:rPr>
                <w:b/>
                <w:u w:val="single"/>
                <w:vertAlign w:val="subscript"/>
              </w:rPr>
              <w:t>2</w:t>
            </w:r>
            <w:r w:rsidRPr="005424B3">
              <w:rPr>
                <w:b/>
                <w:u w:val="single"/>
              </w:rPr>
              <w:t>)</w:t>
            </w:r>
            <w:r w:rsidRPr="005424B3">
              <w:rPr>
                <w:b/>
              </w:rPr>
              <w:t>:</w:t>
            </w:r>
          </w:p>
          <w:p w14:paraId="7BF812F8" w14:textId="77777777" w:rsidR="00A360C8" w:rsidRPr="005424B3" w:rsidRDefault="00A360C8" w:rsidP="00A360C8">
            <w:pPr>
              <w:tabs>
                <w:tab w:val="left" w:pos="9360"/>
              </w:tabs>
              <w:jc w:val="both"/>
            </w:pPr>
            <w:r w:rsidRPr="005424B3">
              <w:t>* T/c vật lý:Sgk</w:t>
            </w:r>
          </w:p>
          <w:p w14:paraId="76FC9CFE" w14:textId="77777777" w:rsidR="00A360C8" w:rsidRPr="005424B3" w:rsidRDefault="00A360C8" w:rsidP="00A360C8">
            <w:pPr>
              <w:tabs>
                <w:tab w:val="left" w:pos="9360"/>
              </w:tabs>
              <w:jc w:val="both"/>
            </w:pPr>
            <w:r w:rsidRPr="005424B3">
              <w:t xml:space="preserve">* T/c hoá học: </w:t>
            </w:r>
          </w:p>
          <w:p w14:paraId="541FA180" w14:textId="77777777" w:rsidR="00A360C8" w:rsidRPr="005424B3" w:rsidRDefault="00A360C8" w:rsidP="00A360C8">
            <w:pPr>
              <w:tabs>
                <w:tab w:val="left" w:pos="9360"/>
              </w:tabs>
              <w:jc w:val="both"/>
            </w:pPr>
            <w:r w:rsidRPr="005424B3">
              <w:t>- Oxít axít nên  td kiềm đặc nóng hoặc nóng chảy.</w:t>
            </w:r>
          </w:p>
          <w:p w14:paraId="5C83949F" w14:textId="77777777" w:rsidR="00A360C8" w:rsidRPr="005424B3" w:rsidRDefault="00A360C8" w:rsidP="00A360C8">
            <w:pPr>
              <w:tabs>
                <w:tab w:val="left" w:pos="9360"/>
              </w:tabs>
              <w:jc w:val="both"/>
            </w:pPr>
            <w:r w:rsidRPr="005424B3">
              <w:t>SiO</w:t>
            </w:r>
            <w:r w:rsidRPr="005424B3">
              <w:rPr>
                <w:vertAlign w:val="subscript"/>
              </w:rPr>
              <w:t>2</w:t>
            </w:r>
            <w:r w:rsidRPr="005424B3">
              <w:t xml:space="preserve"> + 2NaOH </w:t>
            </w:r>
            <w:r w:rsidR="008B7B59">
              <w:rPr>
                <w:position w:val="-6"/>
              </w:rPr>
              <w:pict w14:anchorId="2AC7B726">
                <v:shape id="_x0000_i1139" type="#_x0000_t75" style="width:34.35pt;height:18.4pt">
                  <v:imagedata r:id="rId112" o:title=""/>
                </v:shape>
              </w:pict>
            </w:r>
            <w:r w:rsidRPr="005424B3">
              <w:t xml:space="preserve"> Na</w:t>
            </w:r>
            <w:r w:rsidRPr="005424B3">
              <w:rPr>
                <w:vertAlign w:val="subscript"/>
              </w:rPr>
              <w:t>2</w:t>
            </w:r>
            <w:r w:rsidRPr="005424B3">
              <w:t>SiO</w:t>
            </w:r>
            <w:r w:rsidRPr="005424B3">
              <w:rPr>
                <w:vertAlign w:val="subscript"/>
              </w:rPr>
              <w:t>3</w:t>
            </w:r>
            <w:r w:rsidRPr="005424B3">
              <w:t xml:space="preserve"> + H</w:t>
            </w:r>
            <w:r w:rsidRPr="005424B3">
              <w:rPr>
                <w:vertAlign w:val="subscript"/>
              </w:rPr>
              <w:t>2</w:t>
            </w:r>
            <w:r w:rsidRPr="005424B3">
              <w:t>O.</w:t>
            </w:r>
          </w:p>
          <w:p w14:paraId="3EE991E5" w14:textId="77777777" w:rsidR="00A360C8" w:rsidRPr="005424B3" w:rsidRDefault="00A360C8" w:rsidP="00A360C8">
            <w:pPr>
              <w:tabs>
                <w:tab w:val="left" w:pos="9360"/>
              </w:tabs>
              <w:jc w:val="both"/>
            </w:pPr>
            <w:r w:rsidRPr="005424B3">
              <w:t>- SiO</w:t>
            </w:r>
            <w:r w:rsidRPr="005424B3">
              <w:rPr>
                <w:vertAlign w:val="subscript"/>
              </w:rPr>
              <w:t>2</w:t>
            </w:r>
            <w:r w:rsidRPr="005424B3">
              <w:t xml:space="preserve"> tan được trong HF.</w:t>
            </w:r>
          </w:p>
          <w:p w14:paraId="218EDAE1" w14:textId="77777777" w:rsidR="00A360C8" w:rsidRPr="005424B3" w:rsidRDefault="00A360C8" w:rsidP="00A360C8">
            <w:pPr>
              <w:tabs>
                <w:tab w:val="left" w:pos="9360"/>
              </w:tabs>
              <w:jc w:val="both"/>
              <w:rPr>
                <w:lang w:val="pt-BR"/>
              </w:rPr>
            </w:pPr>
            <w:r w:rsidRPr="005424B3">
              <w:rPr>
                <w:lang w:val="pt-BR"/>
              </w:rPr>
              <w:t>SiO</w:t>
            </w:r>
            <w:r w:rsidRPr="005424B3">
              <w:rPr>
                <w:vertAlign w:val="subscript"/>
                <w:lang w:val="pt-BR"/>
              </w:rPr>
              <w:t>2</w:t>
            </w:r>
            <w:r w:rsidRPr="005424B3">
              <w:rPr>
                <w:lang w:val="pt-BR"/>
              </w:rPr>
              <w:t xml:space="preserve"> + 4HF </w:t>
            </w:r>
            <w:r w:rsidRPr="005424B3">
              <w:sym w:font="Wingdings" w:char="F0E0"/>
            </w:r>
            <w:r w:rsidRPr="005424B3">
              <w:rPr>
                <w:lang w:val="pt-BR"/>
              </w:rPr>
              <w:t xml:space="preserve"> SiF</w:t>
            </w:r>
            <w:r w:rsidRPr="005424B3">
              <w:rPr>
                <w:vertAlign w:val="subscript"/>
                <w:lang w:val="pt-BR"/>
              </w:rPr>
              <w:t>4</w:t>
            </w:r>
            <w:r w:rsidRPr="005424B3">
              <w:rPr>
                <w:lang w:val="pt-BR"/>
              </w:rPr>
              <w:t xml:space="preserve"> + 2H</w:t>
            </w:r>
            <w:r w:rsidRPr="005424B3">
              <w:rPr>
                <w:vertAlign w:val="subscript"/>
                <w:lang w:val="pt-BR"/>
              </w:rPr>
              <w:t>2</w:t>
            </w:r>
            <w:r w:rsidRPr="005424B3">
              <w:rPr>
                <w:lang w:val="pt-BR"/>
              </w:rPr>
              <w:t>O</w:t>
            </w:r>
          </w:p>
          <w:p w14:paraId="73958F11" w14:textId="77777777" w:rsidR="00A360C8" w:rsidRPr="005424B3" w:rsidRDefault="00A360C8" w:rsidP="00A360C8">
            <w:pPr>
              <w:tabs>
                <w:tab w:val="left" w:pos="9360"/>
              </w:tabs>
              <w:jc w:val="both"/>
              <w:rPr>
                <w:b/>
                <w:lang w:val="pt-BR"/>
              </w:rPr>
            </w:pPr>
            <w:r w:rsidRPr="005424B3">
              <w:rPr>
                <w:b/>
                <w:lang w:val="pt-BR"/>
              </w:rPr>
              <w:t xml:space="preserve">II. </w:t>
            </w:r>
            <w:r w:rsidRPr="005424B3">
              <w:rPr>
                <w:b/>
                <w:u w:val="single"/>
                <w:lang w:val="pt-BR"/>
              </w:rPr>
              <w:t>Axít silixic (H</w:t>
            </w:r>
            <w:r w:rsidRPr="005424B3">
              <w:rPr>
                <w:b/>
                <w:u w:val="single"/>
                <w:vertAlign w:val="subscript"/>
                <w:lang w:val="pt-BR"/>
              </w:rPr>
              <w:t>2</w:t>
            </w:r>
            <w:r w:rsidRPr="005424B3">
              <w:rPr>
                <w:b/>
                <w:u w:val="single"/>
                <w:lang w:val="pt-BR"/>
              </w:rPr>
              <w:t>SiO</w:t>
            </w:r>
            <w:r w:rsidRPr="005424B3">
              <w:rPr>
                <w:b/>
                <w:u w:val="single"/>
                <w:vertAlign w:val="subscript"/>
                <w:lang w:val="pt-BR"/>
              </w:rPr>
              <w:t>3</w:t>
            </w:r>
            <w:r w:rsidRPr="005424B3">
              <w:rPr>
                <w:b/>
                <w:u w:val="single"/>
                <w:lang w:val="pt-BR"/>
              </w:rPr>
              <w:t>)</w:t>
            </w:r>
            <w:r w:rsidRPr="005424B3">
              <w:rPr>
                <w:b/>
                <w:lang w:val="pt-BR"/>
              </w:rPr>
              <w:t>:</w:t>
            </w:r>
          </w:p>
          <w:p w14:paraId="4B9E872C" w14:textId="77777777" w:rsidR="00A360C8" w:rsidRPr="005424B3" w:rsidRDefault="00A360C8" w:rsidP="00A360C8">
            <w:pPr>
              <w:tabs>
                <w:tab w:val="left" w:pos="9360"/>
              </w:tabs>
              <w:jc w:val="both"/>
              <w:rPr>
                <w:lang w:val="pt-BR"/>
              </w:rPr>
            </w:pPr>
            <w:r w:rsidRPr="005424B3">
              <w:rPr>
                <w:lang w:val="pt-BR"/>
              </w:rPr>
              <w:t>- Kết tủa keo: Không tan trong nước.</w:t>
            </w:r>
          </w:p>
          <w:p w14:paraId="1BB4708A" w14:textId="77777777" w:rsidR="00A360C8" w:rsidRPr="005424B3" w:rsidRDefault="00A360C8" w:rsidP="00A360C8">
            <w:pPr>
              <w:tabs>
                <w:tab w:val="left" w:pos="9360"/>
              </w:tabs>
              <w:jc w:val="both"/>
              <w:rPr>
                <w:lang w:val="pt-BR"/>
              </w:rPr>
            </w:pPr>
            <w:r w:rsidRPr="005424B3">
              <w:rPr>
                <w:lang w:val="pt-BR"/>
              </w:rPr>
              <w:t>- Dễ mất nước khi đun nóng:</w:t>
            </w:r>
          </w:p>
          <w:p w14:paraId="744E1188" w14:textId="77777777" w:rsidR="00A360C8" w:rsidRPr="005424B3" w:rsidRDefault="00A360C8" w:rsidP="00A360C8">
            <w:pPr>
              <w:tabs>
                <w:tab w:val="left" w:pos="9360"/>
              </w:tabs>
              <w:jc w:val="both"/>
              <w:rPr>
                <w:lang w:val="pt-BR"/>
              </w:rPr>
            </w:pPr>
            <w:r w:rsidRPr="005424B3">
              <w:rPr>
                <w:lang w:val="pt-BR"/>
              </w:rPr>
              <w:t>H</w:t>
            </w:r>
            <w:r w:rsidRPr="005424B3">
              <w:rPr>
                <w:vertAlign w:val="subscript"/>
                <w:lang w:val="pt-BR"/>
              </w:rPr>
              <w:t>2</w:t>
            </w:r>
            <w:r w:rsidRPr="005424B3">
              <w:rPr>
                <w:lang w:val="pt-BR"/>
              </w:rPr>
              <w:t>SiO</w:t>
            </w:r>
            <w:r w:rsidRPr="005424B3">
              <w:rPr>
                <w:vertAlign w:val="subscript"/>
                <w:lang w:val="pt-BR"/>
              </w:rPr>
              <w:t>3</w:t>
            </w:r>
            <w:r w:rsidRPr="005424B3">
              <w:rPr>
                <w:lang w:val="pt-BR"/>
              </w:rPr>
              <w:t xml:space="preserve"> </w:t>
            </w:r>
            <w:r w:rsidR="008B7B59">
              <w:rPr>
                <w:position w:val="-6"/>
              </w:rPr>
              <w:pict w14:anchorId="4ACA054B">
                <v:shape id="_x0000_i1140" type="#_x0000_t75" style="width:34.35pt;height:18.4pt">
                  <v:imagedata r:id="rId112" o:title=""/>
                </v:shape>
              </w:pict>
            </w:r>
            <w:r w:rsidRPr="005424B3">
              <w:rPr>
                <w:lang w:val="pt-BR"/>
              </w:rPr>
              <w:t xml:space="preserve"> SiO</w:t>
            </w:r>
            <w:r w:rsidRPr="005424B3">
              <w:rPr>
                <w:vertAlign w:val="subscript"/>
                <w:lang w:val="pt-BR"/>
              </w:rPr>
              <w:t>2</w:t>
            </w:r>
            <w:r w:rsidRPr="005424B3">
              <w:rPr>
                <w:lang w:val="pt-BR"/>
              </w:rPr>
              <w:t xml:space="preserve"> + H</w:t>
            </w:r>
            <w:r w:rsidRPr="005424B3">
              <w:rPr>
                <w:vertAlign w:val="subscript"/>
                <w:lang w:val="pt-BR"/>
              </w:rPr>
              <w:t>2</w:t>
            </w:r>
            <w:r w:rsidRPr="005424B3">
              <w:rPr>
                <w:lang w:val="pt-BR"/>
              </w:rPr>
              <w:t xml:space="preserve">O </w:t>
            </w:r>
          </w:p>
          <w:p w14:paraId="72037F78" w14:textId="77777777" w:rsidR="00A360C8" w:rsidRPr="005424B3" w:rsidRDefault="00A360C8" w:rsidP="00A360C8">
            <w:pPr>
              <w:tabs>
                <w:tab w:val="left" w:pos="9360"/>
              </w:tabs>
              <w:jc w:val="both"/>
              <w:rPr>
                <w:lang w:val="pt-BR"/>
              </w:rPr>
            </w:pPr>
            <w:r w:rsidRPr="005424B3">
              <w:rPr>
                <w:lang w:val="pt-BR"/>
              </w:rPr>
              <w:t>-Là axít yếu, yếu hơn cả H</w:t>
            </w:r>
            <w:r w:rsidRPr="005424B3">
              <w:rPr>
                <w:vertAlign w:val="subscript"/>
                <w:lang w:val="pt-BR"/>
              </w:rPr>
              <w:t>2</w:t>
            </w:r>
            <w:r w:rsidRPr="005424B3">
              <w:rPr>
                <w:lang w:val="pt-BR"/>
              </w:rPr>
              <w:t>CO</w:t>
            </w:r>
            <w:r w:rsidRPr="005424B3">
              <w:rPr>
                <w:vertAlign w:val="subscript"/>
                <w:lang w:val="pt-BR"/>
              </w:rPr>
              <w:t>3</w:t>
            </w:r>
          </w:p>
          <w:p w14:paraId="0B3E228C" w14:textId="77777777" w:rsidR="00A360C8" w:rsidRPr="005424B3" w:rsidRDefault="00A360C8" w:rsidP="00A360C8">
            <w:pPr>
              <w:tabs>
                <w:tab w:val="left" w:pos="9360"/>
              </w:tabs>
              <w:jc w:val="both"/>
              <w:rPr>
                <w:lang w:val="pt-BR"/>
              </w:rPr>
            </w:pPr>
            <w:r w:rsidRPr="005424B3">
              <w:rPr>
                <w:lang w:val="pt-BR"/>
              </w:rPr>
              <w:t>Na</w:t>
            </w:r>
            <w:r w:rsidRPr="005424B3">
              <w:rPr>
                <w:vertAlign w:val="subscript"/>
                <w:lang w:val="pt-BR"/>
              </w:rPr>
              <w:t>2</w:t>
            </w:r>
            <w:r w:rsidRPr="005424B3">
              <w:rPr>
                <w:lang w:val="pt-BR"/>
              </w:rPr>
              <w:t>SiO</w:t>
            </w:r>
            <w:r w:rsidRPr="005424B3">
              <w:rPr>
                <w:vertAlign w:val="subscript"/>
                <w:lang w:val="pt-BR"/>
              </w:rPr>
              <w:t>3</w:t>
            </w:r>
            <w:r w:rsidRPr="005424B3">
              <w:rPr>
                <w:lang w:val="pt-BR"/>
              </w:rPr>
              <w:t>+CO</w:t>
            </w:r>
            <w:r w:rsidRPr="005424B3">
              <w:rPr>
                <w:vertAlign w:val="subscript"/>
                <w:lang w:val="pt-BR"/>
              </w:rPr>
              <w:t>2</w:t>
            </w:r>
            <w:r w:rsidRPr="005424B3">
              <w:rPr>
                <w:lang w:val="pt-BR"/>
              </w:rPr>
              <w:t>+H</w:t>
            </w:r>
            <w:r w:rsidRPr="005424B3">
              <w:rPr>
                <w:vertAlign w:val="subscript"/>
                <w:lang w:val="pt-BR"/>
              </w:rPr>
              <w:t>2</w:t>
            </w:r>
            <w:r w:rsidRPr="005424B3">
              <w:rPr>
                <w:lang w:val="pt-BR"/>
              </w:rPr>
              <w:t>O</w:t>
            </w:r>
            <w:r w:rsidRPr="005424B3">
              <w:sym w:font="Wingdings" w:char="F0E0"/>
            </w:r>
            <w:r w:rsidRPr="005424B3">
              <w:rPr>
                <w:lang w:val="pt-BR"/>
              </w:rPr>
              <w:t>H</w:t>
            </w:r>
            <w:r w:rsidRPr="005424B3">
              <w:rPr>
                <w:vertAlign w:val="subscript"/>
                <w:lang w:val="pt-BR"/>
              </w:rPr>
              <w:t>2</w:t>
            </w:r>
            <w:r w:rsidRPr="005424B3">
              <w:rPr>
                <w:lang w:val="pt-BR"/>
              </w:rPr>
              <w:t>SiO</w:t>
            </w:r>
            <w:r w:rsidRPr="005424B3">
              <w:rPr>
                <w:vertAlign w:val="subscript"/>
                <w:lang w:val="pt-BR"/>
              </w:rPr>
              <w:t>3</w:t>
            </w:r>
            <w:r w:rsidR="008B7B59">
              <w:rPr>
                <w:position w:val="-6"/>
                <w:vertAlign w:val="subscript"/>
              </w:rPr>
              <w:pict w14:anchorId="4339FBF1">
                <v:shape id="_x0000_i1141" type="#_x0000_t75" style="width:10.9pt;height:15.9pt">
                  <v:imagedata r:id="rId119" o:title=""/>
                </v:shape>
              </w:pict>
            </w:r>
            <w:r w:rsidRPr="005424B3">
              <w:rPr>
                <w:lang w:val="pt-BR"/>
              </w:rPr>
              <w:t>+Na</w:t>
            </w:r>
            <w:r w:rsidRPr="005424B3">
              <w:rPr>
                <w:vertAlign w:val="subscript"/>
                <w:lang w:val="pt-BR"/>
              </w:rPr>
              <w:t>2</w:t>
            </w:r>
            <w:r w:rsidRPr="005424B3">
              <w:rPr>
                <w:lang w:val="pt-BR"/>
              </w:rPr>
              <w:t>CO</w:t>
            </w:r>
            <w:r w:rsidRPr="005424B3">
              <w:rPr>
                <w:vertAlign w:val="subscript"/>
                <w:lang w:val="pt-BR"/>
              </w:rPr>
              <w:t>3</w:t>
            </w:r>
          </w:p>
          <w:p w14:paraId="064EE574" w14:textId="77777777" w:rsidR="00A360C8" w:rsidRPr="005424B3" w:rsidRDefault="00A360C8" w:rsidP="00A360C8">
            <w:pPr>
              <w:tabs>
                <w:tab w:val="left" w:pos="9360"/>
              </w:tabs>
              <w:jc w:val="both"/>
              <w:rPr>
                <w:b/>
                <w:lang w:val="pt-BR"/>
              </w:rPr>
            </w:pPr>
            <w:r w:rsidRPr="005424B3">
              <w:rPr>
                <w:b/>
                <w:lang w:val="pt-BR"/>
              </w:rPr>
              <w:t xml:space="preserve">III. </w:t>
            </w:r>
            <w:r w:rsidRPr="005424B3">
              <w:rPr>
                <w:b/>
                <w:u w:val="single"/>
                <w:lang w:val="pt-BR"/>
              </w:rPr>
              <w:t>Muối silicat</w:t>
            </w:r>
            <w:r w:rsidRPr="005424B3">
              <w:rPr>
                <w:b/>
                <w:lang w:val="pt-BR"/>
              </w:rPr>
              <w:t>:</w:t>
            </w:r>
          </w:p>
          <w:p w14:paraId="1BC5499E" w14:textId="77777777" w:rsidR="00A360C8" w:rsidRPr="005424B3" w:rsidRDefault="00A360C8" w:rsidP="00A360C8">
            <w:pPr>
              <w:tabs>
                <w:tab w:val="left" w:pos="9360"/>
              </w:tabs>
              <w:jc w:val="both"/>
              <w:rPr>
                <w:lang w:val="pt-BR"/>
              </w:rPr>
            </w:pPr>
            <w:r w:rsidRPr="005424B3">
              <w:rPr>
                <w:lang w:val="pt-BR"/>
              </w:rPr>
              <w:t>- Đa số muối silicat không tan.</w:t>
            </w:r>
          </w:p>
          <w:p w14:paraId="7AA5E7E5" w14:textId="77777777" w:rsidR="00A360C8" w:rsidRPr="005424B3" w:rsidRDefault="00A360C8" w:rsidP="00A360C8">
            <w:pPr>
              <w:tabs>
                <w:tab w:val="left" w:pos="9360"/>
              </w:tabs>
              <w:jc w:val="both"/>
              <w:rPr>
                <w:lang w:val="it-IT"/>
              </w:rPr>
            </w:pPr>
            <w:r w:rsidRPr="005424B3">
              <w:rPr>
                <w:lang w:val="pt-BR"/>
              </w:rPr>
              <w:t>- Chỉ có muối silicat của KL kiềm tan trong H</w:t>
            </w:r>
            <w:r w:rsidRPr="005424B3">
              <w:rPr>
                <w:vertAlign w:val="subscript"/>
                <w:lang w:val="pt-BR"/>
              </w:rPr>
              <w:t>2</w:t>
            </w:r>
            <w:r w:rsidRPr="005424B3">
              <w:rPr>
                <w:lang w:val="pt-BR"/>
              </w:rPr>
              <w:t>O.</w:t>
            </w:r>
          </w:p>
          <w:p w14:paraId="4A8F8948" w14:textId="77777777" w:rsidR="00D01237" w:rsidRPr="005424B3" w:rsidRDefault="00D01237" w:rsidP="005815C3">
            <w:pPr>
              <w:jc w:val="both"/>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925FF9D" w14:textId="3BAA567F" w:rsidR="00A360C8" w:rsidRPr="005424B3" w:rsidRDefault="00A360C8" w:rsidP="00A360C8">
            <w:pPr>
              <w:tabs>
                <w:tab w:val="left" w:pos="9360"/>
              </w:tabs>
            </w:pPr>
            <w:r w:rsidRPr="005424B3">
              <w:rPr>
                <w:bCs/>
              </w:rPr>
              <w:lastRenderedPageBreak/>
              <w:t>- Gv nêu vấn đề:</w:t>
            </w:r>
            <w:r w:rsidRPr="005424B3">
              <w:t xml:space="preserve"> Nguyên tố Si thuộc nhóm IVA hãy nghiên cứu tính chất, ứng dụng, trạng thái tự nhiên và điều chế silic. </w:t>
            </w:r>
          </w:p>
          <w:p w14:paraId="76B6479F" w14:textId="77777777" w:rsidR="00A360C8" w:rsidRPr="005424B3" w:rsidRDefault="00A360C8" w:rsidP="00A360C8">
            <w:pPr>
              <w:tabs>
                <w:tab w:val="left" w:pos="9360"/>
              </w:tabs>
              <w:rPr>
                <w:bCs/>
              </w:rPr>
            </w:pPr>
          </w:p>
          <w:p w14:paraId="49E6A542" w14:textId="77777777" w:rsidR="00A360C8" w:rsidRPr="005424B3" w:rsidRDefault="00A360C8" w:rsidP="00A360C8">
            <w:pPr>
              <w:tabs>
                <w:tab w:val="left" w:pos="9360"/>
              </w:tabs>
              <w:rPr>
                <w:bCs/>
              </w:rPr>
            </w:pPr>
          </w:p>
          <w:p w14:paraId="51CC1269" w14:textId="77777777" w:rsidR="00A360C8" w:rsidRPr="005424B3" w:rsidRDefault="00A360C8" w:rsidP="00A360C8">
            <w:pPr>
              <w:tabs>
                <w:tab w:val="left" w:pos="9360"/>
              </w:tabs>
            </w:pPr>
            <w:r w:rsidRPr="005424B3">
              <w:rPr>
                <w:bCs/>
              </w:rPr>
              <w:t>- Gv:</w:t>
            </w:r>
            <w:r w:rsidRPr="005424B3">
              <w:t xml:space="preserve"> Cho hs thảo luận nhóm 3’ và báo cáo.</w:t>
            </w:r>
          </w:p>
          <w:p w14:paraId="3BA5CE3C" w14:textId="39554E18" w:rsidR="00A360C8" w:rsidRPr="005424B3" w:rsidRDefault="00A360C8" w:rsidP="00A360C8">
            <w:pPr>
              <w:tabs>
                <w:tab w:val="left" w:pos="9360"/>
              </w:tabs>
              <w:rPr>
                <w:bCs/>
              </w:rPr>
            </w:pPr>
            <w:r w:rsidRPr="005424B3">
              <w:t>so sánh C với Si ?</w:t>
            </w:r>
          </w:p>
          <w:p w14:paraId="32E7F4E7" w14:textId="77777777" w:rsidR="00A360C8" w:rsidRPr="005424B3" w:rsidRDefault="00A360C8" w:rsidP="00A360C8">
            <w:pPr>
              <w:tabs>
                <w:tab w:val="left" w:pos="9360"/>
              </w:tabs>
            </w:pPr>
            <w:r w:rsidRPr="005424B3">
              <w:rPr>
                <w:bCs/>
              </w:rPr>
              <w:t>- Gv:</w:t>
            </w:r>
            <w:r w:rsidRPr="005424B3">
              <w:t xml:space="preserve"> Yêu cầu hs viết pthh thể hiện tính khử và tính oxy hoá của Si.</w:t>
            </w:r>
          </w:p>
          <w:p w14:paraId="62E5A398" w14:textId="77777777" w:rsidR="00A360C8" w:rsidRPr="005424B3" w:rsidRDefault="00A360C8" w:rsidP="00A360C8">
            <w:pPr>
              <w:tabs>
                <w:tab w:val="left" w:pos="9360"/>
              </w:tabs>
            </w:pPr>
          </w:p>
          <w:p w14:paraId="1EC1E938" w14:textId="77777777" w:rsidR="00A360C8" w:rsidRPr="005424B3" w:rsidRDefault="00A360C8" w:rsidP="00A360C8">
            <w:pPr>
              <w:tabs>
                <w:tab w:val="left" w:pos="9360"/>
              </w:tabs>
            </w:pPr>
          </w:p>
          <w:p w14:paraId="4B4EC7E6" w14:textId="77777777" w:rsidR="00A360C8" w:rsidRPr="005424B3" w:rsidRDefault="00A360C8" w:rsidP="00A360C8">
            <w:pPr>
              <w:tabs>
                <w:tab w:val="left" w:pos="9360"/>
              </w:tabs>
            </w:pPr>
            <w:r w:rsidRPr="005424B3">
              <w:t>- Gv: Kết luận</w:t>
            </w:r>
          </w:p>
          <w:p w14:paraId="0C1701D9" w14:textId="33BDC7F7" w:rsidR="00A360C8" w:rsidRPr="005424B3" w:rsidRDefault="00A360C8" w:rsidP="00A360C8">
            <w:pPr>
              <w:tabs>
                <w:tab w:val="left" w:pos="9360"/>
              </w:tabs>
            </w:pPr>
            <w:r w:rsidRPr="005424B3">
              <w:t xml:space="preserve">+ Trong tự nhiên Si có ở đâu ? Si có tồn tại ở dạng nào? Tại sao ?  </w:t>
            </w:r>
          </w:p>
          <w:p w14:paraId="69AE8FC3" w14:textId="77777777" w:rsidR="00A360C8" w:rsidRPr="005424B3" w:rsidRDefault="00A360C8" w:rsidP="00A360C8">
            <w:pPr>
              <w:tabs>
                <w:tab w:val="left" w:pos="9360"/>
              </w:tabs>
            </w:pPr>
            <w:r w:rsidRPr="005424B3">
              <w:t xml:space="preserve">+ Si có những ứng </w:t>
            </w:r>
            <w:r w:rsidRPr="005424B3">
              <w:lastRenderedPageBreak/>
              <w:t>dụng nào ? Ứng dụng đó có liên quan tới tính chất nào của Si ?</w:t>
            </w:r>
          </w:p>
          <w:p w14:paraId="68CE12F0" w14:textId="77777777" w:rsidR="00A360C8" w:rsidRPr="005424B3" w:rsidRDefault="00A360C8" w:rsidP="00A360C8">
            <w:pPr>
              <w:tabs>
                <w:tab w:val="left" w:pos="9360"/>
              </w:tabs>
            </w:pPr>
            <w:r w:rsidRPr="005424B3">
              <w:t>+ Si được điều chế như thế nào ?</w:t>
            </w:r>
          </w:p>
          <w:p w14:paraId="6352E085" w14:textId="29D37415" w:rsidR="00A360C8" w:rsidRPr="005424B3" w:rsidRDefault="00A360C8" w:rsidP="00A360C8">
            <w:pPr>
              <w:tabs>
                <w:tab w:val="left" w:pos="9360"/>
              </w:tabs>
            </w:pPr>
            <w:r w:rsidRPr="005424B3">
              <w:rPr>
                <w:bCs/>
              </w:rPr>
              <w:t>- Gv:</w:t>
            </w:r>
          </w:p>
          <w:p w14:paraId="7D7C295A" w14:textId="77777777" w:rsidR="00A360C8" w:rsidRPr="005424B3" w:rsidRDefault="00A360C8" w:rsidP="00A360C8">
            <w:pPr>
              <w:tabs>
                <w:tab w:val="left" w:pos="9360"/>
              </w:tabs>
            </w:pPr>
            <w:r w:rsidRPr="005424B3">
              <w:t>+ Tính chất vật lí và hoá học, ứng dụng của H</w:t>
            </w:r>
            <w:r w:rsidRPr="005424B3">
              <w:rPr>
                <w:vertAlign w:val="subscript"/>
              </w:rPr>
              <w:t>2</w:t>
            </w:r>
            <w:r w:rsidRPr="005424B3">
              <w:t>SiO</w:t>
            </w:r>
            <w:r w:rsidRPr="005424B3">
              <w:rPr>
                <w:vertAlign w:val="subscript"/>
              </w:rPr>
              <w:t>3</w:t>
            </w:r>
            <w:r w:rsidRPr="005424B3">
              <w:t xml:space="preserve">. </w:t>
            </w:r>
          </w:p>
          <w:p w14:paraId="561A0D42" w14:textId="77777777" w:rsidR="00A360C8" w:rsidRPr="005424B3" w:rsidRDefault="00A360C8" w:rsidP="00A360C8">
            <w:pPr>
              <w:tabs>
                <w:tab w:val="left" w:pos="9360"/>
              </w:tabs>
            </w:pPr>
          </w:p>
          <w:p w14:paraId="407B7D1C" w14:textId="77777777" w:rsidR="00A360C8" w:rsidRPr="005424B3" w:rsidRDefault="00A360C8" w:rsidP="00A360C8">
            <w:pPr>
              <w:tabs>
                <w:tab w:val="left" w:pos="9360"/>
              </w:tabs>
            </w:pPr>
          </w:p>
          <w:p w14:paraId="1F4B5623" w14:textId="77777777" w:rsidR="00A360C8" w:rsidRPr="005424B3" w:rsidRDefault="00A360C8" w:rsidP="00A360C8">
            <w:pPr>
              <w:tabs>
                <w:tab w:val="left" w:pos="9360"/>
              </w:tabs>
            </w:pPr>
            <w:r w:rsidRPr="005424B3">
              <w:t>+ Tính chất vật lí và ứng dụng cơ bản của muối silicat.</w:t>
            </w:r>
          </w:p>
          <w:p w14:paraId="4DAF3892" w14:textId="77777777" w:rsidR="00D01237" w:rsidRPr="005424B3" w:rsidRDefault="00D01237" w:rsidP="00A360C8">
            <w:pPr>
              <w:rPr>
                <w:lang w:val="nb-NO"/>
              </w:rPr>
            </w:pPr>
          </w:p>
          <w:p w14:paraId="7F926984" w14:textId="301917B5" w:rsidR="00A360C8" w:rsidRPr="005424B3" w:rsidRDefault="00A360C8" w:rsidP="00A360C8">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9C46372" w14:textId="77777777" w:rsidR="00A360C8" w:rsidRPr="005424B3" w:rsidRDefault="00A360C8" w:rsidP="00A360C8">
            <w:pPr>
              <w:rPr>
                <w:lang w:val="de-DE"/>
              </w:rPr>
            </w:pPr>
          </w:p>
          <w:p w14:paraId="1C62EA54" w14:textId="77777777" w:rsidR="00A360C8" w:rsidRPr="005424B3" w:rsidRDefault="00A360C8" w:rsidP="00A360C8">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1E27D878" w14:textId="77777777" w:rsidR="00D01237" w:rsidRPr="005424B3" w:rsidRDefault="00D01237" w:rsidP="005815C3">
            <w:pPr>
              <w:rPr>
                <w:lang w:val="nb-NO"/>
              </w:rPr>
            </w:pPr>
          </w:p>
          <w:p w14:paraId="79A83514" w14:textId="77777777" w:rsidR="00A360C8" w:rsidRPr="005424B3" w:rsidRDefault="00A360C8" w:rsidP="005815C3">
            <w:pPr>
              <w:rPr>
                <w:lang w:val="nb-NO"/>
              </w:rPr>
            </w:pPr>
          </w:p>
          <w:p w14:paraId="45093707" w14:textId="77777777" w:rsidR="00A360C8" w:rsidRPr="005424B3" w:rsidRDefault="00A360C8" w:rsidP="005815C3">
            <w:pPr>
              <w:rPr>
                <w:lang w:val="nb-NO"/>
              </w:rPr>
            </w:pPr>
          </w:p>
          <w:p w14:paraId="0D90DDA4" w14:textId="77777777" w:rsidR="00A360C8" w:rsidRPr="005424B3" w:rsidRDefault="00A360C8" w:rsidP="005815C3">
            <w:pPr>
              <w:rPr>
                <w:lang w:val="nb-NO"/>
              </w:rPr>
            </w:pPr>
          </w:p>
          <w:p w14:paraId="099384BE" w14:textId="77777777" w:rsidR="00A360C8" w:rsidRPr="005424B3" w:rsidRDefault="00A360C8" w:rsidP="005815C3">
            <w:pPr>
              <w:rPr>
                <w:lang w:val="nb-NO"/>
              </w:rPr>
            </w:pPr>
          </w:p>
          <w:p w14:paraId="4020AD42" w14:textId="77777777" w:rsidR="00A360C8" w:rsidRPr="005424B3" w:rsidRDefault="00A360C8" w:rsidP="00A360C8">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40A38369" w14:textId="77777777" w:rsidR="00A360C8" w:rsidRPr="005424B3" w:rsidRDefault="00A360C8" w:rsidP="005815C3">
            <w:pPr>
              <w:rPr>
                <w:lang w:val="nb-NO"/>
              </w:rPr>
            </w:pPr>
          </w:p>
          <w:p w14:paraId="5BF52E8E" w14:textId="77777777" w:rsidR="00A360C8" w:rsidRPr="005424B3" w:rsidRDefault="00A360C8" w:rsidP="005815C3">
            <w:pPr>
              <w:rPr>
                <w:lang w:val="nb-NO"/>
              </w:rPr>
            </w:pPr>
          </w:p>
          <w:p w14:paraId="6807EE80" w14:textId="77777777" w:rsidR="00A360C8" w:rsidRPr="005424B3" w:rsidRDefault="00A360C8" w:rsidP="005815C3">
            <w:pPr>
              <w:rPr>
                <w:lang w:val="nb-NO"/>
              </w:rPr>
            </w:pPr>
          </w:p>
          <w:p w14:paraId="13559A71" w14:textId="77777777" w:rsidR="00A360C8" w:rsidRPr="005424B3" w:rsidRDefault="00A360C8" w:rsidP="005815C3">
            <w:pPr>
              <w:rPr>
                <w:lang w:val="nb-NO"/>
              </w:rPr>
            </w:pPr>
          </w:p>
          <w:p w14:paraId="561290C7" w14:textId="77777777" w:rsidR="00A360C8" w:rsidRPr="005424B3" w:rsidRDefault="00A360C8" w:rsidP="005815C3">
            <w:pPr>
              <w:rPr>
                <w:lang w:val="nb-NO"/>
              </w:rPr>
            </w:pPr>
          </w:p>
          <w:p w14:paraId="2149172F" w14:textId="77777777" w:rsidR="00A360C8" w:rsidRPr="005424B3" w:rsidRDefault="00A360C8" w:rsidP="005815C3">
            <w:pPr>
              <w:rPr>
                <w:lang w:val="nb-NO"/>
              </w:rPr>
            </w:pPr>
          </w:p>
          <w:p w14:paraId="0C0B2757" w14:textId="77777777" w:rsidR="00A360C8" w:rsidRPr="005424B3" w:rsidRDefault="00A360C8" w:rsidP="005815C3">
            <w:pPr>
              <w:rPr>
                <w:lang w:val="nb-NO"/>
              </w:rPr>
            </w:pPr>
          </w:p>
          <w:p w14:paraId="22F0F01A" w14:textId="77777777" w:rsidR="00A360C8" w:rsidRPr="005424B3" w:rsidRDefault="00A360C8" w:rsidP="005815C3">
            <w:pPr>
              <w:rPr>
                <w:lang w:val="nb-NO"/>
              </w:rPr>
            </w:pPr>
          </w:p>
          <w:p w14:paraId="1037D177" w14:textId="77777777" w:rsidR="00A360C8" w:rsidRPr="005424B3" w:rsidRDefault="00A360C8" w:rsidP="005815C3">
            <w:pPr>
              <w:rPr>
                <w:lang w:val="nb-NO"/>
              </w:rPr>
            </w:pPr>
          </w:p>
          <w:p w14:paraId="486B88AA" w14:textId="77777777" w:rsidR="00A360C8" w:rsidRPr="005424B3" w:rsidRDefault="00A360C8" w:rsidP="005815C3">
            <w:pPr>
              <w:rPr>
                <w:lang w:val="nb-NO"/>
              </w:rPr>
            </w:pPr>
          </w:p>
          <w:p w14:paraId="6066B1B4" w14:textId="77777777" w:rsidR="00A360C8" w:rsidRPr="005424B3" w:rsidRDefault="00A360C8" w:rsidP="00A360C8">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5EBC3F53" w14:textId="77777777" w:rsidR="00A360C8" w:rsidRPr="005424B3" w:rsidRDefault="00A360C8" w:rsidP="005815C3">
            <w:pPr>
              <w:rPr>
                <w:lang w:val="nb-NO"/>
              </w:rPr>
            </w:pPr>
          </w:p>
          <w:p w14:paraId="76D6336F" w14:textId="77777777" w:rsidR="00A360C8" w:rsidRPr="005424B3" w:rsidRDefault="00A360C8" w:rsidP="005815C3">
            <w:pPr>
              <w:rPr>
                <w:lang w:val="nb-NO"/>
              </w:rPr>
            </w:pPr>
          </w:p>
          <w:p w14:paraId="128012D4" w14:textId="77777777" w:rsidR="00A360C8" w:rsidRPr="005424B3" w:rsidRDefault="00A360C8" w:rsidP="005815C3">
            <w:pPr>
              <w:rPr>
                <w:lang w:val="nb-NO"/>
              </w:rPr>
            </w:pPr>
          </w:p>
          <w:p w14:paraId="565EF8E6" w14:textId="77777777" w:rsidR="00A360C8" w:rsidRPr="005424B3" w:rsidRDefault="00A360C8" w:rsidP="005815C3">
            <w:pPr>
              <w:rPr>
                <w:lang w:val="nb-NO"/>
              </w:rPr>
            </w:pPr>
          </w:p>
          <w:p w14:paraId="147F7E01" w14:textId="77777777" w:rsidR="00A360C8" w:rsidRPr="005424B3" w:rsidRDefault="00A360C8" w:rsidP="005815C3">
            <w:pPr>
              <w:rPr>
                <w:lang w:val="nb-NO"/>
              </w:rPr>
            </w:pPr>
          </w:p>
          <w:p w14:paraId="7A1195CC" w14:textId="77777777" w:rsidR="00A360C8" w:rsidRPr="005424B3" w:rsidRDefault="00A360C8" w:rsidP="005815C3">
            <w:pPr>
              <w:rPr>
                <w:lang w:val="nb-NO"/>
              </w:rPr>
            </w:pPr>
          </w:p>
          <w:p w14:paraId="0FAC9E1C" w14:textId="77777777" w:rsidR="00A360C8" w:rsidRPr="005424B3" w:rsidRDefault="00A360C8" w:rsidP="005815C3">
            <w:pPr>
              <w:rPr>
                <w:lang w:val="nb-NO"/>
              </w:rPr>
            </w:pPr>
          </w:p>
          <w:p w14:paraId="6C3A5A55" w14:textId="77777777" w:rsidR="00A360C8" w:rsidRPr="005424B3" w:rsidRDefault="00A360C8" w:rsidP="005815C3">
            <w:pPr>
              <w:rPr>
                <w:lang w:val="nb-NO"/>
              </w:rPr>
            </w:pPr>
          </w:p>
          <w:p w14:paraId="15A857A2" w14:textId="77777777" w:rsidR="00A360C8" w:rsidRPr="005424B3" w:rsidRDefault="00A360C8" w:rsidP="005815C3">
            <w:pPr>
              <w:rPr>
                <w:lang w:val="nb-NO"/>
              </w:rPr>
            </w:pPr>
          </w:p>
          <w:p w14:paraId="763692C7" w14:textId="77777777" w:rsidR="00A360C8" w:rsidRPr="005424B3" w:rsidRDefault="00A360C8" w:rsidP="005815C3">
            <w:pPr>
              <w:rPr>
                <w:lang w:val="nb-NO"/>
              </w:rPr>
            </w:pPr>
          </w:p>
          <w:p w14:paraId="26A9CD96" w14:textId="77777777" w:rsidR="00A360C8" w:rsidRPr="005424B3" w:rsidRDefault="00A360C8" w:rsidP="005815C3">
            <w:pPr>
              <w:rPr>
                <w:lang w:val="nb-NO"/>
              </w:rPr>
            </w:pPr>
          </w:p>
          <w:p w14:paraId="5B40BF8B" w14:textId="77777777" w:rsidR="00A360C8" w:rsidRPr="005424B3" w:rsidRDefault="00A360C8" w:rsidP="005815C3">
            <w:pPr>
              <w:rPr>
                <w:lang w:val="nb-NO"/>
              </w:rPr>
            </w:pPr>
          </w:p>
          <w:p w14:paraId="5E011F58" w14:textId="77777777" w:rsidR="00A360C8" w:rsidRPr="005424B3" w:rsidRDefault="00A360C8" w:rsidP="005815C3">
            <w:pPr>
              <w:rPr>
                <w:lang w:val="nb-NO"/>
              </w:rPr>
            </w:pPr>
          </w:p>
          <w:p w14:paraId="6C1C69BA" w14:textId="77777777" w:rsidR="00A360C8" w:rsidRPr="005424B3" w:rsidRDefault="00A360C8" w:rsidP="005815C3">
            <w:pPr>
              <w:rPr>
                <w:lang w:val="nb-NO"/>
              </w:rPr>
            </w:pPr>
          </w:p>
          <w:p w14:paraId="191100F4" w14:textId="77777777" w:rsidR="00A360C8" w:rsidRPr="005424B3" w:rsidRDefault="00A360C8" w:rsidP="005815C3">
            <w:pPr>
              <w:rPr>
                <w:lang w:val="nb-NO"/>
              </w:rPr>
            </w:pPr>
          </w:p>
          <w:p w14:paraId="3C5E5833" w14:textId="77777777" w:rsidR="00A360C8" w:rsidRPr="005424B3" w:rsidRDefault="00A360C8" w:rsidP="005815C3">
            <w:pPr>
              <w:rPr>
                <w:lang w:val="nb-NO"/>
              </w:rPr>
            </w:pPr>
          </w:p>
          <w:p w14:paraId="0A6A61EA" w14:textId="77777777" w:rsidR="00A360C8" w:rsidRPr="005424B3" w:rsidRDefault="00A360C8" w:rsidP="005815C3">
            <w:pPr>
              <w:rPr>
                <w:lang w:val="nb-NO"/>
              </w:rPr>
            </w:pPr>
          </w:p>
          <w:p w14:paraId="2E3B0921" w14:textId="77777777" w:rsidR="00A360C8" w:rsidRPr="005424B3" w:rsidRDefault="00A360C8" w:rsidP="005815C3">
            <w:pPr>
              <w:rPr>
                <w:lang w:val="nb-NO"/>
              </w:rPr>
            </w:pPr>
          </w:p>
          <w:p w14:paraId="29D9F687" w14:textId="77777777" w:rsidR="00A360C8" w:rsidRPr="005424B3" w:rsidRDefault="00A360C8" w:rsidP="00A360C8">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2EE6EF68" w14:textId="77777777" w:rsidR="00A360C8" w:rsidRPr="005424B3" w:rsidRDefault="00A360C8" w:rsidP="005815C3">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C7B2565" w14:textId="77777777" w:rsidR="00D01237" w:rsidRPr="005424B3" w:rsidRDefault="00D01237" w:rsidP="005815C3">
            <w:pPr>
              <w:rPr>
                <w:lang w:val="nb-NO"/>
              </w:rPr>
            </w:pPr>
          </w:p>
          <w:p w14:paraId="4B5691DF" w14:textId="77777777" w:rsidR="00D01237" w:rsidRPr="005424B3" w:rsidRDefault="00D01237" w:rsidP="005815C3">
            <w:pPr>
              <w:jc w:val="center"/>
              <w:rPr>
                <w:lang w:val="pt-BR"/>
              </w:rPr>
            </w:pPr>
          </w:p>
          <w:p w14:paraId="44DFBF4E" w14:textId="77777777" w:rsidR="00D01237" w:rsidRDefault="0089077F" w:rsidP="005815C3">
            <w:pPr>
              <w:rPr>
                <w:lang w:val="pt-BR"/>
              </w:rPr>
            </w:pPr>
            <w:r>
              <w:rPr>
                <w:lang w:val="pt-BR"/>
              </w:rPr>
              <w:t xml:space="preserve">10 </w:t>
            </w:r>
            <w:r w:rsidR="00D01237" w:rsidRPr="005424B3">
              <w:rPr>
                <w:lang w:val="pt-BR"/>
              </w:rPr>
              <w:t>phút</w:t>
            </w:r>
          </w:p>
          <w:p w14:paraId="56BAE4A2" w14:textId="77777777" w:rsidR="0089077F" w:rsidRDefault="0089077F" w:rsidP="005815C3">
            <w:pPr>
              <w:rPr>
                <w:lang w:val="pt-BR"/>
              </w:rPr>
            </w:pPr>
          </w:p>
          <w:p w14:paraId="5AE1F7C3" w14:textId="77777777" w:rsidR="0089077F" w:rsidRDefault="0089077F" w:rsidP="005815C3">
            <w:pPr>
              <w:rPr>
                <w:lang w:val="pt-BR"/>
              </w:rPr>
            </w:pPr>
          </w:p>
          <w:p w14:paraId="29EAD6AC" w14:textId="77777777" w:rsidR="0089077F" w:rsidRDefault="0089077F" w:rsidP="005815C3">
            <w:pPr>
              <w:rPr>
                <w:lang w:val="pt-BR"/>
              </w:rPr>
            </w:pPr>
          </w:p>
          <w:p w14:paraId="313A4E5D" w14:textId="77777777" w:rsidR="0089077F" w:rsidRDefault="0089077F" w:rsidP="005815C3">
            <w:pPr>
              <w:rPr>
                <w:lang w:val="pt-BR"/>
              </w:rPr>
            </w:pPr>
          </w:p>
          <w:p w14:paraId="2E9F7AE1" w14:textId="77777777" w:rsidR="0089077F" w:rsidRDefault="0089077F" w:rsidP="005815C3">
            <w:pPr>
              <w:rPr>
                <w:lang w:val="pt-BR"/>
              </w:rPr>
            </w:pPr>
          </w:p>
          <w:p w14:paraId="3739D1F8" w14:textId="77777777" w:rsidR="0089077F" w:rsidRDefault="0089077F" w:rsidP="005815C3">
            <w:pPr>
              <w:rPr>
                <w:lang w:val="pt-BR"/>
              </w:rPr>
            </w:pPr>
          </w:p>
          <w:p w14:paraId="52A2C854" w14:textId="77777777" w:rsidR="0089077F" w:rsidRDefault="0089077F" w:rsidP="005815C3">
            <w:pPr>
              <w:rPr>
                <w:lang w:val="pt-BR"/>
              </w:rPr>
            </w:pPr>
            <w:r>
              <w:rPr>
                <w:lang w:val="pt-BR"/>
              </w:rPr>
              <w:t xml:space="preserve">10 </w:t>
            </w:r>
            <w:r w:rsidRPr="005424B3">
              <w:rPr>
                <w:lang w:val="pt-BR"/>
              </w:rPr>
              <w:t>phút</w:t>
            </w:r>
          </w:p>
          <w:p w14:paraId="49EC3008" w14:textId="77777777" w:rsidR="0089077F" w:rsidRDefault="0089077F" w:rsidP="005815C3">
            <w:pPr>
              <w:rPr>
                <w:lang w:val="pt-BR"/>
              </w:rPr>
            </w:pPr>
          </w:p>
          <w:p w14:paraId="04FB83DE" w14:textId="77777777" w:rsidR="0089077F" w:rsidRDefault="0089077F" w:rsidP="005815C3">
            <w:pPr>
              <w:rPr>
                <w:lang w:val="pt-BR"/>
              </w:rPr>
            </w:pPr>
          </w:p>
          <w:p w14:paraId="3FFE90C6" w14:textId="77777777" w:rsidR="0089077F" w:rsidRDefault="0089077F" w:rsidP="005815C3">
            <w:pPr>
              <w:rPr>
                <w:lang w:val="pt-BR"/>
              </w:rPr>
            </w:pPr>
          </w:p>
          <w:p w14:paraId="2404CD74" w14:textId="77777777" w:rsidR="0089077F" w:rsidRDefault="0089077F" w:rsidP="005815C3">
            <w:pPr>
              <w:rPr>
                <w:lang w:val="pt-BR"/>
              </w:rPr>
            </w:pPr>
          </w:p>
          <w:p w14:paraId="674AA697" w14:textId="77777777" w:rsidR="0089077F" w:rsidRDefault="0089077F" w:rsidP="005815C3">
            <w:pPr>
              <w:rPr>
                <w:lang w:val="pt-BR"/>
              </w:rPr>
            </w:pPr>
          </w:p>
          <w:p w14:paraId="35E5EBB0" w14:textId="77777777" w:rsidR="0089077F" w:rsidRDefault="0089077F" w:rsidP="005815C3">
            <w:pPr>
              <w:rPr>
                <w:lang w:val="pt-BR"/>
              </w:rPr>
            </w:pPr>
          </w:p>
          <w:p w14:paraId="508F89F1" w14:textId="77777777" w:rsidR="0089077F" w:rsidRDefault="0089077F" w:rsidP="005815C3">
            <w:pPr>
              <w:rPr>
                <w:lang w:val="pt-BR"/>
              </w:rPr>
            </w:pPr>
          </w:p>
          <w:p w14:paraId="2DABB593" w14:textId="77777777" w:rsidR="0089077F" w:rsidRDefault="0089077F" w:rsidP="005815C3">
            <w:pPr>
              <w:rPr>
                <w:lang w:val="pt-BR"/>
              </w:rPr>
            </w:pPr>
          </w:p>
          <w:p w14:paraId="2F6185C5" w14:textId="77777777" w:rsidR="0089077F" w:rsidRDefault="0089077F" w:rsidP="005815C3">
            <w:pPr>
              <w:rPr>
                <w:lang w:val="pt-BR"/>
              </w:rPr>
            </w:pPr>
          </w:p>
          <w:p w14:paraId="4B55A757" w14:textId="77777777" w:rsidR="0089077F" w:rsidRDefault="0089077F" w:rsidP="005815C3">
            <w:pPr>
              <w:rPr>
                <w:lang w:val="pt-BR"/>
              </w:rPr>
            </w:pPr>
          </w:p>
          <w:p w14:paraId="64154BC5" w14:textId="77777777" w:rsidR="0089077F" w:rsidRDefault="0089077F" w:rsidP="005815C3">
            <w:pPr>
              <w:rPr>
                <w:lang w:val="pt-BR"/>
              </w:rPr>
            </w:pPr>
            <w:r>
              <w:rPr>
                <w:lang w:val="pt-BR"/>
              </w:rPr>
              <w:t xml:space="preserve">10 </w:t>
            </w:r>
            <w:r w:rsidRPr="005424B3">
              <w:rPr>
                <w:lang w:val="pt-BR"/>
              </w:rPr>
              <w:t>phút</w:t>
            </w:r>
          </w:p>
          <w:p w14:paraId="2008ADD8" w14:textId="77777777" w:rsidR="0089077F" w:rsidRDefault="0089077F" w:rsidP="005815C3">
            <w:pPr>
              <w:rPr>
                <w:lang w:val="pt-BR"/>
              </w:rPr>
            </w:pPr>
          </w:p>
          <w:p w14:paraId="0801F2D1" w14:textId="77777777" w:rsidR="0089077F" w:rsidRDefault="0089077F" w:rsidP="005815C3">
            <w:pPr>
              <w:rPr>
                <w:lang w:val="pt-BR"/>
              </w:rPr>
            </w:pPr>
          </w:p>
          <w:p w14:paraId="4DCCEA02" w14:textId="77777777" w:rsidR="0089077F" w:rsidRDefault="0089077F" w:rsidP="005815C3">
            <w:pPr>
              <w:rPr>
                <w:lang w:val="pt-BR"/>
              </w:rPr>
            </w:pPr>
          </w:p>
          <w:p w14:paraId="493A1D67" w14:textId="77777777" w:rsidR="0089077F" w:rsidRDefault="0089077F" w:rsidP="005815C3">
            <w:pPr>
              <w:rPr>
                <w:lang w:val="pt-BR"/>
              </w:rPr>
            </w:pPr>
          </w:p>
          <w:p w14:paraId="5586C79E" w14:textId="77777777" w:rsidR="0089077F" w:rsidRDefault="0089077F" w:rsidP="005815C3">
            <w:pPr>
              <w:rPr>
                <w:lang w:val="pt-BR"/>
              </w:rPr>
            </w:pPr>
          </w:p>
          <w:p w14:paraId="0419A039" w14:textId="77777777" w:rsidR="0089077F" w:rsidRDefault="0089077F" w:rsidP="005815C3">
            <w:pPr>
              <w:rPr>
                <w:lang w:val="pt-BR"/>
              </w:rPr>
            </w:pPr>
            <w:r>
              <w:rPr>
                <w:lang w:val="pt-BR"/>
              </w:rPr>
              <w:t xml:space="preserve">10 </w:t>
            </w:r>
            <w:r w:rsidRPr="005424B3">
              <w:rPr>
                <w:lang w:val="pt-BR"/>
              </w:rPr>
              <w:t>phút</w:t>
            </w:r>
          </w:p>
          <w:p w14:paraId="66246A18" w14:textId="77777777" w:rsidR="0089077F" w:rsidRDefault="0089077F" w:rsidP="005815C3">
            <w:pPr>
              <w:rPr>
                <w:lang w:val="pt-BR"/>
              </w:rPr>
            </w:pPr>
          </w:p>
          <w:p w14:paraId="1E070E30" w14:textId="77777777" w:rsidR="0089077F" w:rsidRDefault="0089077F" w:rsidP="005815C3">
            <w:pPr>
              <w:rPr>
                <w:lang w:val="pt-BR"/>
              </w:rPr>
            </w:pPr>
          </w:p>
          <w:p w14:paraId="0FB7F765" w14:textId="77777777" w:rsidR="0089077F" w:rsidRDefault="0089077F" w:rsidP="005815C3">
            <w:pPr>
              <w:rPr>
                <w:lang w:val="pt-BR"/>
              </w:rPr>
            </w:pPr>
          </w:p>
          <w:p w14:paraId="1F9A9AC3" w14:textId="77777777" w:rsidR="0089077F" w:rsidRDefault="0089077F" w:rsidP="005815C3">
            <w:pPr>
              <w:rPr>
                <w:lang w:val="pt-BR"/>
              </w:rPr>
            </w:pPr>
          </w:p>
          <w:p w14:paraId="092FDFBE" w14:textId="77777777" w:rsidR="0089077F" w:rsidRDefault="0089077F" w:rsidP="005815C3">
            <w:pPr>
              <w:rPr>
                <w:lang w:val="pt-BR"/>
              </w:rPr>
            </w:pPr>
          </w:p>
          <w:p w14:paraId="0634C366" w14:textId="77777777" w:rsidR="0089077F" w:rsidRDefault="0089077F" w:rsidP="005815C3">
            <w:pPr>
              <w:rPr>
                <w:lang w:val="pt-BR"/>
              </w:rPr>
            </w:pPr>
            <w:r>
              <w:rPr>
                <w:lang w:val="pt-BR"/>
              </w:rPr>
              <w:t xml:space="preserve">10 </w:t>
            </w:r>
            <w:r w:rsidRPr="005424B3">
              <w:rPr>
                <w:lang w:val="pt-BR"/>
              </w:rPr>
              <w:t>phút</w:t>
            </w:r>
          </w:p>
          <w:p w14:paraId="3138CF09" w14:textId="77777777" w:rsidR="0089077F" w:rsidRDefault="0089077F" w:rsidP="005815C3">
            <w:pPr>
              <w:rPr>
                <w:lang w:val="pt-BR"/>
              </w:rPr>
            </w:pPr>
          </w:p>
          <w:p w14:paraId="6B6B61D6" w14:textId="77777777" w:rsidR="0089077F" w:rsidRDefault="0089077F" w:rsidP="005815C3">
            <w:pPr>
              <w:rPr>
                <w:lang w:val="pt-BR"/>
              </w:rPr>
            </w:pPr>
          </w:p>
          <w:p w14:paraId="11953938" w14:textId="77777777" w:rsidR="0089077F" w:rsidRDefault="0089077F" w:rsidP="005815C3">
            <w:pPr>
              <w:rPr>
                <w:lang w:val="pt-BR"/>
              </w:rPr>
            </w:pPr>
          </w:p>
          <w:p w14:paraId="24C0D12B" w14:textId="77777777" w:rsidR="0089077F" w:rsidRDefault="0089077F" w:rsidP="005815C3">
            <w:pPr>
              <w:rPr>
                <w:lang w:val="pt-BR"/>
              </w:rPr>
            </w:pPr>
          </w:p>
          <w:p w14:paraId="14251E77" w14:textId="77777777" w:rsidR="0089077F" w:rsidRDefault="0089077F" w:rsidP="005815C3">
            <w:pPr>
              <w:rPr>
                <w:lang w:val="pt-BR"/>
              </w:rPr>
            </w:pPr>
          </w:p>
          <w:p w14:paraId="5326ED5B" w14:textId="6F0E656A" w:rsidR="0089077F" w:rsidRPr="0089077F" w:rsidRDefault="0089077F" w:rsidP="005815C3">
            <w:pPr>
              <w:rPr>
                <w:lang w:val="pt-BR"/>
              </w:rPr>
            </w:pPr>
            <w:r>
              <w:rPr>
                <w:lang w:val="pt-BR"/>
              </w:rPr>
              <w:t xml:space="preserve">10 </w:t>
            </w:r>
            <w:r w:rsidRPr="005424B3">
              <w:rPr>
                <w:lang w:val="pt-BR"/>
              </w:rPr>
              <w:t>phút</w:t>
            </w:r>
          </w:p>
        </w:tc>
      </w:tr>
      <w:tr w:rsidR="00D01237" w:rsidRPr="005424B3" w14:paraId="28DDB0B7"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3B1B9199" w14:textId="77777777" w:rsidR="00D01237" w:rsidRPr="005424B3" w:rsidRDefault="00D01237" w:rsidP="005815C3">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BAD78B2" w14:textId="77777777" w:rsidR="00D01237" w:rsidRPr="005424B3" w:rsidRDefault="00D01237" w:rsidP="005815C3">
            <w:pPr>
              <w:rPr>
                <w:b/>
                <w:bCs/>
                <w:u w:val="single"/>
                <w:lang w:val="nb-NO"/>
              </w:rPr>
            </w:pPr>
            <w:r w:rsidRPr="005424B3">
              <w:rPr>
                <w:b/>
                <w:bCs/>
                <w:u w:val="single"/>
                <w:lang w:val="nb-NO"/>
              </w:rPr>
              <w:t>Củng cố kiến thức và kết thúc bài</w:t>
            </w:r>
          </w:p>
          <w:p w14:paraId="186DBEB2" w14:textId="49493FA2" w:rsidR="00480E83" w:rsidRPr="005424B3" w:rsidRDefault="00480E83" w:rsidP="00480E83">
            <w:pPr>
              <w:ind w:firstLine="360"/>
              <w:jc w:val="both"/>
              <w:rPr>
                <w:lang w:val="pt-BR"/>
              </w:rPr>
            </w:pPr>
            <w:r w:rsidRPr="005424B3">
              <w:rPr>
                <w:position w:val="-12"/>
                <w:lang w:val="pt-BR"/>
              </w:rPr>
              <w:object w:dxaOrig="5560" w:dyaOrig="380" w14:anchorId="59C5E84D">
                <v:shape id="_x0000_i1142" type="#_x0000_t75" style="width:222.7pt;height:15.05pt" o:ole="">
                  <v:imagedata r:id="rId120" o:title=""/>
                </v:shape>
                <o:OLEObject Type="Embed" ProgID="Equation.DSMT4" ShapeID="_x0000_i1142" DrawAspect="Content" ObjectID="_1608379541" r:id="rId121"/>
              </w:object>
            </w:r>
          </w:p>
          <w:p w14:paraId="38FBFD89" w14:textId="77777777" w:rsidR="00D01237" w:rsidRPr="005424B3" w:rsidRDefault="00D01237" w:rsidP="005815C3">
            <w:pPr>
              <w:rPr>
                <w:lang w:val="vi-VN"/>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63A4570" w14:textId="77777777" w:rsidR="00D01237" w:rsidRPr="005424B3" w:rsidRDefault="00D01237" w:rsidP="005815C3">
            <w:pPr>
              <w:rPr>
                <w:lang w:val="nb-NO"/>
              </w:rPr>
            </w:pPr>
          </w:p>
          <w:p w14:paraId="7486BD44" w14:textId="6436DC76" w:rsidR="00D01237" w:rsidRPr="005424B3" w:rsidRDefault="00D01237" w:rsidP="00480E83">
            <w:pPr>
              <w:rPr>
                <w:lang w:val="vi-VN"/>
              </w:rPr>
            </w:pPr>
            <w:r w:rsidRPr="005424B3">
              <w:rPr>
                <w:lang w:val="de-DE"/>
              </w:rPr>
              <w:t xml:space="preserve">Giảng viên trình bày tóm tắt nội dung bằng lời. </w:t>
            </w:r>
            <w:r w:rsidRPr="005424B3">
              <w:rPr>
                <w:lang w:val="nb-NO"/>
              </w:rPr>
              <w:t>GV hướng dẫn bài tập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017C2E6" w14:textId="77777777" w:rsidR="00D01237" w:rsidRPr="005424B3" w:rsidRDefault="00D01237" w:rsidP="005815C3">
            <w:pPr>
              <w:rPr>
                <w:lang w:val="nb-NO"/>
              </w:rPr>
            </w:pPr>
          </w:p>
          <w:p w14:paraId="5A9CF2A8" w14:textId="77777777" w:rsidR="00D01237" w:rsidRPr="005424B3" w:rsidRDefault="00D01237" w:rsidP="005815C3">
            <w:pPr>
              <w:rPr>
                <w:lang w:val="nb-NO"/>
              </w:rPr>
            </w:pPr>
            <w:r w:rsidRPr="005424B3">
              <w:rPr>
                <w:lang w:val="de-DE"/>
              </w:rPr>
              <w:t xml:space="preserve">Học sinh lắng nghe và ghi chép những nội dung cần thiết. </w:t>
            </w:r>
            <w:r w:rsidRPr="005424B3">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215EFAC" w14:textId="77777777" w:rsidR="00D01237" w:rsidRPr="005424B3" w:rsidRDefault="00D01237" w:rsidP="005815C3">
            <w:pPr>
              <w:jc w:val="center"/>
              <w:rPr>
                <w:lang w:val="nb-NO"/>
              </w:rPr>
            </w:pPr>
          </w:p>
          <w:p w14:paraId="2E986EC1" w14:textId="16557777" w:rsidR="00D01237" w:rsidRPr="005424B3" w:rsidRDefault="00D01237" w:rsidP="005815C3">
            <w:pPr>
              <w:jc w:val="center"/>
              <w:rPr>
                <w:lang w:val="nb-NO"/>
              </w:rPr>
            </w:pPr>
            <w:r w:rsidRPr="005424B3">
              <w:rPr>
                <w:lang w:val="pt-BR"/>
              </w:rPr>
              <w:t xml:space="preserve"> </w:t>
            </w:r>
            <w:r w:rsidR="0089077F">
              <w:rPr>
                <w:lang w:val="pt-BR"/>
              </w:rPr>
              <w:t xml:space="preserve">15 </w:t>
            </w:r>
            <w:r w:rsidRPr="005424B3">
              <w:rPr>
                <w:lang w:val="pt-BR"/>
              </w:rPr>
              <w:t>phút</w:t>
            </w:r>
          </w:p>
        </w:tc>
      </w:tr>
      <w:tr w:rsidR="00D01237" w:rsidRPr="005424B3" w14:paraId="0DF68BA9"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5BD124B6" w14:textId="77777777" w:rsidR="00D01237" w:rsidRPr="005424B3" w:rsidRDefault="00D01237" w:rsidP="005815C3">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17A37DB" w14:textId="77777777" w:rsidR="00D01237" w:rsidRPr="005424B3" w:rsidRDefault="00D01237" w:rsidP="005815C3">
            <w:pPr>
              <w:rPr>
                <w:b/>
                <w:bCs/>
                <w:u w:val="single"/>
                <w:lang w:val="pt-BR"/>
              </w:rPr>
            </w:pPr>
            <w:r w:rsidRPr="005424B3">
              <w:rPr>
                <w:b/>
                <w:bCs/>
                <w:u w:val="single"/>
                <w:lang w:val="pt-BR"/>
              </w:rPr>
              <w:t>Hướng dẫn tự học</w:t>
            </w:r>
          </w:p>
          <w:p w14:paraId="48BD88F3" w14:textId="77777777" w:rsidR="00D01237" w:rsidRPr="005424B3" w:rsidRDefault="00D01237" w:rsidP="005815C3">
            <w:pPr>
              <w:rPr>
                <w:b/>
                <w:bCs/>
                <w:u w:val="single"/>
                <w:lang w:val="pt-BR"/>
              </w:rPr>
            </w:pPr>
          </w:p>
          <w:p w14:paraId="2A3BBB8E" w14:textId="1A524480" w:rsidR="00D01237" w:rsidRPr="005424B3" w:rsidRDefault="00480E83" w:rsidP="005815C3">
            <w:pPr>
              <w:rPr>
                <w:bCs/>
                <w:u w:val="single"/>
                <w:lang w:val="nb-NO"/>
              </w:rPr>
            </w:pPr>
            <w:r w:rsidRPr="005424B3">
              <w:rPr>
                <w:lang w:val="pt-BR"/>
              </w:rPr>
              <w:t>Đọc thêm bài “Công nghiệp Silicat”</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096FD64" w14:textId="77777777" w:rsidR="00D01237" w:rsidRPr="005424B3" w:rsidRDefault="00D01237" w:rsidP="005815C3">
            <w:pPr>
              <w:rPr>
                <w:lang w:val="pt-BR"/>
              </w:rPr>
            </w:pPr>
          </w:p>
          <w:p w14:paraId="4B83D81E" w14:textId="77777777" w:rsidR="00D01237" w:rsidRPr="005424B3" w:rsidRDefault="00D01237" w:rsidP="005815C3">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C06DB3B" w14:textId="77777777" w:rsidR="00D01237" w:rsidRPr="005424B3" w:rsidRDefault="00D01237" w:rsidP="005815C3">
            <w:pPr>
              <w:rPr>
                <w:lang w:val="de-DE"/>
              </w:rPr>
            </w:pPr>
          </w:p>
          <w:p w14:paraId="4E15223A" w14:textId="77777777" w:rsidR="00D01237" w:rsidRPr="005424B3" w:rsidRDefault="00D01237" w:rsidP="005815C3">
            <w:pPr>
              <w:rPr>
                <w:lang w:val="pt-BR"/>
              </w:rPr>
            </w:pPr>
            <w:r w:rsidRPr="005424B3">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BCEE2F7" w14:textId="77777777" w:rsidR="00D01237" w:rsidRPr="005424B3" w:rsidRDefault="00D01237" w:rsidP="005815C3">
            <w:pPr>
              <w:jc w:val="center"/>
              <w:rPr>
                <w:lang w:val="pt-BR"/>
              </w:rPr>
            </w:pPr>
          </w:p>
          <w:p w14:paraId="6AE5D3AD" w14:textId="3BF56557" w:rsidR="00D01237" w:rsidRPr="005424B3" w:rsidRDefault="00FC6D61" w:rsidP="005815C3">
            <w:pPr>
              <w:jc w:val="center"/>
              <w:rPr>
                <w:lang w:val="pt-BR"/>
              </w:rPr>
            </w:pPr>
            <w:r>
              <w:rPr>
                <w:lang w:val="pt-BR"/>
              </w:rPr>
              <w:t xml:space="preserve">5 </w:t>
            </w:r>
            <w:r w:rsidR="00D01237" w:rsidRPr="005424B3">
              <w:rPr>
                <w:lang w:val="pt-BR"/>
              </w:rPr>
              <w:t>phút</w:t>
            </w:r>
          </w:p>
        </w:tc>
      </w:tr>
    </w:tbl>
    <w:p w14:paraId="465896F4" w14:textId="77777777" w:rsidR="00D01237" w:rsidRPr="005424B3" w:rsidRDefault="00D01237" w:rsidP="00D01237">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D01237" w:rsidRPr="005424B3" w14:paraId="70F8FC2A" w14:textId="77777777" w:rsidTr="005815C3">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FA3F032" w14:textId="77777777" w:rsidR="00D01237" w:rsidRPr="005424B3" w:rsidRDefault="00D01237" w:rsidP="005815C3">
            <w:pPr>
              <w:rPr>
                <w:u w:val="single"/>
                <w:lang w:val="pt-BR"/>
              </w:rPr>
            </w:pPr>
          </w:p>
          <w:p w14:paraId="5F429B09" w14:textId="77777777" w:rsidR="00D01237" w:rsidRPr="005424B3" w:rsidRDefault="00D01237" w:rsidP="005815C3">
            <w:pPr>
              <w:rPr>
                <w:u w:val="single"/>
                <w:lang w:val="pt-BR"/>
              </w:rPr>
            </w:pPr>
          </w:p>
          <w:p w14:paraId="19427F30" w14:textId="77777777" w:rsidR="00D01237" w:rsidRPr="005424B3" w:rsidRDefault="00D01237" w:rsidP="005815C3">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271622E4" w14:textId="77777777" w:rsidR="00D01237" w:rsidRPr="005424B3" w:rsidRDefault="00D01237" w:rsidP="005815C3">
            <w:pPr>
              <w:jc w:val="both"/>
            </w:pPr>
            <w:r w:rsidRPr="005424B3">
              <w:t xml:space="preserve">1. </w:t>
            </w:r>
            <w:r w:rsidRPr="005424B3">
              <w:rPr>
                <w:i/>
                <w:iCs/>
              </w:rPr>
              <w:t xml:space="preserve">Giáo trình hóa học 1, </w:t>
            </w:r>
            <w:r w:rsidRPr="005424B3">
              <w:t>Trường CĐ lý tự trọng Tp. HCM, năm 2018.</w:t>
            </w:r>
          </w:p>
          <w:p w14:paraId="17453F20" w14:textId="77777777" w:rsidR="00D01237" w:rsidRPr="005424B3" w:rsidRDefault="00D01237" w:rsidP="005815C3">
            <w:pPr>
              <w:jc w:val="both"/>
            </w:pPr>
            <w:r w:rsidRPr="005424B3">
              <w:t xml:space="preserve">2. </w:t>
            </w:r>
            <w:r w:rsidRPr="005424B3">
              <w:rPr>
                <w:lang w:val="vi-VN"/>
              </w:rPr>
              <w:t>Nguyễn Xuân Trường</w:t>
            </w:r>
            <w:r w:rsidRPr="005424B3">
              <w:t xml:space="preserve">, </w:t>
            </w:r>
            <w:r w:rsidRPr="005424B3">
              <w:rPr>
                <w:i/>
                <w:iCs/>
              </w:rPr>
              <w:t xml:space="preserve">Hóa học 10, </w:t>
            </w:r>
            <w:r w:rsidRPr="005424B3">
              <w:rPr>
                <w:lang w:val="vi-VN"/>
              </w:rPr>
              <w:t>NXB Giáo dục Việt Nam</w:t>
            </w:r>
            <w:r w:rsidRPr="005424B3">
              <w:t>, năm 2015.</w:t>
            </w:r>
          </w:p>
          <w:p w14:paraId="56936E3D" w14:textId="77777777" w:rsidR="00D01237" w:rsidRPr="005424B3" w:rsidRDefault="00D01237" w:rsidP="005815C3">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10, </w:t>
            </w:r>
            <w:r w:rsidRPr="005424B3">
              <w:rPr>
                <w:lang w:val="vi-VN"/>
              </w:rPr>
              <w:t>NXB Giáo dục Việt Nam</w:t>
            </w:r>
            <w:r w:rsidRPr="005424B3">
              <w:t>, năm 2015.</w:t>
            </w:r>
          </w:p>
        </w:tc>
      </w:tr>
      <w:tr w:rsidR="00D01237" w:rsidRPr="005424B3" w14:paraId="22799F50" w14:textId="77777777" w:rsidTr="005815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1AEEC794" w14:textId="77777777" w:rsidR="00D01237" w:rsidRPr="005424B3" w:rsidRDefault="00D01237" w:rsidP="005815C3">
            <w:pPr>
              <w:rPr>
                <w:lang w:val="pt-BR"/>
              </w:rPr>
            </w:pPr>
          </w:p>
          <w:p w14:paraId="556B3708" w14:textId="77777777" w:rsidR="00D01237" w:rsidRPr="005424B3" w:rsidRDefault="00D01237" w:rsidP="005815C3">
            <w:pPr>
              <w:jc w:val="center"/>
              <w:rPr>
                <w:b/>
                <w:bCs/>
                <w:lang w:val="pt-BR"/>
              </w:rPr>
            </w:pPr>
            <w:r w:rsidRPr="005424B3">
              <w:rPr>
                <w:b/>
                <w:bCs/>
                <w:lang w:val="pt-BR"/>
              </w:rPr>
              <w:t>Trưởng tổ môn</w:t>
            </w:r>
          </w:p>
          <w:p w14:paraId="0FE5F228" w14:textId="77777777" w:rsidR="00A360C8" w:rsidRPr="005424B3" w:rsidRDefault="00A360C8" w:rsidP="005815C3">
            <w:pPr>
              <w:jc w:val="center"/>
              <w:rPr>
                <w:b/>
                <w:bCs/>
                <w:lang w:val="pt-BR"/>
              </w:rPr>
            </w:pPr>
          </w:p>
          <w:p w14:paraId="03879AF6" w14:textId="77777777" w:rsidR="00A360C8" w:rsidRPr="005424B3" w:rsidRDefault="00A360C8" w:rsidP="005815C3">
            <w:pPr>
              <w:jc w:val="center"/>
              <w:rPr>
                <w:b/>
                <w:bCs/>
                <w:lang w:val="pt-BR"/>
              </w:rPr>
            </w:pPr>
          </w:p>
          <w:p w14:paraId="211FB9FA" w14:textId="77777777" w:rsidR="00A360C8" w:rsidRPr="005424B3" w:rsidRDefault="00A360C8" w:rsidP="00A360C8">
            <w:pPr>
              <w:rPr>
                <w:b/>
                <w:bCs/>
                <w:lang w:val="pt-BR"/>
              </w:rPr>
            </w:pPr>
          </w:p>
          <w:p w14:paraId="75DCA602" w14:textId="18A1BD40" w:rsidR="00D01237" w:rsidRPr="005424B3" w:rsidRDefault="00D01237" w:rsidP="00A360C8">
            <w:pPr>
              <w:jc w:val="center"/>
              <w:rPr>
                <w:b/>
                <w:bCs/>
                <w:lang w:val="pt-BR"/>
              </w:rPr>
            </w:pPr>
            <w:r w:rsidRPr="005424B3">
              <w:rPr>
                <w:b/>
                <w:bCs/>
                <w:lang w:val="vi-VN"/>
              </w:rPr>
              <w:t xml:space="preserve">   </w:t>
            </w:r>
            <w:r w:rsidRPr="005424B3">
              <w:rPr>
                <w:b/>
                <w:bCs/>
                <w:lang w:val="pt-BR"/>
              </w:rPr>
              <w:t>Nguyễn Thị Huyền Nga</w:t>
            </w:r>
          </w:p>
        </w:tc>
        <w:tc>
          <w:tcPr>
            <w:tcW w:w="6205" w:type="dxa"/>
            <w:shd w:val="clear" w:color="auto" w:fill="auto"/>
          </w:tcPr>
          <w:p w14:paraId="2CD98474" w14:textId="77777777" w:rsidR="00D01237" w:rsidRPr="005424B3" w:rsidRDefault="00D01237" w:rsidP="005815C3">
            <w:pPr>
              <w:rPr>
                <w:lang w:val="pt-BR"/>
              </w:rPr>
            </w:pPr>
          </w:p>
          <w:p w14:paraId="2FBB1502" w14:textId="77777777" w:rsidR="00D01237" w:rsidRPr="005424B3" w:rsidRDefault="00D01237" w:rsidP="005815C3">
            <w:pPr>
              <w:ind w:left="1420"/>
              <w:rPr>
                <w:i/>
                <w:lang w:val="pt-BR"/>
              </w:rPr>
            </w:pPr>
            <w:r w:rsidRPr="005424B3">
              <w:rPr>
                <w:i/>
                <w:lang w:val="pt-BR"/>
              </w:rPr>
              <w:t xml:space="preserve">Tp. Hồ Chí Minh, ngày      tháng      năm 20 </w:t>
            </w:r>
          </w:p>
          <w:p w14:paraId="3721B06A" w14:textId="77777777" w:rsidR="00D01237" w:rsidRPr="005424B3" w:rsidRDefault="00D01237" w:rsidP="005815C3">
            <w:pPr>
              <w:jc w:val="center"/>
              <w:rPr>
                <w:lang w:val="pt-BR"/>
              </w:rPr>
            </w:pPr>
            <w:r w:rsidRPr="005424B3">
              <w:rPr>
                <w:b/>
                <w:lang w:val="pt-BR"/>
              </w:rPr>
              <w:t>Giảng viên</w:t>
            </w:r>
          </w:p>
        </w:tc>
      </w:tr>
    </w:tbl>
    <w:p w14:paraId="484F7027" w14:textId="77777777" w:rsidR="00D01237" w:rsidRPr="005424B3" w:rsidRDefault="00D01237">
      <w:r w:rsidRPr="005424B3">
        <w:br w:type="page"/>
      </w:r>
    </w:p>
    <w:tbl>
      <w:tblPr>
        <w:tblW w:w="11368" w:type="dxa"/>
        <w:tblInd w:w="108" w:type="dxa"/>
        <w:tblLook w:val="01E0" w:firstRow="1" w:lastRow="1" w:firstColumn="1" w:lastColumn="1" w:noHBand="0" w:noVBand="0"/>
      </w:tblPr>
      <w:tblGrid>
        <w:gridCol w:w="4500"/>
        <w:gridCol w:w="6868"/>
      </w:tblGrid>
      <w:tr w:rsidR="00D01237" w:rsidRPr="005424B3" w14:paraId="155F0203" w14:textId="77777777" w:rsidTr="005815C3">
        <w:tc>
          <w:tcPr>
            <w:tcW w:w="4500" w:type="dxa"/>
            <w:shd w:val="clear" w:color="auto" w:fill="auto"/>
          </w:tcPr>
          <w:p w14:paraId="33DF9210" w14:textId="77777777" w:rsidR="00D01237" w:rsidRPr="005424B3" w:rsidRDefault="00D01237" w:rsidP="005815C3">
            <w:pPr>
              <w:rPr>
                <w:lang w:val="pt-BR"/>
              </w:rPr>
            </w:pPr>
            <w:r w:rsidRPr="005424B3">
              <w:lastRenderedPageBreak/>
              <w:br w:type="page"/>
            </w:r>
            <w:r w:rsidRPr="005424B3">
              <w:br w:type="page"/>
            </w:r>
            <w:r w:rsidRPr="005424B3">
              <w:rPr>
                <w:lang w:val="pt-BR"/>
              </w:rPr>
              <w:t>Giáo án số:  01</w:t>
            </w:r>
          </w:p>
        </w:tc>
        <w:tc>
          <w:tcPr>
            <w:tcW w:w="6868" w:type="dxa"/>
            <w:shd w:val="clear" w:color="auto" w:fill="auto"/>
          </w:tcPr>
          <w:p w14:paraId="22F33F17" w14:textId="42615325" w:rsidR="00D01237" w:rsidRPr="005424B3" w:rsidRDefault="00D01237" w:rsidP="005815C3">
            <w:r w:rsidRPr="005424B3">
              <w:t xml:space="preserve">Thời gian thực hiện: </w:t>
            </w:r>
            <w:r w:rsidR="008B7B59">
              <w:t xml:space="preserve">1 </w:t>
            </w:r>
            <w:r w:rsidRPr="005424B3">
              <w:t>tiết</w:t>
            </w:r>
          </w:p>
          <w:p w14:paraId="68C80F93" w14:textId="6BC96AB9" w:rsidR="00D01237" w:rsidRPr="005424B3" w:rsidRDefault="00D01237" w:rsidP="005815C3">
            <w:pPr>
              <w:tabs>
                <w:tab w:val="right" w:leader="dot" w:pos="3331"/>
              </w:tabs>
            </w:pPr>
            <w:r w:rsidRPr="005424B3">
              <w:t xml:space="preserve">Tên chương: </w:t>
            </w:r>
            <w:r w:rsidR="00480E83" w:rsidRPr="005424B3">
              <w:rPr>
                <w:b/>
                <w:bCs/>
              </w:rPr>
              <w:t xml:space="preserve">CHƯƠNG IX: </w:t>
            </w:r>
            <w:r w:rsidR="00480E83" w:rsidRPr="005424B3">
              <w:rPr>
                <w:b/>
                <w:lang w:val="pt-BR"/>
              </w:rPr>
              <w:t>SILIC- CACBON</w:t>
            </w:r>
          </w:p>
          <w:p w14:paraId="5E0A5969" w14:textId="77777777" w:rsidR="00D01237" w:rsidRPr="005424B3" w:rsidRDefault="00D01237" w:rsidP="005815C3">
            <w:r w:rsidRPr="005424B3">
              <w:t xml:space="preserve">Thực hiện ngày                  tháng                 năm 20 </w:t>
            </w:r>
          </w:p>
          <w:p w14:paraId="4E14F745" w14:textId="77777777" w:rsidR="00D01237" w:rsidRPr="005424B3" w:rsidRDefault="00D01237" w:rsidP="005815C3">
            <w:r w:rsidRPr="005424B3">
              <w:t xml:space="preserve"> </w:t>
            </w:r>
          </w:p>
        </w:tc>
      </w:tr>
    </w:tbl>
    <w:p w14:paraId="78DCEECC" w14:textId="41AEC5E0" w:rsidR="00D01237" w:rsidRPr="005424B3" w:rsidRDefault="00D01237" w:rsidP="00D01237">
      <w:pPr>
        <w:rPr>
          <w:lang w:val="it-IT"/>
        </w:rPr>
      </w:pPr>
      <w:r w:rsidRPr="005424B3">
        <w:rPr>
          <w:lang w:val="it-IT"/>
        </w:rPr>
        <w:t xml:space="preserve">Tên bài: </w:t>
      </w:r>
      <w:r w:rsidRPr="005424B3">
        <w:rPr>
          <w:lang w:val="it-IT"/>
        </w:rPr>
        <w:tab/>
      </w:r>
      <w:r w:rsidRPr="005424B3">
        <w:rPr>
          <w:lang w:val="it-IT"/>
        </w:rPr>
        <w:tab/>
      </w:r>
      <w:r w:rsidR="00FC6D61">
        <w:rPr>
          <w:b/>
          <w:i/>
        </w:rPr>
        <w:t xml:space="preserve">Bài  </w:t>
      </w:r>
      <w:r w:rsidRPr="005424B3">
        <w:rPr>
          <w:b/>
          <w:i/>
        </w:rPr>
        <w:t xml:space="preserve">:  </w:t>
      </w:r>
      <w:r w:rsidR="00480E83" w:rsidRPr="005424B3">
        <w:rPr>
          <w:b/>
          <w:i/>
        </w:rPr>
        <w:t>ôn tập chương IX</w:t>
      </w:r>
    </w:p>
    <w:p w14:paraId="4EC213C6" w14:textId="77777777" w:rsidR="00D01237" w:rsidRPr="005424B3" w:rsidRDefault="00D01237" w:rsidP="00D01237">
      <w:pPr>
        <w:rPr>
          <w:b/>
          <w:u w:val="single"/>
          <w:lang w:val="it-IT"/>
        </w:rPr>
      </w:pPr>
      <w:r w:rsidRPr="005424B3">
        <w:rPr>
          <w:b/>
          <w:u w:val="single"/>
          <w:lang w:val="it-IT"/>
        </w:rPr>
        <w:t xml:space="preserve">Mục tiêu của bài: </w:t>
      </w:r>
    </w:p>
    <w:p w14:paraId="067D82F4" w14:textId="77777777" w:rsidR="00D01237" w:rsidRPr="005424B3" w:rsidRDefault="00D01237" w:rsidP="00D01237">
      <w:pPr>
        <w:rPr>
          <w:b/>
          <w:lang w:val="it-IT"/>
        </w:rPr>
      </w:pPr>
      <w:r w:rsidRPr="005424B3">
        <w:rPr>
          <w:lang w:val="it-IT"/>
        </w:rPr>
        <w:t xml:space="preserve">Sau khi học xong bài này người học có khả năng: </w:t>
      </w:r>
    </w:p>
    <w:p w14:paraId="4DDE3D27" w14:textId="77777777" w:rsidR="00480E83" w:rsidRPr="005424B3" w:rsidRDefault="00480E83" w:rsidP="00480E83">
      <w:pPr>
        <w:spacing w:before="20" w:after="20" w:line="223" w:lineRule="auto"/>
        <w:jc w:val="both"/>
        <w:rPr>
          <w:lang w:val="pt-BR"/>
        </w:rPr>
      </w:pPr>
      <w:r w:rsidRPr="005424B3">
        <w:rPr>
          <w:b/>
          <w:lang w:val="pt-BR"/>
        </w:rPr>
        <w:t>1.</w:t>
      </w:r>
      <w:r w:rsidRPr="005424B3">
        <w:rPr>
          <w:b/>
          <w:u w:val="single"/>
          <w:lang w:val="pt-BR"/>
        </w:rPr>
        <w:t>Kiến thức</w:t>
      </w:r>
      <w:r w:rsidRPr="005424B3">
        <w:rPr>
          <w:b/>
          <w:lang w:val="pt-BR"/>
        </w:rPr>
        <w:t xml:space="preserve">: </w:t>
      </w:r>
      <w:r w:rsidRPr="005424B3">
        <w:rPr>
          <w:lang w:val="pt-BR"/>
        </w:rPr>
        <w:t xml:space="preserve">Củng cố kiến thức về cacbon và hợp chất của cacbon </w:t>
      </w:r>
    </w:p>
    <w:p w14:paraId="61DCDD1A" w14:textId="77777777" w:rsidR="00480E83" w:rsidRPr="005424B3" w:rsidRDefault="00480E83" w:rsidP="00480E83">
      <w:pPr>
        <w:spacing w:before="20" w:after="20" w:line="223" w:lineRule="auto"/>
        <w:jc w:val="both"/>
        <w:rPr>
          <w:b/>
          <w:lang w:val="pt-BR"/>
        </w:rPr>
      </w:pPr>
      <w:r w:rsidRPr="005424B3">
        <w:rPr>
          <w:b/>
          <w:lang w:val="pt-BR"/>
        </w:rPr>
        <w:t>2.</w:t>
      </w:r>
      <w:r w:rsidRPr="005424B3">
        <w:rPr>
          <w:b/>
          <w:u w:val="single"/>
          <w:lang w:val="pt-BR"/>
        </w:rPr>
        <w:t>Kĩ năng</w:t>
      </w:r>
      <w:r w:rsidRPr="005424B3">
        <w:rPr>
          <w:b/>
          <w:lang w:val="pt-BR"/>
        </w:rPr>
        <w:t xml:space="preserve">: </w:t>
      </w:r>
    </w:p>
    <w:p w14:paraId="711B29C6" w14:textId="77777777" w:rsidR="00480E83" w:rsidRPr="005424B3" w:rsidRDefault="00480E83" w:rsidP="00480E83">
      <w:pPr>
        <w:spacing w:before="20" w:after="20" w:line="223" w:lineRule="auto"/>
        <w:ind w:firstLine="600"/>
        <w:jc w:val="both"/>
        <w:rPr>
          <w:lang w:val="pt-BR"/>
        </w:rPr>
      </w:pPr>
      <w:r w:rsidRPr="005424B3">
        <w:rPr>
          <w:lang w:val="pt-BR"/>
        </w:rPr>
        <w:t>- Viết PTHH hoàn thành dãy phản ứng</w:t>
      </w:r>
    </w:p>
    <w:p w14:paraId="3A1E9062" w14:textId="77777777" w:rsidR="00480E83" w:rsidRPr="005424B3" w:rsidRDefault="00480E83" w:rsidP="00480E83">
      <w:pPr>
        <w:spacing w:before="20" w:after="20" w:line="223" w:lineRule="auto"/>
        <w:ind w:firstLine="600"/>
        <w:jc w:val="both"/>
        <w:rPr>
          <w:lang w:val="pt-BR"/>
        </w:rPr>
      </w:pPr>
      <w:r w:rsidRPr="005424B3">
        <w:rPr>
          <w:lang w:val="pt-BR"/>
        </w:rPr>
        <w:t>- Nhận biết gốc cacbonac</w:t>
      </w:r>
    </w:p>
    <w:p w14:paraId="4195D864" w14:textId="77777777" w:rsidR="00480E83" w:rsidRPr="005424B3" w:rsidRDefault="00480E83" w:rsidP="00480E83">
      <w:pPr>
        <w:spacing w:before="20" w:after="20" w:line="223" w:lineRule="auto"/>
        <w:ind w:firstLine="600"/>
        <w:jc w:val="both"/>
        <w:rPr>
          <w:lang w:val="pt-BR"/>
        </w:rPr>
      </w:pPr>
      <w:r w:rsidRPr="005424B3">
        <w:rPr>
          <w:lang w:val="pt-BR"/>
        </w:rPr>
        <w:t>- Tính thành phân phần trăm oxit trong hỗn hợp phản ứng với CO</w:t>
      </w:r>
    </w:p>
    <w:p w14:paraId="2C9B5789" w14:textId="77777777" w:rsidR="00480E83" w:rsidRPr="005424B3" w:rsidRDefault="00480E83" w:rsidP="00480E83">
      <w:pPr>
        <w:spacing w:before="20" w:after="20" w:line="223" w:lineRule="auto"/>
        <w:ind w:firstLine="600"/>
        <w:jc w:val="both"/>
        <w:rPr>
          <w:lang w:val="pt-BR"/>
        </w:rPr>
      </w:pPr>
      <w:r w:rsidRPr="005424B3">
        <w:rPr>
          <w:lang w:val="pt-BR"/>
        </w:rPr>
        <w:t>- Tính thể tích CO tham gia phản ứng</w:t>
      </w:r>
    </w:p>
    <w:p w14:paraId="5E79E920" w14:textId="77777777" w:rsidR="00480E83" w:rsidRPr="005424B3" w:rsidRDefault="00480E83" w:rsidP="00480E83">
      <w:pPr>
        <w:rPr>
          <w:lang w:val="pt-BR"/>
        </w:rPr>
      </w:pPr>
      <w:r w:rsidRPr="005424B3">
        <w:rPr>
          <w:b/>
          <w:lang w:val="pt-BR"/>
        </w:rPr>
        <w:t>3.</w:t>
      </w:r>
      <w:r w:rsidRPr="005424B3">
        <w:rPr>
          <w:b/>
          <w:u w:val="single"/>
          <w:lang w:val="pt-BR"/>
        </w:rPr>
        <w:t>Thái độ</w:t>
      </w:r>
      <w:r w:rsidRPr="005424B3">
        <w:rPr>
          <w:b/>
          <w:lang w:val="pt-BR"/>
        </w:rPr>
        <w:t xml:space="preserve">: </w:t>
      </w:r>
      <w:r w:rsidRPr="005424B3">
        <w:rPr>
          <w:lang w:val="pt-BR"/>
        </w:rPr>
        <w:t>Phát huy kĩ năng tư duy của học sinh</w:t>
      </w:r>
    </w:p>
    <w:p w14:paraId="009663C2" w14:textId="77777777" w:rsidR="00D01237" w:rsidRPr="005424B3" w:rsidRDefault="00D01237" w:rsidP="00D01237">
      <w:pPr>
        <w:rPr>
          <w:b/>
          <w:lang w:val="it-IT"/>
        </w:rPr>
      </w:pPr>
      <w:r w:rsidRPr="005424B3">
        <w:rPr>
          <w:b/>
          <w:lang w:val="it-IT"/>
        </w:rPr>
        <w:t>Đồ dùng và phương tiện dạy học:</w:t>
      </w:r>
    </w:p>
    <w:p w14:paraId="247DAFB1" w14:textId="77777777" w:rsidR="00D01237" w:rsidRPr="005424B3" w:rsidRDefault="00D01237" w:rsidP="00D01237">
      <w:pPr>
        <w:rPr>
          <w:lang w:val="it-IT"/>
        </w:rPr>
      </w:pPr>
      <w:r w:rsidRPr="005424B3">
        <w:rPr>
          <w:lang w:val="it-IT"/>
        </w:rPr>
        <w:t>Máy chiếu, màn ảnh, máy tính, bảng, phấn.</w:t>
      </w:r>
    </w:p>
    <w:p w14:paraId="04C9E535" w14:textId="77777777" w:rsidR="00D01237" w:rsidRPr="005424B3" w:rsidRDefault="00D01237" w:rsidP="00D01237">
      <w:pPr>
        <w:rPr>
          <w:lang w:val="it-IT"/>
        </w:rPr>
      </w:pPr>
      <w:r w:rsidRPr="005424B3">
        <w:rPr>
          <w:b/>
          <w:lang w:val="it-IT"/>
        </w:rPr>
        <w:t xml:space="preserve">I. Ổn định lớp học:                                                 </w:t>
      </w:r>
      <w:r w:rsidRPr="005424B3">
        <w:rPr>
          <w:lang w:val="it-IT"/>
        </w:rPr>
        <w:t>Thời gian:  05 phút.</w:t>
      </w:r>
    </w:p>
    <w:p w14:paraId="506AE14E" w14:textId="77777777" w:rsidR="00D01237" w:rsidRPr="005424B3" w:rsidRDefault="00D01237" w:rsidP="00D01237">
      <w:pPr>
        <w:rPr>
          <w:lang w:val="it-IT"/>
        </w:rPr>
      </w:pPr>
      <w:r w:rsidRPr="005424B3">
        <w:rPr>
          <w:lang w:val="it-IT"/>
        </w:rPr>
        <w:t>Số học sinh vắng:…………Tên:……………………………………………………..................................</w:t>
      </w:r>
    </w:p>
    <w:p w14:paraId="2F5254A0" w14:textId="77777777" w:rsidR="00D01237" w:rsidRPr="005424B3" w:rsidRDefault="00D01237" w:rsidP="00D01237">
      <w:pPr>
        <w:rPr>
          <w:lang w:val="it-IT"/>
        </w:rPr>
      </w:pPr>
      <w:r w:rsidRPr="005424B3">
        <w:rPr>
          <w:lang w:val="it-IT"/>
        </w:rPr>
        <w:t>......................................................................................................................................................................</w:t>
      </w:r>
    </w:p>
    <w:p w14:paraId="048553D9" w14:textId="77777777" w:rsidR="00D01237" w:rsidRPr="005424B3" w:rsidRDefault="00D01237" w:rsidP="00D01237">
      <w:pPr>
        <w:rPr>
          <w:b/>
          <w:lang w:val="sv-SE"/>
        </w:rPr>
      </w:pPr>
      <w:r w:rsidRPr="005424B3">
        <w:rPr>
          <w:b/>
          <w:lang w:val="sv-SE"/>
        </w:rPr>
        <w:t>II. Thực hiện bài học:</w:t>
      </w:r>
    </w:p>
    <w:p w14:paraId="09EE5785" w14:textId="77777777" w:rsidR="00D01237" w:rsidRPr="005424B3" w:rsidRDefault="00D01237" w:rsidP="00D01237">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D01237" w:rsidRPr="005424B3" w14:paraId="0A2F06E0" w14:textId="77777777" w:rsidTr="005815C3">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A038D3" w14:textId="77777777" w:rsidR="00D01237" w:rsidRPr="005424B3" w:rsidRDefault="00D01237" w:rsidP="005815C3">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B0B045" w14:textId="77777777" w:rsidR="00D01237" w:rsidRPr="005424B3" w:rsidRDefault="00D01237" w:rsidP="005815C3">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73B0F" w14:textId="77777777" w:rsidR="00D01237" w:rsidRPr="005424B3" w:rsidRDefault="00D01237" w:rsidP="005815C3">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5168D1" w14:textId="77777777" w:rsidR="00D01237" w:rsidRPr="005424B3" w:rsidRDefault="00D01237" w:rsidP="005815C3">
            <w:pPr>
              <w:jc w:val="center"/>
              <w:rPr>
                <w:lang w:val="de-DE"/>
              </w:rPr>
            </w:pPr>
            <w:r w:rsidRPr="005424B3">
              <w:rPr>
                <w:lang w:val="de-DE"/>
              </w:rPr>
              <w:t>Thời gian</w:t>
            </w:r>
          </w:p>
        </w:tc>
      </w:tr>
      <w:tr w:rsidR="00D01237" w:rsidRPr="005424B3" w14:paraId="3EF77DC6" w14:textId="77777777" w:rsidTr="005815C3">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2776E6" w14:textId="77777777" w:rsidR="00D01237" w:rsidRPr="005424B3" w:rsidRDefault="00D01237" w:rsidP="005815C3">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091FE3" w14:textId="77777777" w:rsidR="00D01237" w:rsidRPr="005424B3" w:rsidRDefault="00D01237" w:rsidP="005815C3">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1B190223" w14:textId="77777777" w:rsidR="00D01237" w:rsidRPr="005424B3" w:rsidRDefault="00D01237" w:rsidP="005815C3">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2973B4CF" w14:textId="77777777" w:rsidR="00D01237" w:rsidRPr="005424B3" w:rsidRDefault="00D01237" w:rsidP="005815C3">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EC3699" w14:textId="77777777" w:rsidR="00D01237" w:rsidRPr="005424B3" w:rsidRDefault="00D01237" w:rsidP="005815C3">
            <w:pPr>
              <w:jc w:val="center"/>
              <w:rPr>
                <w:lang w:val="de-DE"/>
              </w:rPr>
            </w:pPr>
          </w:p>
        </w:tc>
      </w:tr>
      <w:tr w:rsidR="00D01237" w:rsidRPr="005424B3" w14:paraId="4A00C1BB"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37A0E7E0" w14:textId="77777777" w:rsidR="00D01237" w:rsidRPr="005424B3" w:rsidRDefault="00D01237" w:rsidP="005815C3">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2EC5923" w14:textId="77777777" w:rsidR="00D01237" w:rsidRPr="005424B3" w:rsidRDefault="00D01237" w:rsidP="005815C3">
            <w:pPr>
              <w:rPr>
                <w:lang w:val="de-DE"/>
              </w:rPr>
            </w:pPr>
            <w:r w:rsidRPr="005424B3">
              <w:rPr>
                <w:b/>
                <w:bCs/>
                <w:u w:val="single"/>
                <w:lang w:val="de-DE"/>
              </w:rPr>
              <w:t>Dẫn nhập</w:t>
            </w:r>
          </w:p>
          <w:p w14:paraId="3024689C" w14:textId="77777777" w:rsidR="00D01237" w:rsidRPr="005424B3" w:rsidRDefault="00D01237" w:rsidP="005815C3">
            <w:pPr>
              <w:jc w:val="both"/>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FCDFACA" w14:textId="77777777" w:rsidR="00D01237" w:rsidRPr="005424B3" w:rsidRDefault="00D01237" w:rsidP="005815C3">
            <w:pPr>
              <w:rPr>
                <w:lang w:val="de-DE"/>
              </w:rPr>
            </w:pPr>
          </w:p>
          <w:p w14:paraId="1C1B1A96" w14:textId="77777777" w:rsidR="00D01237" w:rsidRPr="005424B3" w:rsidRDefault="00D01237" w:rsidP="005815C3">
            <w:pPr>
              <w:rPr>
                <w:lang w:val="de-DE"/>
              </w:rPr>
            </w:pPr>
            <w:r w:rsidRPr="005424B3">
              <w:rPr>
                <w:lang w:val="de-DE"/>
              </w:rPr>
              <w:t>- GV trình bày bằng lời.</w:t>
            </w:r>
          </w:p>
          <w:p w14:paraId="56D7A211" w14:textId="77777777" w:rsidR="00D01237" w:rsidRPr="005424B3" w:rsidRDefault="00D01237" w:rsidP="005815C3">
            <w:r w:rsidRPr="005424B3">
              <w:t xml:space="preserve">- GV </w:t>
            </w:r>
            <w:r w:rsidRPr="005424B3">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9713B25" w14:textId="77777777" w:rsidR="00D01237" w:rsidRPr="005424B3" w:rsidRDefault="00D01237" w:rsidP="005815C3">
            <w:pPr>
              <w:rPr>
                <w:lang w:val="de-DE"/>
              </w:rPr>
            </w:pPr>
          </w:p>
          <w:p w14:paraId="77F6D387" w14:textId="77777777" w:rsidR="00D01237" w:rsidRPr="005424B3" w:rsidRDefault="00D01237" w:rsidP="005815C3">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531DE11F" w14:textId="77777777" w:rsidR="00D01237" w:rsidRPr="005424B3" w:rsidRDefault="00D01237" w:rsidP="005815C3">
            <w:pPr>
              <w:rPr>
                <w:lang w:val="de-DE"/>
              </w:rPr>
            </w:pPr>
          </w:p>
          <w:p w14:paraId="3C523E80" w14:textId="77777777" w:rsidR="00D01237" w:rsidRPr="005424B3" w:rsidRDefault="00D01237" w:rsidP="005815C3">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A347EFB" w14:textId="77777777" w:rsidR="00D01237" w:rsidRPr="005424B3" w:rsidRDefault="00D01237" w:rsidP="005815C3">
            <w:pPr>
              <w:rPr>
                <w:lang w:val="de-DE"/>
              </w:rPr>
            </w:pPr>
          </w:p>
          <w:p w14:paraId="0AF82BCB" w14:textId="77777777" w:rsidR="00D01237" w:rsidRPr="005424B3" w:rsidRDefault="00D01237" w:rsidP="005815C3">
            <w:pPr>
              <w:jc w:val="center"/>
              <w:rPr>
                <w:lang w:val="pt-BR"/>
              </w:rPr>
            </w:pPr>
          </w:p>
          <w:p w14:paraId="6DB4BE98" w14:textId="503D98F1" w:rsidR="00D01237" w:rsidRPr="005424B3" w:rsidRDefault="00FC6D61" w:rsidP="005815C3">
            <w:pPr>
              <w:jc w:val="center"/>
              <w:rPr>
                <w:lang w:val="de-DE"/>
              </w:rPr>
            </w:pPr>
            <w:r>
              <w:rPr>
                <w:lang w:val="pt-BR"/>
              </w:rPr>
              <w:t xml:space="preserve">5 </w:t>
            </w:r>
            <w:r w:rsidR="00D01237" w:rsidRPr="005424B3">
              <w:rPr>
                <w:lang w:val="pt-BR"/>
              </w:rPr>
              <w:t>phút</w:t>
            </w:r>
            <w:r w:rsidR="00D01237" w:rsidRPr="005424B3">
              <w:rPr>
                <w:lang w:val="de-DE"/>
              </w:rPr>
              <w:t xml:space="preserve"> </w:t>
            </w:r>
          </w:p>
        </w:tc>
      </w:tr>
      <w:tr w:rsidR="00D01237" w:rsidRPr="005424B3" w14:paraId="798B0E0A" w14:textId="77777777" w:rsidTr="005815C3">
        <w:trPr>
          <w:trHeight w:val="1323"/>
        </w:trPr>
        <w:tc>
          <w:tcPr>
            <w:tcW w:w="540" w:type="dxa"/>
            <w:tcBorders>
              <w:top w:val="single" w:sz="4" w:space="0" w:color="auto"/>
              <w:left w:val="single" w:sz="4" w:space="0" w:color="auto"/>
              <w:right w:val="single" w:sz="4" w:space="0" w:color="auto"/>
            </w:tcBorders>
            <w:shd w:val="clear" w:color="auto" w:fill="auto"/>
          </w:tcPr>
          <w:p w14:paraId="1A150E29" w14:textId="77777777" w:rsidR="00D01237" w:rsidRPr="005424B3" w:rsidRDefault="00D01237" w:rsidP="005815C3">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4CCEB99" w14:textId="77777777" w:rsidR="00D01237" w:rsidRPr="005424B3" w:rsidRDefault="00D01237" w:rsidP="005815C3">
            <w:pPr>
              <w:rPr>
                <w:b/>
                <w:bCs/>
                <w:u w:val="single"/>
                <w:lang w:val="nb-NO"/>
              </w:rPr>
            </w:pPr>
            <w:r w:rsidRPr="005424B3">
              <w:rPr>
                <w:b/>
                <w:bCs/>
                <w:u w:val="single"/>
                <w:lang w:val="nb-NO"/>
              </w:rPr>
              <w:t>Giảng bài mới</w:t>
            </w:r>
          </w:p>
          <w:p w14:paraId="0C271EB1" w14:textId="77777777" w:rsidR="00DC10F0" w:rsidRPr="005424B3" w:rsidRDefault="00DC10F0" w:rsidP="00DC10F0">
            <w:pPr>
              <w:jc w:val="both"/>
              <w:rPr>
                <w:lang w:val="pl-PL"/>
              </w:rPr>
            </w:pPr>
            <w:r w:rsidRPr="005424B3">
              <w:rPr>
                <w:b/>
                <w:lang w:val="pl-PL"/>
              </w:rPr>
              <w:t xml:space="preserve">I. </w:t>
            </w:r>
            <w:r w:rsidRPr="005424B3">
              <w:rPr>
                <w:b/>
                <w:u w:val="single"/>
                <w:lang w:val="pl-PL"/>
              </w:rPr>
              <w:t>KIẾN THỨC CẦN NẮM VỮNG</w:t>
            </w:r>
            <w:r w:rsidRPr="005424B3">
              <w:rPr>
                <w:b/>
                <w:lang w:val="pl-PL"/>
              </w:rPr>
              <w:t>:</w:t>
            </w:r>
            <w:r w:rsidRPr="005424B3">
              <w:rPr>
                <w:lang w:val="pl-PL"/>
              </w:rPr>
              <w:t>SGK</w:t>
            </w:r>
          </w:p>
          <w:p w14:paraId="5C440187" w14:textId="77777777" w:rsidR="00DC10F0" w:rsidRPr="005424B3" w:rsidRDefault="00DC10F0" w:rsidP="00DC10F0">
            <w:pPr>
              <w:jc w:val="both"/>
              <w:rPr>
                <w:b/>
              </w:rPr>
            </w:pPr>
            <w:r w:rsidRPr="005424B3">
              <w:rPr>
                <w:b/>
                <w:lang w:val="pl-PL"/>
              </w:rPr>
              <w:t xml:space="preserve">II. </w:t>
            </w:r>
            <w:r w:rsidRPr="005424B3">
              <w:rPr>
                <w:b/>
                <w:u w:val="single"/>
                <w:lang w:val="pl-PL"/>
              </w:rPr>
              <w:t>BÀI T</w:t>
            </w:r>
            <w:r w:rsidRPr="005424B3">
              <w:rPr>
                <w:b/>
                <w:u w:val="single"/>
              </w:rPr>
              <w:t>ẬP</w:t>
            </w:r>
            <w:r w:rsidRPr="005424B3">
              <w:rPr>
                <w:b/>
              </w:rPr>
              <w:t>:</w:t>
            </w:r>
          </w:p>
          <w:p w14:paraId="37FB7EC5" w14:textId="77777777" w:rsidR="00DC10F0" w:rsidRPr="005424B3" w:rsidRDefault="00DC10F0" w:rsidP="00DC10F0">
            <w:r w:rsidRPr="005424B3">
              <w:rPr>
                <w:b/>
                <w:u w:val="single"/>
                <w:lang w:val="pl-PL"/>
              </w:rPr>
              <w:t>Bài t</w:t>
            </w:r>
            <w:r w:rsidRPr="005424B3">
              <w:rPr>
                <w:b/>
                <w:u w:val="single"/>
              </w:rPr>
              <w:t>ập</w:t>
            </w:r>
            <w:r w:rsidRPr="005424B3">
              <w:rPr>
                <w:b/>
                <w:u w:val="single"/>
                <w:lang w:val="pl-PL"/>
              </w:rPr>
              <w:t>1</w:t>
            </w:r>
            <w:r w:rsidRPr="005424B3">
              <w:rPr>
                <w:b/>
                <w:lang w:val="pl-PL"/>
              </w:rPr>
              <w:t xml:space="preserve">: </w:t>
            </w:r>
            <w:r w:rsidRPr="005424B3">
              <w:t>Viết PTHH hoàn thành dãy chuyển hoá sau:</w:t>
            </w:r>
          </w:p>
          <w:p w14:paraId="6641F683" w14:textId="76684AC2" w:rsidR="00DC10F0" w:rsidRPr="005424B3" w:rsidRDefault="00DC10F0" w:rsidP="00DC10F0">
            <w:pPr>
              <w:jc w:val="both"/>
              <w:rPr>
                <w:i/>
              </w:rPr>
            </w:pPr>
            <w:r w:rsidRPr="005424B3">
              <w:rPr>
                <w:position w:val="-12"/>
              </w:rPr>
              <w:object w:dxaOrig="4740" w:dyaOrig="360" w14:anchorId="6443B65D">
                <v:shape id="_x0000_i1143" type="#_x0000_t75" style="width:236.95pt;height:18.4pt" o:ole="">
                  <v:imagedata r:id="rId122" o:title=""/>
                </v:shape>
                <o:OLEObject Type="Embed" ProgID="Equation.DSMT4" ShapeID="_x0000_i1143" DrawAspect="Content" ObjectID="_1608379542" r:id="rId123"/>
              </w:object>
            </w:r>
            <w:r w:rsidRPr="005424B3">
              <w:rPr>
                <w:i/>
                <w:u w:val="single"/>
              </w:rPr>
              <w:t>Giải</w:t>
            </w:r>
            <w:r w:rsidRPr="005424B3">
              <w:rPr>
                <w:i/>
              </w:rPr>
              <w:t>:</w:t>
            </w:r>
          </w:p>
          <w:p w14:paraId="0B9AE7E5" w14:textId="77777777" w:rsidR="00DC10F0" w:rsidRPr="005424B3" w:rsidRDefault="00DC10F0" w:rsidP="00DC10F0">
            <w:pPr>
              <w:jc w:val="both"/>
              <w:rPr>
                <w:lang w:val="pl-PL"/>
              </w:rPr>
            </w:pPr>
            <w:r w:rsidRPr="005424B3">
              <w:rPr>
                <w:lang w:val="pl-PL"/>
              </w:rPr>
              <w:t>1) C + O</w:t>
            </w:r>
            <w:r w:rsidRPr="005424B3">
              <w:rPr>
                <w:vertAlign w:val="subscript"/>
                <w:lang w:val="pl-PL"/>
              </w:rPr>
              <w:t>2</w:t>
            </w:r>
            <w:r w:rsidRPr="005424B3">
              <w:rPr>
                <w:lang w:val="pl-PL"/>
              </w:rPr>
              <w:t xml:space="preserve"> </w:t>
            </w:r>
            <w:r w:rsidRPr="005424B3">
              <w:rPr>
                <w:position w:val="-6"/>
              </w:rPr>
              <w:object w:dxaOrig="680" w:dyaOrig="360" w14:anchorId="14B7FACF">
                <v:shape id="_x0000_i1144" type="#_x0000_t75" style="width:34.35pt;height:18.4pt" o:ole="">
                  <v:imagedata r:id="rId124" o:title=""/>
                </v:shape>
                <o:OLEObject Type="Embed" ProgID="Equation.DSMT4" ShapeID="_x0000_i1144" DrawAspect="Content" ObjectID="_1608379543" r:id="rId125"/>
              </w:object>
            </w:r>
            <w:r w:rsidRPr="005424B3">
              <w:rPr>
                <w:lang w:val="pl-PL"/>
              </w:rPr>
              <w:t xml:space="preserve"> CO</w:t>
            </w:r>
            <w:r w:rsidRPr="005424B3">
              <w:rPr>
                <w:vertAlign w:val="subscript"/>
                <w:lang w:val="pl-PL"/>
              </w:rPr>
              <w:t>2</w:t>
            </w:r>
          </w:p>
          <w:p w14:paraId="50BEE9AC" w14:textId="77777777" w:rsidR="00DC10F0" w:rsidRPr="005424B3" w:rsidRDefault="00DC10F0" w:rsidP="00DC10F0">
            <w:pPr>
              <w:jc w:val="both"/>
              <w:rPr>
                <w:lang w:val="pl-PL"/>
              </w:rPr>
            </w:pPr>
            <w:r w:rsidRPr="005424B3">
              <w:rPr>
                <w:lang w:val="pl-PL"/>
              </w:rPr>
              <w:t>2) CO</w:t>
            </w:r>
            <w:r w:rsidRPr="005424B3">
              <w:rPr>
                <w:vertAlign w:val="subscript"/>
                <w:lang w:val="pl-PL"/>
              </w:rPr>
              <w:t>2</w:t>
            </w:r>
            <w:r w:rsidRPr="005424B3">
              <w:rPr>
                <w:lang w:val="pl-PL"/>
              </w:rPr>
              <w:t xml:space="preserve"> + C </w:t>
            </w:r>
            <w:r w:rsidRPr="005424B3">
              <w:rPr>
                <w:position w:val="-6"/>
              </w:rPr>
              <w:object w:dxaOrig="680" w:dyaOrig="360" w14:anchorId="711D95B0">
                <v:shape id="_x0000_i1145" type="#_x0000_t75" style="width:34.35pt;height:18.4pt" o:ole="">
                  <v:imagedata r:id="rId124" o:title=""/>
                </v:shape>
                <o:OLEObject Type="Embed" ProgID="Equation.DSMT4" ShapeID="_x0000_i1145" DrawAspect="Content" ObjectID="_1608379544" r:id="rId126"/>
              </w:object>
            </w:r>
            <w:r w:rsidRPr="005424B3">
              <w:rPr>
                <w:lang w:val="pl-PL"/>
              </w:rPr>
              <w:t>2CO</w:t>
            </w:r>
          </w:p>
          <w:p w14:paraId="47174F24" w14:textId="77777777" w:rsidR="00DC10F0" w:rsidRPr="005424B3" w:rsidRDefault="00DC10F0" w:rsidP="00DC10F0">
            <w:pPr>
              <w:jc w:val="both"/>
              <w:rPr>
                <w:lang w:val="pl-PL"/>
              </w:rPr>
            </w:pPr>
            <w:r w:rsidRPr="005424B3">
              <w:rPr>
                <w:lang w:val="pl-PL"/>
              </w:rPr>
              <w:t>3) 2CO + O</w:t>
            </w:r>
            <w:r w:rsidRPr="005424B3">
              <w:rPr>
                <w:vertAlign w:val="subscript"/>
                <w:lang w:val="pl-PL"/>
              </w:rPr>
              <w:t>2</w:t>
            </w:r>
            <w:r w:rsidRPr="005424B3">
              <w:rPr>
                <w:lang w:val="pl-PL"/>
              </w:rPr>
              <w:t xml:space="preserve"> </w:t>
            </w:r>
            <w:r w:rsidRPr="005424B3">
              <w:rPr>
                <w:position w:val="-6"/>
              </w:rPr>
              <w:object w:dxaOrig="680" w:dyaOrig="360" w14:anchorId="17046D83">
                <v:shape id="_x0000_i1146" type="#_x0000_t75" style="width:34.35pt;height:18.4pt" o:ole="">
                  <v:imagedata r:id="rId124" o:title=""/>
                </v:shape>
                <o:OLEObject Type="Embed" ProgID="Equation.DSMT4" ShapeID="_x0000_i1146" DrawAspect="Content" ObjectID="_1608379545" r:id="rId127"/>
              </w:object>
            </w:r>
            <w:r w:rsidRPr="005424B3">
              <w:rPr>
                <w:lang w:val="pl-PL"/>
              </w:rPr>
              <w:t>2CO</w:t>
            </w:r>
            <w:r w:rsidRPr="005424B3">
              <w:rPr>
                <w:vertAlign w:val="subscript"/>
                <w:lang w:val="pl-PL"/>
              </w:rPr>
              <w:t>2</w:t>
            </w:r>
            <w:r w:rsidRPr="005424B3">
              <w:rPr>
                <w:lang w:val="pl-PL"/>
              </w:rPr>
              <w:t xml:space="preserve"> </w:t>
            </w:r>
          </w:p>
          <w:p w14:paraId="6443E1E1" w14:textId="77777777" w:rsidR="00DC10F0" w:rsidRPr="005424B3" w:rsidRDefault="00DC10F0" w:rsidP="00DC10F0">
            <w:pPr>
              <w:jc w:val="both"/>
              <w:rPr>
                <w:lang w:val="pl-PL"/>
              </w:rPr>
            </w:pPr>
            <w:r w:rsidRPr="005424B3">
              <w:rPr>
                <w:lang w:val="pl-PL"/>
              </w:rPr>
              <w:t>4) CO</w:t>
            </w:r>
            <w:r w:rsidRPr="005424B3">
              <w:rPr>
                <w:vertAlign w:val="subscript"/>
                <w:lang w:val="pl-PL"/>
              </w:rPr>
              <w:t>2</w:t>
            </w:r>
            <w:r w:rsidRPr="005424B3">
              <w:rPr>
                <w:lang w:val="pl-PL"/>
              </w:rPr>
              <w:t xml:space="preserve"> + NaOH </w:t>
            </w:r>
            <w:r w:rsidRPr="005424B3">
              <w:sym w:font="Wingdings" w:char="F0E0"/>
            </w:r>
            <w:r w:rsidRPr="005424B3">
              <w:rPr>
                <w:lang w:val="pl-PL"/>
              </w:rPr>
              <w:t xml:space="preserve"> NaHCO</w:t>
            </w:r>
            <w:r w:rsidRPr="005424B3">
              <w:rPr>
                <w:vertAlign w:val="subscript"/>
                <w:lang w:val="pl-PL"/>
              </w:rPr>
              <w:t>3</w:t>
            </w:r>
          </w:p>
          <w:p w14:paraId="1B3D71B9" w14:textId="77777777" w:rsidR="00DC10F0" w:rsidRPr="005424B3" w:rsidRDefault="00DC10F0" w:rsidP="00DC10F0">
            <w:pPr>
              <w:jc w:val="both"/>
              <w:rPr>
                <w:lang w:val="pl-PL"/>
              </w:rPr>
            </w:pPr>
            <w:r w:rsidRPr="005424B3">
              <w:rPr>
                <w:lang w:val="pl-PL"/>
              </w:rPr>
              <w:t>5) 2NaHCO</w:t>
            </w:r>
            <w:r w:rsidRPr="005424B3">
              <w:rPr>
                <w:vertAlign w:val="subscript"/>
                <w:lang w:val="pl-PL"/>
              </w:rPr>
              <w:t>3</w:t>
            </w:r>
            <w:r w:rsidRPr="005424B3">
              <w:rPr>
                <w:lang w:val="pl-PL"/>
              </w:rPr>
              <w:t xml:space="preserve"> </w:t>
            </w:r>
            <w:r w:rsidRPr="005424B3">
              <w:rPr>
                <w:position w:val="-6"/>
              </w:rPr>
              <w:object w:dxaOrig="680" w:dyaOrig="360" w14:anchorId="1FE9F5B6">
                <v:shape id="_x0000_i1147" type="#_x0000_t75" style="width:34.35pt;height:18.4pt" o:ole="">
                  <v:imagedata r:id="rId124" o:title=""/>
                </v:shape>
                <o:OLEObject Type="Embed" ProgID="Equation.DSMT4" ShapeID="_x0000_i1147" DrawAspect="Content" ObjectID="_1608379546" r:id="rId128"/>
              </w:object>
            </w:r>
            <w:r w:rsidRPr="005424B3">
              <w:rPr>
                <w:lang w:val="pl-PL"/>
              </w:rPr>
              <w:t>Na</w:t>
            </w:r>
            <w:r w:rsidRPr="005424B3">
              <w:rPr>
                <w:vertAlign w:val="subscript"/>
                <w:lang w:val="pl-PL"/>
              </w:rPr>
              <w:t>2</w:t>
            </w:r>
            <w:r w:rsidRPr="005424B3">
              <w:rPr>
                <w:lang w:val="pl-PL"/>
              </w:rPr>
              <w:t>CO</w:t>
            </w:r>
            <w:r w:rsidRPr="005424B3">
              <w:rPr>
                <w:vertAlign w:val="subscript"/>
                <w:lang w:val="pl-PL"/>
              </w:rPr>
              <w:t>3</w:t>
            </w:r>
            <w:r w:rsidRPr="005424B3">
              <w:rPr>
                <w:lang w:val="pl-PL"/>
              </w:rPr>
              <w:t xml:space="preserve"> + CO</w:t>
            </w:r>
            <w:r w:rsidRPr="005424B3">
              <w:rPr>
                <w:vertAlign w:val="subscript"/>
                <w:lang w:val="pl-PL"/>
              </w:rPr>
              <w:t>2</w:t>
            </w:r>
            <w:r w:rsidRPr="005424B3">
              <w:rPr>
                <w:lang w:val="pl-PL"/>
              </w:rPr>
              <w:t xml:space="preserve"> + H</w:t>
            </w:r>
            <w:r w:rsidRPr="005424B3">
              <w:rPr>
                <w:vertAlign w:val="subscript"/>
                <w:lang w:val="pl-PL"/>
              </w:rPr>
              <w:t>2</w:t>
            </w:r>
            <w:r w:rsidRPr="005424B3">
              <w:rPr>
                <w:lang w:val="pl-PL"/>
              </w:rPr>
              <w:t>O</w:t>
            </w:r>
          </w:p>
          <w:p w14:paraId="076681CD" w14:textId="77777777" w:rsidR="00DC10F0" w:rsidRPr="005424B3" w:rsidRDefault="00DC10F0" w:rsidP="00DC10F0">
            <w:pPr>
              <w:jc w:val="both"/>
            </w:pPr>
            <w:r w:rsidRPr="005424B3">
              <w:rPr>
                <w:b/>
                <w:u w:val="single"/>
              </w:rPr>
              <w:t>Bài tập 2</w:t>
            </w:r>
            <w:r w:rsidRPr="005424B3">
              <w:rPr>
                <w:b/>
              </w:rPr>
              <w:t>:</w:t>
            </w:r>
            <w:r w:rsidRPr="005424B3">
              <w:t xml:space="preserve"> Bằng phương pháp hoá học, hãy nhận biết các dung dịch đựng trong các lọ mất nhãn sau: HCl, NaOH, Na</w:t>
            </w:r>
            <w:r w:rsidRPr="005424B3">
              <w:rPr>
                <w:vertAlign w:val="subscript"/>
              </w:rPr>
              <w:t>2</w:t>
            </w:r>
            <w:r w:rsidRPr="005424B3">
              <w:t>CO</w:t>
            </w:r>
            <w:r w:rsidRPr="005424B3">
              <w:rPr>
                <w:vertAlign w:val="subscript"/>
              </w:rPr>
              <w:t>3</w:t>
            </w:r>
            <w:r w:rsidRPr="005424B3">
              <w:t>, NaNO</w:t>
            </w:r>
            <w:r w:rsidRPr="005424B3">
              <w:rPr>
                <w:vertAlign w:val="subscript"/>
              </w:rPr>
              <w:t>3</w:t>
            </w:r>
            <w:r w:rsidRPr="005424B3">
              <w:t>, Na</w:t>
            </w:r>
            <w:r w:rsidRPr="005424B3">
              <w:rPr>
                <w:vertAlign w:val="subscript"/>
              </w:rPr>
              <w:t>3</w:t>
            </w:r>
            <w:r w:rsidRPr="005424B3">
              <w:t>PO</w:t>
            </w:r>
            <w:r w:rsidRPr="005424B3">
              <w:rPr>
                <w:vertAlign w:val="subscript"/>
              </w:rPr>
              <w:t>4</w:t>
            </w:r>
            <w:r w:rsidRPr="005424B3">
              <w:t>?</w:t>
            </w:r>
          </w:p>
          <w:p w14:paraId="028E5398" w14:textId="77777777" w:rsidR="00DC10F0" w:rsidRPr="005424B3" w:rsidRDefault="00DC10F0" w:rsidP="00DC10F0">
            <w:pPr>
              <w:jc w:val="both"/>
              <w:rPr>
                <w:i/>
              </w:rPr>
            </w:pPr>
            <w:r w:rsidRPr="005424B3">
              <w:rPr>
                <w:i/>
                <w:u w:val="single"/>
              </w:rPr>
              <w:t>Giải</w:t>
            </w:r>
            <w:r w:rsidRPr="005424B3">
              <w:rPr>
                <w:i/>
              </w:rPr>
              <w:t>:</w:t>
            </w:r>
          </w:p>
          <w:p w14:paraId="29299196" w14:textId="77777777" w:rsidR="00DC10F0" w:rsidRPr="005424B3" w:rsidRDefault="00DC10F0" w:rsidP="00DC10F0">
            <w:pPr>
              <w:jc w:val="both"/>
              <w:rPr>
                <w:lang w:val="pl-PL"/>
              </w:rPr>
            </w:pPr>
            <w:r w:rsidRPr="005424B3">
              <w:rPr>
                <w:lang w:val="pl-PL"/>
              </w:rPr>
              <w:t>- Quì tím: Nhận biết HCl, NaOH</w:t>
            </w:r>
          </w:p>
          <w:p w14:paraId="3AC2F725" w14:textId="77777777" w:rsidR="00DC10F0" w:rsidRPr="005424B3" w:rsidRDefault="00DC10F0" w:rsidP="00DC10F0">
            <w:pPr>
              <w:jc w:val="both"/>
              <w:rPr>
                <w:lang w:val="pl-PL"/>
              </w:rPr>
            </w:pPr>
            <w:r w:rsidRPr="005424B3">
              <w:rPr>
                <w:lang w:val="pl-PL"/>
              </w:rPr>
              <w:t>- Axit HCl: Nhận biết Na</w:t>
            </w:r>
            <w:r w:rsidRPr="005424B3">
              <w:rPr>
                <w:vertAlign w:val="subscript"/>
                <w:lang w:val="pl-PL"/>
              </w:rPr>
              <w:t>2</w:t>
            </w:r>
            <w:r w:rsidRPr="005424B3">
              <w:rPr>
                <w:lang w:val="pl-PL"/>
              </w:rPr>
              <w:t>CO</w:t>
            </w:r>
            <w:r w:rsidRPr="005424B3">
              <w:rPr>
                <w:vertAlign w:val="subscript"/>
                <w:lang w:val="pl-PL"/>
              </w:rPr>
              <w:t>3</w:t>
            </w:r>
          </w:p>
          <w:p w14:paraId="64901424" w14:textId="77777777" w:rsidR="00DC10F0" w:rsidRPr="005424B3" w:rsidRDefault="00DC10F0" w:rsidP="00DC10F0">
            <w:pPr>
              <w:jc w:val="both"/>
              <w:rPr>
                <w:lang w:val="pl-PL"/>
              </w:rPr>
            </w:pPr>
            <w:r w:rsidRPr="005424B3">
              <w:rPr>
                <w:lang w:val="pl-PL"/>
              </w:rPr>
              <w:t>- Dung dịch AgNO</w:t>
            </w:r>
            <w:r w:rsidRPr="005424B3">
              <w:rPr>
                <w:vertAlign w:val="subscript"/>
                <w:lang w:val="pl-PL"/>
              </w:rPr>
              <w:t>3</w:t>
            </w:r>
            <w:r w:rsidRPr="005424B3">
              <w:rPr>
                <w:lang w:val="pl-PL"/>
              </w:rPr>
              <w:t>: Nhận biết Na</w:t>
            </w:r>
            <w:r w:rsidRPr="005424B3">
              <w:rPr>
                <w:vertAlign w:val="subscript"/>
                <w:lang w:val="pl-PL"/>
              </w:rPr>
              <w:t>3</w:t>
            </w:r>
            <w:r w:rsidRPr="005424B3">
              <w:rPr>
                <w:lang w:val="pl-PL"/>
              </w:rPr>
              <w:t>PO</w:t>
            </w:r>
            <w:r w:rsidRPr="005424B3">
              <w:rPr>
                <w:vertAlign w:val="subscript"/>
                <w:lang w:val="pl-PL"/>
              </w:rPr>
              <w:t>4</w:t>
            </w:r>
          </w:p>
          <w:p w14:paraId="67FC0B1E" w14:textId="77777777" w:rsidR="00DC10F0" w:rsidRPr="005424B3" w:rsidRDefault="00DC10F0" w:rsidP="00DC10F0">
            <w:pPr>
              <w:jc w:val="both"/>
            </w:pPr>
            <w:r w:rsidRPr="005424B3">
              <w:rPr>
                <w:b/>
                <w:u w:val="single"/>
              </w:rPr>
              <w:t>Bài tập 3</w:t>
            </w:r>
            <w:r w:rsidRPr="005424B3">
              <w:rPr>
                <w:b/>
              </w:rPr>
              <w:t>:</w:t>
            </w:r>
            <w:r w:rsidRPr="005424B3">
              <w:t xml:space="preserve"> Khử 16 gam hỗn hợp các oxit kim loại: FeO, Fe</w:t>
            </w:r>
            <w:r w:rsidRPr="005424B3">
              <w:rPr>
                <w:vertAlign w:val="subscript"/>
              </w:rPr>
              <w:t>2</w:t>
            </w:r>
            <w:r w:rsidRPr="005424B3">
              <w:t>O</w:t>
            </w:r>
            <w:r w:rsidRPr="005424B3">
              <w:rPr>
                <w:vertAlign w:val="subscript"/>
              </w:rPr>
              <w:t>3</w:t>
            </w:r>
            <w:r w:rsidRPr="005424B3">
              <w:t>, Fe</w:t>
            </w:r>
            <w:r w:rsidRPr="005424B3">
              <w:rPr>
                <w:vertAlign w:val="subscript"/>
              </w:rPr>
              <w:t>3</w:t>
            </w:r>
            <w:r w:rsidRPr="005424B3">
              <w:t>O</w:t>
            </w:r>
            <w:r w:rsidRPr="005424B3">
              <w:rPr>
                <w:vertAlign w:val="subscript"/>
              </w:rPr>
              <w:t>4</w:t>
            </w:r>
            <w:r w:rsidRPr="005424B3">
              <w:t xml:space="preserve">, CuO và PbO bằng khí CO ở nhiệt độ cao, khối lượng chất rắn </w:t>
            </w:r>
            <w:r w:rsidRPr="005424B3">
              <w:lastRenderedPageBreak/>
              <w:t>thu được là 11,2 gam. Tính thể tích khí CO đã tham gia phản ứng ở điều kiện chuẩn?</w:t>
            </w:r>
          </w:p>
          <w:p w14:paraId="4B435C28" w14:textId="77777777" w:rsidR="00DC10F0" w:rsidRPr="005424B3" w:rsidRDefault="00DC10F0" w:rsidP="00DC10F0">
            <w:pPr>
              <w:jc w:val="both"/>
              <w:rPr>
                <w:i/>
              </w:rPr>
            </w:pPr>
            <w:r w:rsidRPr="005424B3">
              <w:rPr>
                <w:i/>
                <w:u w:val="single"/>
              </w:rPr>
              <w:t>Giải</w:t>
            </w:r>
            <w:r w:rsidRPr="005424B3">
              <w:rPr>
                <w:i/>
              </w:rPr>
              <w:t>:</w:t>
            </w:r>
          </w:p>
          <w:p w14:paraId="723357B3" w14:textId="77777777" w:rsidR="00DC10F0" w:rsidRPr="005424B3" w:rsidRDefault="00DC10F0" w:rsidP="00DC10F0">
            <w:pPr>
              <w:jc w:val="both"/>
              <w:rPr>
                <w:lang w:val="pl-PL"/>
              </w:rPr>
            </w:pPr>
            <w:r w:rsidRPr="005424B3">
              <w:rPr>
                <w:lang w:val="pl-PL"/>
              </w:rPr>
              <w:t>Gọi x là số mol CO tham gia phản ứng</w:t>
            </w:r>
          </w:p>
          <w:p w14:paraId="36B860D2" w14:textId="77777777" w:rsidR="00DC10F0" w:rsidRPr="005424B3" w:rsidRDefault="00DC10F0" w:rsidP="00DC10F0">
            <w:pPr>
              <w:jc w:val="both"/>
              <w:rPr>
                <w:lang w:val="pl-PL"/>
              </w:rPr>
            </w:pPr>
            <w:r w:rsidRPr="005424B3">
              <w:rPr>
                <w:lang w:val="fr-FR"/>
              </w:rPr>
              <w:t xml:space="preserve">→ </w:t>
            </w:r>
            <w:r w:rsidRPr="005424B3">
              <w:rPr>
                <w:lang w:val="pl-PL"/>
              </w:rPr>
              <w:t>Số mol CO</w:t>
            </w:r>
            <w:r w:rsidRPr="005424B3">
              <w:rPr>
                <w:vertAlign w:val="subscript"/>
                <w:lang w:val="pl-PL"/>
              </w:rPr>
              <w:t>2</w:t>
            </w:r>
            <w:r w:rsidRPr="005424B3">
              <w:rPr>
                <w:lang w:val="pl-PL"/>
              </w:rPr>
              <w:t xml:space="preserve"> = x mol</w:t>
            </w:r>
          </w:p>
          <w:p w14:paraId="5A671641" w14:textId="77777777" w:rsidR="00DC10F0" w:rsidRPr="005424B3" w:rsidRDefault="00DC10F0" w:rsidP="00DC10F0">
            <w:pPr>
              <w:jc w:val="both"/>
              <w:rPr>
                <w:lang w:val="pl-PL"/>
              </w:rPr>
            </w:pPr>
            <w:r w:rsidRPr="005424B3">
              <w:rPr>
                <w:lang w:val="pl-PL"/>
              </w:rPr>
              <w:t>Áp dụng định luật bảo toàn khối lượng ta có :</w:t>
            </w:r>
          </w:p>
          <w:p w14:paraId="3FCD9DC5" w14:textId="77777777" w:rsidR="00DC10F0" w:rsidRPr="005424B3" w:rsidRDefault="00DC10F0" w:rsidP="00DC10F0">
            <w:pPr>
              <w:jc w:val="both"/>
              <w:rPr>
                <w:lang w:val="pl-PL"/>
              </w:rPr>
            </w:pPr>
            <w:r w:rsidRPr="005424B3">
              <w:rPr>
                <w:lang w:val="pl-PL"/>
              </w:rPr>
              <w:t xml:space="preserve">16 + 28x = 11,2 + 44x </w:t>
            </w:r>
            <w:r w:rsidRPr="005424B3">
              <w:rPr>
                <w:lang w:val="fr-FR"/>
              </w:rPr>
              <w:t>→</w:t>
            </w:r>
            <w:r w:rsidRPr="005424B3">
              <w:rPr>
                <w:lang w:val="pl-PL"/>
              </w:rPr>
              <w:t xml:space="preserve"> x = 0,3</w:t>
            </w:r>
          </w:p>
          <w:p w14:paraId="4E2A6675" w14:textId="77777777" w:rsidR="00DC10F0" w:rsidRPr="005424B3" w:rsidRDefault="00DC10F0" w:rsidP="00DC10F0">
            <w:pPr>
              <w:jc w:val="both"/>
              <w:rPr>
                <w:lang w:val="pl-PL"/>
              </w:rPr>
            </w:pPr>
            <w:r w:rsidRPr="005424B3">
              <w:rPr>
                <w:lang w:val="pl-PL"/>
              </w:rPr>
              <w:t>Thể tích CO đã tham gia phản ứng :</w:t>
            </w:r>
          </w:p>
          <w:p w14:paraId="4BA972D1" w14:textId="77777777" w:rsidR="00DC10F0" w:rsidRPr="005424B3" w:rsidRDefault="00DC10F0" w:rsidP="00DC10F0">
            <w:pPr>
              <w:jc w:val="both"/>
              <w:rPr>
                <w:lang w:val="pl-PL"/>
              </w:rPr>
            </w:pPr>
            <w:r w:rsidRPr="005424B3">
              <w:rPr>
                <w:lang w:val="pl-PL"/>
              </w:rPr>
              <w:t>V = 0,3.22,4= 6,72 lit</w:t>
            </w:r>
          </w:p>
          <w:p w14:paraId="168A605D" w14:textId="77777777" w:rsidR="00DC10F0" w:rsidRPr="005424B3" w:rsidRDefault="00DC10F0" w:rsidP="00DC10F0">
            <w:pPr>
              <w:jc w:val="both"/>
            </w:pPr>
            <w:r w:rsidRPr="005424B3">
              <w:rPr>
                <w:b/>
                <w:u w:val="single"/>
              </w:rPr>
              <w:t>Bài tập 4</w:t>
            </w:r>
            <w:r w:rsidRPr="005424B3">
              <w:rPr>
                <w:b/>
              </w:rPr>
              <w:t>:</w:t>
            </w:r>
            <w:r w:rsidRPr="005424B3">
              <w:t xml:space="preserve"> Cho luồng khí CO dư đi qua 9,1 gam hỗn hợp gồm CuO và Al</w:t>
            </w:r>
            <w:r w:rsidRPr="005424B3">
              <w:rPr>
                <w:vertAlign w:val="subscript"/>
              </w:rPr>
              <w:t>2</w:t>
            </w:r>
            <w:r w:rsidRPr="005424B3">
              <w:t>O</w:t>
            </w:r>
            <w:r w:rsidRPr="005424B3">
              <w:rPr>
                <w:vertAlign w:val="subscript"/>
              </w:rPr>
              <w:t>3</w:t>
            </w:r>
            <w:r w:rsidRPr="005424B3">
              <w:t xml:space="preserve"> nung nóng đến khi phản ứng hoàn toàn, thu được 8,3 gam chất rắn. Tính % khối lượng mỗi oxit trong hỗn hợp đầu?</w:t>
            </w:r>
          </w:p>
          <w:p w14:paraId="559F8402" w14:textId="77777777" w:rsidR="00DC10F0" w:rsidRPr="005424B3" w:rsidRDefault="00DC10F0" w:rsidP="00DC10F0">
            <w:pPr>
              <w:jc w:val="both"/>
              <w:rPr>
                <w:i/>
              </w:rPr>
            </w:pPr>
            <w:r w:rsidRPr="005424B3">
              <w:rPr>
                <w:i/>
                <w:u w:val="single"/>
              </w:rPr>
              <w:t>Giải</w:t>
            </w:r>
            <w:r w:rsidRPr="005424B3">
              <w:rPr>
                <w:i/>
              </w:rPr>
              <w:t>:</w:t>
            </w:r>
          </w:p>
          <w:p w14:paraId="639831B7" w14:textId="77777777" w:rsidR="00DC10F0" w:rsidRPr="005424B3" w:rsidRDefault="00DC10F0" w:rsidP="00DC10F0">
            <w:pPr>
              <w:jc w:val="both"/>
              <w:rPr>
                <w:lang w:val="pl-PL"/>
              </w:rPr>
            </w:pPr>
            <w:r w:rsidRPr="005424B3">
              <w:rPr>
                <w:lang w:val="pl-PL"/>
              </w:rPr>
              <w:t>Chỉ có CuO bị CO khử nên hỗn hợp chất rắn thu được gồm Cu và Al</w:t>
            </w:r>
            <w:r w:rsidRPr="005424B3">
              <w:rPr>
                <w:vertAlign w:val="subscript"/>
                <w:lang w:val="pl-PL"/>
              </w:rPr>
              <w:t>2</w:t>
            </w:r>
            <w:r w:rsidRPr="005424B3">
              <w:rPr>
                <w:lang w:val="pl-PL"/>
              </w:rPr>
              <w:t>O</w:t>
            </w:r>
            <w:r w:rsidRPr="005424B3">
              <w:rPr>
                <w:vertAlign w:val="subscript"/>
                <w:lang w:val="pl-PL"/>
              </w:rPr>
              <w:t>3</w:t>
            </w:r>
          </w:p>
          <w:p w14:paraId="60B83662" w14:textId="77777777" w:rsidR="00DC10F0" w:rsidRPr="005424B3" w:rsidRDefault="00DC10F0" w:rsidP="00DC10F0">
            <w:pPr>
              <w:jc w:val="both"/>
              <w:rPr>
                <w:lang w:val="pl-PL"/>
              </w:rPr>
            </w:pPr>
            <w:r w:rsidRPr="005424B3">
              <w:rPr>
                <w:lang w:val="pl-PL"/>
              </w:rPr>
              <w:t xml:space="preserve">Ta có : </w:t>
            </w:r>
            <w:r w:rsidRPr="005424B3">
              <w:rPr>
                <w:position w:val="-30"/>
                <w:lang w:val="fr-FR"/>
              </w:rPr>
              <w:object w:dxaOrig="3060" w:dyaOrig="720" w14:anchorId="6D8406A7">
                <v:shape id="_x0000_i1148" type="#_x0000_t75" style="width:153.2pt;height:36pt" o:ole="">
                  <v:imagedata r:id="rId129" o:title=""/>
                </v:shape>
                <o:OLEObject Type="Embed" ProgID="Equation.DSMT4" ShapeID="_x0000_i1148" DrawAspect="Content" ObjectID="_1608379547" r:id="rId130"/>
              </w:object>
            </w:r>
          </w:p>
          <w:p w14:paraId="160B45F0" w14:textId="77777777" w:rsidR="00DC10F0" w:rsidRPr="005424B3" w:rsidRDefault="00DC10F0" w:rsidP="00DC10F0">
            <w:pPr>
              <w:jc w:val="both"/>
              <w:rPr>
                <w:lang w:val="pl-PL"/>
              </w:rPr>
            </w:pPr>
            <w:r w:rsidRPr="005424B3">
              <w:rPr>
                <w:lang w:val="pl-PL"/>
              </w:rPr>
              <w:t>Khối lượng CuO = 80.0,05=4(g)</w:t>
            </w:r>
          </w:p>
          <w:p w14:paraId="347728F8" w14:textId="4986D716" w:rsidR="00D01237" w:rsidRPr="005424B3" w:rsidRDefault="00DC10F0" w:rsidP="00DC10F0">
            <w:pPr>
              <w:jc w:val="both"/>
              <w:rPr>
                <w:lang w:val="nb-NO"/>
              </w:rPr>
            </w:pPr>
            <w:r w:rsidRPr="005424B3">
              <w:rPr>
                <w:lang w:val="fr-FR"/>
              </w:rPr>
              <w:t>→ %CuO=</w:t>
            </w:r>
            <w:r w:rsidRPr="005424B3">
              <w:rPr>
                <w:position w:val="-28"/>
                <w:lang w:val="fr-FR"/>
              </w:rPr>
              <w:object w:dxaOrig="1340" w:dyaOrig="660" w14:anchorId="7D003611">
                <v:shape id="_x0000_i1149" type="#_x0000_t75" style="width:67pt;height:33.5pt" o:ole="">
                  <v:imagedata r:id="rId131" o:title=""/>
                </v:shape>
                <o:OLEObject Type="Embed" ProgID="Equation.DSMT4" ShapeID="_x0000_i1149" DrawAspect="Content" ObjectID="_1608379548" r:id="rId132"/>
              </w:object>
            </w:r>
            <w:r w:rsidRPr="005424B3">
              <w:rPr>
                <w:lang w:val="fr-FR"/>
              </w:rPr>
              <w:t> ;%Al</w:t>
            </w:r>
            <w:r w:rsidRPr="005424B3">
              <w:rPr>
                <w:vertAlign w:val="subscript"/>
                <w:lang w:val="fr-FR"/>
              </w:rPr>
              <w:t>2</w:t>
            </w:r>
            <w:r w:rsidRPr="005424B3">
              <w:rPr>
                <w:lang w:val="fr-FR"/>
              </w:rPr>
              <w:t>O</w:t>
            </w:r>
            <w:r w:rsidRPr="005424B3">
              <w:rPr>
                <w:vertAlign w:val="subscript"/>
                <w:lang w:val="fr-FR"/>
              </w:rPr>
              <w:t>3</w:t>
            </w:r>
            <w:r w:rsidRPr="005424B3">
              <w:rPr>
                <w:lang w:val="fr-FR"/>
              </w:rPr>
              <w:t xml:space="preserve"> = 56%</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3210A88" w14:textId="77777777" w:rsidR="00DC10F0" w:rsidRPr="005424B3" w:rsidRDefault="00DC10F0" w:rsidP="00DC10F0">
            <w:pPr>
              <w:jc w:val="both"/>
            </w:pPr>
          </w:p>
          <w:p w14:paraId="0E7CCB82" w14:textId="4FC028A5" w:rsidR="00DC10F0" w:rsidRPr="005424B3" w:rsidRDefault="00DC10F0" w:rsidP="00DC10F0">
            <w:pPr>
              <w:jc w:val="both"/>
            </w:pPr>
            <w:r w:rsidRPr="005424B3">
              <w:t>- Gv: Chia lớp thành 8 nhóm</w:t>
            </w:r>
          </w:p>
          <w:p w14:paraId="2C3C8DD4" w14:textId="77777777" w:rsidR="00DC10F0" w:rsidRPr="005424B3" w:rsidRDefault="00DC10F0" w:rsidP="00DC10F0">
            <w:pPr>
              <w:jc w:val="both"/>
            </w:pPr>
            <w:r w:rsidRPr="005424B3">
              <w:t>- GV phát phiếu học tập</w:t>
            </w:r>
          </w:p>
          <w:p w14:paraId="2A19D48F" w14:textId="77777777" w:rsidR="00DC10F0" w:rsidRPr="005424B3" w:rsidRDefault="00DC10F0" w:rsidP="00DC10F0">
            <w:pPr>
              <w:jc w:val="both"/>
            </w:pPr>
          </w:p>
          <w:p w14:paraId="57C683A2" w14:textId="77777777" w:rsidR="00DC10F0" w:rsidRPr="005424B3" w:rsidRDefault="00DC10F0" w:rsidP="00DC10F0">
            <w:pPr>
              <w:jc w:val="both"/>
            </w:pPr>
            <w:r w:rsidRPr="005424B3">
              <w:t>- Gv phát vấn học sinh về nội dung kiến thức đã học</w:t>
            </w:r>
          </w:p>
          <w:p w14:paraId="19E41E41" w14:textId="77777777" w:rsidR="00DC10F0" w:rsidRPr="005424B3" w:rsidRDefault="00DC10F0" w:rsidP="00DC10F0">
            <w:pPr>
              <w:jc w:val="both"/>
            </w:pPr>
          </w:p>
          <w:p w14:paraId="5F69750F" w14:textId="77777777" w:rsidR="00DC10F0" w:rsidRPr="005424B3" w:rsidRDefault="00DC10F0" w:rsidP="00DC10F0">
            <w:pPr>
              <w:jc w:val="both"/>
            </w:pPr>
          </w:p>
          <w:p w14:paraId="78C3405C" w14:textId="77777777" w:rsidR="00DC10F0" w:rsidRPr="005424B3" w:rsidRDefault="00DC10F0" w:rsidP="00DC10F0">
            <w:pPr>
              <w:jc w:val="both"/>
            </w:pPr>
          </w:p>
          <w:p w14:paraId="7588EF79" w14:textId="77777777" w:rsidR="00DC10F0" w:rsidRPr="005424B3" w:rsidRDefault="00DC10F0" w:rsidP="00DC10F0">
            <w:pPr>
              <w:jc w:val="both"/>
            </w:pPr>
          </w:p>
          <w:p w14:paraId="2157DDEF" w14:textId="77777777" w:rsidR="00DC10F0" w:rsidRPr="005424B3" w:rsidRDefault="00DC10F0" w:rsidP="00DC10F0">
            <w:pPr>
              <w:jc w:val="both"/>
            </w:pPr>
          </w:p>
          <w:p w14:paraId="42E9DFBC" w14:textId="77777777" w:rsidR="00DC10F0" w:rsidRPr="005424B3" w:rsidRDefault="00DC10F0" w:rsidP="00DC10F0">
            <w:pPr>
              <w:jc w:val="both"/>
            </w:pPr>
          </w:p>
          <w:p w14:paraId="2138F4D5" w14:textId="77777777" w:rsidR="00DC10F0" w:rsidRPr="005424B3" w:rsidRDefault="00DC10F0" w:rsidP="00DC10F0">
            <w:pPr>
              <w:jc w:val="both"/>
            </w:pPr>
          </w:p>
          <w:p w14:paraId="48F3E5B5" w14:textId="77777777" w:rsidR="00DC10F0" w:rsidRPr="005424B3" w:rsidRDefault="00DC10F0" w:rsidP="00DC10F0">
            <w:pPr>
              <w:jc w:val="both"/>
            </w:pPr>
            <w:r w:rsidRPr="005424B3">
              <w:t>Gv nhận xét, đánh giá</w:t>
            </w:r>
          </w:p>
          <w:p w14:paraId="5A6B8A82" w14:textId="77777777" w:rsidR="00D01237" w:rsidRPr="005424B3" w:rsidRDefault="00D01237" w:rsidP="005815C3">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1155870" w14:textId="77777777" w:rsidR="00D01237" w:rsidRPr="005424B3" w:rsidRDefault="00D01237" w:rsidP="005815C3">
            <w:pPr>
              <w:rPr>
                <w:lang w:val="nb-NO"/>
              </w:rPr>
            </w:pPr>
          </w:p>
          <w:p w14:paraId="4AEE77FC" w14:textId="77777777" w:rsidR="00DC10F0" w:rsidRPr="005424B3" w:rsidRDefault="00DC10F0" w:rsidP="005815C3">
            <w:pPr>
              <w:rPr>
                <w:lang w:val="nb-NO"/>
              </w:rPr>
            </w:pPr>
          </w:p>
          <w:p w14:paraId="397DDA56" w14:textId="77777777" w:rsidR="00DC10F0" w:rsidRPr="005424B3" w:rsidRDefault="00DC10F0" w:rsidP="00DC10F0">
            <w:pPr>
              <w:jc w:val="both"/>
            </w:pPr>
            <w:r w:rsidRPr="005424B3">
              <w:t>HS thảo luận trong 5’</w:t>
            </w:r>
          </w:p>
          <w:p w14:paraId="2C2DDC47" w14:textId="77777777" w:rsidR="00DC10F0" w:rsidRPr="005424B3" w:rsidRDefault="00DC10F0" w:rsidP="00DC10F0">
            <w:pPr>
              <w:jc w:val="both"/>
            </w:pPr>
            <w:r w:rsidRPr="005424B3">
              <w:t>Đại diện các nhóm lên bảng trình bày, học sinh khác nhận xét, bổ sung</w:t>
            </w:r>
          </w:p>
          <w:p w14:paraId="6AAD83F3" w14:textId="77777777" w:rsidR="00DC10F0" w:rsidRPr="005424B3" w:rsidRDefault="00DC10F0" w:rsidP="005815C3">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DAC029B" w14:textId="77777777" w:rsidR="00D01237" w:rsidRPr="005424B3" w:rsidRDefault="00D01237" w:rsidP="005815C3">
            <w:pPr>
              <w:rPr>
                <w:lang w:val="nb-NO"/>
              </w:rPr>
            </w:pPr>
          </w:p>
          <w:p w14:paraId="6AECBB6A" w14:textId="77777777" w:rsidR="00D01237" w:rsidRPr="005424B3" w:rsidRDefault="00D01237" w:rsidP="005815C3">
            <w:pPr>
              <w:jc w:val="center"/>
              <w:rPr>
                <w:lang w:val="pt-BR"/>
              </w:rPr>
            </w:pPr>
          </w:p>
          <w:p w14:paraId="16DEB9D0" w14:textId="5A8D1097" w:rsidR="00D01237" w:rsidRPr="005424B3" w:rsidRDefault="00FC6D61" w:rsidP="005815C3">
            <w:pPr>
              <w:rPr>
                <w:lang w:val="nb-NO"/>
              </w:rPr>
            </w:pPr>
            <w:r>
              <w:rPr>
                <w:lang w:val="pt-BR"/>
              </w:rPr>
              <w:t xml:space="preserve">30 </w:t>
            </w:r>
            <w:r w:rsidR="00D01237" w:rsidRPr="005424B3">
              <w:rPr>
                <w:lang w:val="pt-BR"/>
              </w:rPr>
              <w:t>phút</w:t>
            </w:r>
          </w:p>
        </w:tc>
      </w:tr>
      <w:tr w:rsidR="00D01237" w:rsidRPr="005424B3" w14:paraId="06983073"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66A69FA6" w14:textId="77777777" w:rsidR="00D01237" w:rsidRPr="005424B3" w:rsidRDefault="00D01237" w:rsidP="005815C3">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1479379" w14:textId="77777777" w:rsidR="00D01237" w:rsidRPr="005424B3" w:rsidRDefault="00D01237" w:rsidP="005815C3">
            <w:pPr>
              <w:rPr>
                <w:b/>
                <w:bCs/>
                <w:u w:val="single"/>
                <w:lang w:val="nb-NO"/>
              </w:rPr>
            </w:pPr>
            <w:r w:rsidRPr="005424B3">
              <w:rPr>
                <w:b/>
                <w:bCs/>
                <w:u w:val="single"/>
                <w:lang w:val="nb-NO"/>
              </w:rPr>
              <w:t>Củng cố kiến thức và kết thúc bài</w:t>
            </w:r>
          </w:p>
          <w:p w14:paraId="51F15F93" w14:textId="77777777" w:rsidR="00D01237" w:rsidRPr="00FC6D61" w:rsidRDefault="00D01237" w:rsidP="005815C3"/>
        </w:tc>
        <w:tc>
          <w:tcPr>
            <w:tcW w:w="2248" w:type="dxa"/>
            <w:tcBorders>
              <w:top w:val="single" w:sz="4" w:space="0" w:color="auto"/>
              <w:left w:val="single" w:sz="4" w:space="0" w:color="auto"/>
              <w:bottom w:val="single" w:sz="4" w:space="0" w:color="auto"/>
              <w:right w:val="single" w:sz="4" w:space="0" w:color="auto"/>
            </w:tcBorders>
            <w:shd w:val="clear" w:color="auto" w:fill="auto"/>
          </w:tcPr>
          <w:p w14:paraId="33EC6358" w14:textId="77777777" w:rsidR="00D01237" w:rsidRPr="005424B3" w:rsidRDefault="00D01237" w:rsidP="005815C3">
            <w:pPr>
              <w:rPr>
                <w:lang w:val="nb-NO"/>
              </w:rPr>
            </w:pPr>
          </w:p>
          <w:p w14:paraId="0EABF1C0" w14:textId="6A14F9C2" w:rsidR="00D01237" w:rsidRPr="005424B3" w:rsidRDefault="00D01237" w:rsidP="00FC6D61">
            <w:pPr>
              <w:rPr>
                <w:lang w:val="vi-VN"/>
              </w:rPr>
            </w:pPr>
            <w:r w:rsidRPr="005424B3">
              <w:rPr>
                <w:lang w:val="de-DE"/>
              </w:rPr>
              <w:t xml:space="preserve">Giảng viên trình bày tóm tắt nội dung bằng lời.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56610DD" w14:textId="77777777" w:rsidR="00D01237" w:rsidRPr="005424B3" w:rsidRDefault="00D01237" w:rsidP="005815C3">
            <w:pPr>
              <w:rPr>
                <w:lang w:val="nb-NO"/>
              </w:rPr>
            </w:pPr>
          </w:p>
          <w:p w14:paraId="67A1DE60" w14:textId="77777777" w:rsidR="00D01237" w:rsidRPr="005424B3" w:rsidRDefault="00D01237" w:rsidP="005815C3">
            <w:pPr>
              <w:rPr>
                <w:lang w:val="nb-NO"/>
              </w:rPr>
            </w:pPr>
            <w:r w:rsidRPr="005424B3">
              <w:rPr>
                <w:lang w:val="de-DE"/>
              </w:rPr>
              <w:t xml:space="preserve">Học sinh lắng nghe và ghi chép những nội dung cần thiết. </w:t>
            </w:r>
            <w:r w:rsidRPr="005424B3">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DCFEE3" w14:textId="77777777" w:rsidR="00D01237" w:rsidRPr="005424B3" w:rsidRDefault="00D01237" w:rsidP="005815C3">
            <w:pPr>
              <w:jc w:val="center"/>
              <w:rPr>
                <w:lang w:val="nb-NO"/>
              </w:rPr>
            </w:pPr>
          </w:p>
          <w:p w14:paraId="042B2788" w14:textId="762A9482" w:rsidR="00D01237" w:rsidRPr="005424B3" w:rsidRDefault="00FC6D61" w:rsidP="005815C3">
            <w:pPr>
              <w:jc w:val="center"/>
              <w:rPr>
                <w:lang w:val="nb-NO"/>
              </w:rPr>
            </w:pPr>
            <w:r>
              <w:rPr>
                <w:lang w:val="pt-BR"/>
              </w:rPr>
              <w:t>4</w:t>
            </w:r>
            <w:r w:rsidR="00D01237" w:rsidRPr="005424B3">
              <w:rPr>
                <w:lang w:val="pt-BR"/>
              </w:rPr>
              <w:t xml:space="preserve"> phút</w:t>
            </w:r>
          </w:p>
        </w:tc>
      </w:tr>
      <w:tr w:rsidR="00D01237" w:rsidRPr="005424B3" w14:paraId="65B64F7B"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17876D6B" w14:textId="77777777" w:rsidR="00D01237" w:rsidRPr="005424B3" w:rsidRDefault="00D01237" w:rsidP="005815C3">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17D59D8" w14:textId="77777777" w:rsidR="00D01237" w:rsidRPr="005424B3" w:rsidRDefault="00D01237" w:rsidP="005815C3">
            <w:pPr>
              <w:rPr>
                <w:b/>
                <w:bCs/>
                <w:u w:val="single"/>
                <w:lang w:val="pt-BR"/>
              </w:rPr>
            </w:pPr>
            <w:r w:rsidRPr="005424B3">
              <w:rPr>
                <w:b/>
                <w:bCs/>
                <w:u w:val="single"/>
                <w:lang w:val="pt-BR"/>
              </w:rPr>
              <w:t>Hướng dẫn tự học</w:t>
            </w:r>
          </w:p>
          <w:p w14:paraId="00EC8140" w14:textId="77777777" w:rsidR="00D01237" w:rsidRPr="005424B3" w:rsidRDefault="00D01237" w:rsidP="005815C3">
            <w:pPr>
              <w:rPr>
                <w:b/>
                <w:bCs/>
                <w:u w:val="single"/>
                <w:lang w:val="pt-BR"/>
              </w:rPr>
            </w:pPr>
          </w:p>
          <w:p w14:paraId="0C271632" w14:textId="77777777" w:rsidR="00D01237" w:rsidRPr="005424B3" w:rsidRDefault="00D01237" w:rsidP="005815C3">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28B3A81" w14:textId="77777777" w:rsidR="00D01237" w:rsidRPr="005424B3" w:rsidRDefault="00D01237" w:rsidP="005815C3">
            <w:pPr>
              <w:rPr>
                <w:lang w:val="pt-BR"/>
              </w:rPr>
            </w:pPr>
          </w:p>
          <w:p w14:paraId="42505100" w14:textId="77777777" w:rsidR="00D01237" w:rsidRPr="005424B3" w:rsidRDefault="00D01237" w:rsidP="005815C3">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E403EF9" w14:textId="77777777" w:rsidR="00D01237" w:rsidRPr="005424B3" w:rsidRDefault="00D01237" w:rsidP="005815C3">
            <w:pPr>
              <w:rPr>
                <w:lang w:val="de-DE"/>
              </w:rPr>
            </w:pPr>
          </w:p>
          <w:p w14:paraId="21BCA55C" w14:textId="77777777" w:rsidR="00D01237" w:rsidRPr="005424B3" w:rsidRDefault="00D01237" w:rsidP="005815C3">
            <w:pPr>
              <w:rPr>
                <w:lang w:val="pt-BR"/>
              </w:rPr>
            </w:pPr>
            <w:r w:rsidRPr="005424B3">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D207829" w14:textId="77777777" w:rsidR="00D01237" w:rsidRPr="005424B3" w:rsidRDefault="00D01237" w:rsidP="005815C3">
            <w:pPr>
              <w:jc w:val="center"/>
              <w:rPr>
                <w:lang w:val="pt-BR"/>
              </w:rPr>
            </w:pPr>
          </w:p>
          <w:p w14:paraId="41AEB082" w14:textId="5A903A2F" w:rsidR="00D01237" w:rsidRPr="005424B3" w:rsidRDefault="00FC6D61" w:rsidP="005815C3">
            <w:pPr>
              <w:jc w:val="center"/>
              <w:rPr>
                <w:lang w:val="pt-BR"/>
              </w:rPr>
            </w:pPr>
            <w:r>
              <w:rPr>
                <w:lang w:val="pt-BR"/>
              </w:rPr>
              <w:t xml:space="preserve">1 </w:t>
            </w:r>
            <w:r w:rsidR="00D01237" w:rsidRPr="005424B3">
              <w:rPr>
                <w:lang w:val="pt-BR"/>
              </w:rPr>
              <w:t>phút</w:t>
            </w:r>
          </w:p>
        </w:tc>
      </w:tr>
    </w:tbl>
    <w:p w14:paraId="1E13FCE0" w14:textId="77777777" w:rsidR="00D01237" w:rsidRPr="005424B3" w:rsidRDefault="00D01237" w:rsidP="00D01237">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D01237" w:rsidRPr="005424B3" w14:paraId="02F00942" w14:textId="77777777" w:rsidTr="005815C3">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FD8D305" w14:textId="77777777" w:rsidR="00D01237" w:rsidRPr="005424B3" w:rsidRDefault="00D01237" w:rsidP="005815C3">
            <w:pPr>
              <w:rPr>
                <w:u w:val="single"/>
                <w:lang w:val="pt-BR"/>
              </w:rPr>
            </w:pPr>
          </w:p>
          <w:p w14:paraId="3C24691E" w14:textId="77777777" w:rsidR="00D01237" w:rsidRPr="005424B3" w:rsidRDefault="00D01237" w:rsidP="005815C3">
            <w:pPr>
              <w:rPr>
                <w:u w:val="single"/>
                <w:lang w:val="pt-BR"/>
              </w:rPr>
            </w:pPr>
          </w:p>
          <w:p w14:paraId="5BE178F1" w14:textId="77777777" w:rsidR="00D01237" w:rsidRPr="005424B3" w:rsidRDefault="00D01237" w:rsidP="005815C3">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73E9959B" w14:textId="77777777" w:rsidR="00D01237" w:rsidRPr="005424B3" w:rsidRDefault="00D01237" w:rsidP="005815C3">
            <w:pPr>
              <w:jc w:val="both"/>
            </w:pPr>
            <w:r w:rsidRPr="005424B3">
              <w:t xml:space="preserve">1. </w:t>
            </w:r>
            <w:r w:rsidRPr="005424B3">
              <w:rPr>
                <w:i/>
                <w:iCs/>
              </w:rPr>
              <w:t xml:space="preserve">Giáo trình hóa học 1, </w:t>
            </w:r>
            <w:r w:rsidRPr="005424B3">
              <w:t>Trường CĐ lý tự trọng Tp. HCM, năm 2018.</w:t>
            </w:r>
          </w:p>
          <w:p w14:paraId="631D5644" w14:textId="77777777" w:rsidR="00D01237" w:rsidRPr="005424B3" w:rsidRDefault="00D01237" w:rsidP="005815C3">
            <w:pPr>
              <w:jc w:val="both"/>
            </w:pPr>
            <w:r w:rsidRPr="005424B3">
              <w:t xml:space="preserve">2. </w:t>
            </w:r>
            <w:r w:rsidRPr="005424B3">
              <w:rPr>
                <w:lang w:val="vi-VN"/>
              </w:rPr>
              <w:t>Nguyễn Xuân Trường</w:t>
            </w:r>
            <w:r w:rsidRPr="005424B3">
              <w:t xml:space="preserve">, </w:t>
            </w:r>
            <w:r w:rsidRPr="005424B3">
              <w:rPr>
                <w:i/>
                <w:iCs/>
              </w:rPr>
              <w:t xml:space="preserve">Hóa học 10, </w:t>
            </w:r>
            <w:r w:rsidRPr="005424B3">
              <w:rPr>
                <w:lang w:val="vi-VN"/>
              </w:rPr>
              <w:t>NXB Giáo dục Việt Nam</w:t>
            </w:r>
            <w:r w:rsidRPr="005424B3">
              <w:t>, năm 2015.</w:t>
            </w:r>
          </w:p>
          <w:p w14:paraId="77834B63" w14:textId="77777777" w:rsidR="00D01237" w:rsidRPr="005424B3" w:rsidRDefault="00D01237" w:rsidP="005815C3">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10, </w:t>
            </w:r>
            <w:r w:rsidRPr="005424B3">
              <w:rPr>
                <w:lang w:val="vi-VN"/>
              </w:rPr>
              <w:t>NXB Giáo dục Việt Nam</w:t>
            </w:r>
            <w:r w:rsidRPr="005424B3">
              <w:t>, năm 2015.</w:t>
            </w:r>
          </w:p>
        </w:tc>
      </w:tr>
      <w:tr w:rsidR="00D01237" w:rsidRPr="005424B3" w14:paraId="48A80C64" w14:textId="77777777" w:rsidTr="005815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4D9FD8DB" w14:textId="77777777" w:rsidR="00D01237" w:rsidRPr="005424B3" w:rsidRDefault="00D01237" w:rsidP="005815C3">
            <w:pPr>
              <w:rPr>
                <w:lang w:val="pt-BR"/>
              </w:rPr>
            </w:pPr>
          </w:p>
          <w:p w14:paraId="084F2607" w14:textId="77777777" w:rsidR="00D01237" w:rsidRPr="005424B3" w:rsidRDefault="00D01237" w:rsidP="005815C3">
            <w:pPr>
              <w:jc w:val="center"/>
              <w:rPr>
                <w:b/>
                <w:bCs/>
                <w:lang w:val="pt-BR"/>
              </w:rPr>
            </w:pPr>
            <w:r w:rsidRPr="005424B3">
              <w:rPr>
                <w:b/>
                <w:bCs/>
                <w:lang w:val="pt-BR"/>
              </w:rPr>
              <w:t>Trưởng tổ môn</w:t>
            </w:r>
          </w:p>
          <w:p w14:paraId="6457AC1D" w14:textId="77777777" w:rsidR="00DC10F0" w:rsidRPr="005424B3" w:rsidRDefault="00DC10F0" w:rsidP="005815C3">
            <w:pPr>
              <w:jc w:val="center"/>
              <w:rPr>
                <w:b/>
                <w:bCs/>
                <w:lang w:val="pt-BR"/>
              </w:rPr>
            </w:pPr>
          </w:p>
          <w:p w14:paraId="1272C83A" w14:textId="77777777" w:rsidR="00DC10F0" w:rsidRPr="005424B3" w:rsidRDefault="00DC10F0" w:rsidP="005815C3">
            <w:pPr>
              <w:jc w:val="center"/>
              <w:rPr>
                <w:b/>
                <w:bCs/>
                <w:lang w:val="pt-BR"/>
              </w:rPr>
            </w:pPr>
          </w:p>
          <w:p w14:paraId="58781DEE" w14:textId="77777777" w:rsidR="00DC10F0" w:rsidRPr="005424B3" w:rsidRDefault="00DC10F0" w:rsidP="005815C3">
            <w:pPr>
              <w:jc w:val="center"/>
              <w:rPr>
                <w:b/>
                <w:bCs/>
                <w:lang w:val="pt-BR"/>
              </w:rPr>
            </w:pPr>
          </w:p>
          <w:p w14:paraId="7A52901F" w14:textId="1A08F2CF" w:rsidR="00D01237" w:rsidRPr="005424B3" w:rsidRDefault="00D01237" w:rsidP="00DC10F0">
            <w:pPr>
              <w:jc w:val="center"/>
              <w:rPr>
                <w:b/>
                <w:bCs/>
                <w:lang w:val="pt-BR"/>
              </w:rPr>
            </w:pPr>
            <w:r w:rsidRPr="005424B3">
              <w:rPr>
                <w:b/>
                <w:bCs/>
                <w:lang w:val="vi-VN"/>
              </w:rPr>
              <w:t xml:space="preserve">   </w:t>
            </w:r>
            <w:r w:rsidRPr="005424B3">
              <w:rPr>
                <w:b/>
                <w:bCs/>
                <w:lang w:val="pt-BR"/>
              </w:rPr>
              <w:t>Nguyễn Thị Huyền Nga</w:t>
            </w:r>
          </w:p>
        </w:tc>
        <w:tc>
          <w:tcPr>
            <w:tcW w:w="6205" w:type="dxa"/>
            <w:shd w:val="clear" w:color="auto" w:fill="auto"/>
          </w:tcPr>
          <w:p w14:paraId="4C6FDF23" w14:textId="77777777" w:rsidR="00D01237" w:rsidRPr="005424B3" w:rsidRDefault="00D01237" w:rsidP="005815C3">
            <w:pPr>
              <w:rPr>
                <w:lang w:val="pt-BR"/>
              </w:rPr>
            </w:pPr>
          </w:p>
          <w:p w14:paraId="7AD00E83" w14:textId="77777777" w:rsidR="00D01237" w:rsidRPr="005424B3" w:rsidRDefault="00D01237" w:rsidP="005815C3">
            <w:pPr>
              <w:ind w:left="1420"/>
              <w:rPr>
                <w:i/>
                <w:lang w:val="pt-BR"/>
              </w:rPr>
            </w:pPr>
            <w:r w:rsidRPr="005424B3">
              <w:rPr>
                <w:i/>
                <w:lang w:val="pt-BR"/>
              </w:rPr>
              <w:t xml:space="preserve">Tp. Hồ Chí Minh, ngày      tháng      năm 20 </w:t>
            </w:r>
          </w:p>
          <w:p w14:paraId="1AC9BEC3" w14:textId="77777777" w:rsidR="00D01237" w:rsidRPr="005424B3" w:rsidRDefault="00D01237" w:rsidP="005815C3">
            <w:pPr>
              <w:jc w:val="center"/>
              <w:rPr>
                <w:lang w:val="pt-BR"/>
              </w:rPr>
            </w:pPr>
            <w:r w:rsidRPr="005424B3">
              <w:rPr>
                <w:b/>
                <w:lang w:val="pt-BR"/>
              </w:rPr>
              <w:t>Giảng viên</w:t>
            </w:r>
          </w:p>
        </w:tc>
      </w:tr>
    </w:tbl>
    <w:p w14:paraId="11375E1C" w14:textId="77777777" w:rsidR="00D01237" w:rsidRPr="005424B3" w:rsidRDefault="00D01237">
      <w:r w:rsidRPr="005424B3">
        <w:br w:type="page"/>
      </w:r>
    </w:p>
    <w:p w14:paraId="14222354" w14:textId="77777777" w:rsidR="00D01237" w:rsidRPr="005424B3" w:rsidRDefault="00D01237" w:rsidP="00D01237"/>
    <w:tbl>
      <w:tblPr>
        <w:tblW w:w="10348" w:type="dxa"/>
        <w:tblInd w:w="108" w:type="dxa"/>
        <w:tblLook w:val="01E0" w:firstRow="1" w:lastRow="1" w:firstColumn="1" w:lastColumn="1" w:noHBand="0" w:noVBand="0"/>
      </w:tblPr>
      <w:tblGrid>
        <w:gridCol w:w="4500"/>
        <w:gridCol w:w="5848"/>
      </w:tblGrid>
      <w:tr w:rsidR="00D01237" w:rsidRPr="005424B3" w14:paraId="12C48C79" w14:textId="77777777" w:rsidTr="005028CE">
        <w:tc>
          <w:tcPr>
            <w:tcW w:w="4500" w:type="dxa"/>
            <w:shd w:val="clear" w:color="auto" w:fill="auto"/>
          </w:tcPr>
          <w:p w14:paraId="7CB2081B" w14:textId="136A98E5" w:rsidR="00D01237" w:rsidRPr="005424B3" w:rsidRDefault="00D01237" w:rsidP="005815C3">
            <w:pPr>
              <w:rPr>
                <w:lang w:val="pt-BR"/>
              </w:rPr>
            </w:pPr>
            <w:r w:rsidRPr="005424B3">
              <w:br w:type="page"/>
            </w:r>
            <w:r w:rsidRPr="005424B3">
              <w:br w:type="page"/>
            </w:r>
            <w:r w:rsidRPr="005424B3">
              <w:rPr>
                <w:lang w:val="pt-BR"/>
              </w:rPr>
              <w:t xml:space="preserve">Giáo án số:  </w:t>
            </w:r>
            <w:r w:rsidR="00FC6D61">
              <w:rPr>
                <w:lang w:val="pt-BR"/>
              </w:rPr>
              <w:t>18</w:t>
            </w:r>
          </w:p>
        </w:tc>
        <w:tc>
          <w:tcPr>
            <w:tcW w:w="5848" w:type="dxa"/>
            <w:shd w:val="clear" w:color="auto" w:fill="auto"/>
          </w:tcPr>
          <w:p w14:paraId="54EDF5A9" w14:textId="2ABF8A55" w:rsidR="00D01237" w:rsidRPr="005424B3" w:rsidRDefault="00D01237" w:rsidP="005815C3">
            <w:r w:rsidRPr="005424B3">
              <w:t xml:space="preserve">Thời gian thực hiện: </w:t>
            </w:r>
            <w:r w:rsidR="008B7B59">
              <w:t xml:space="preserve">2 </w:t>
            </w:r>
            <w:r w:rsidRPr="005424B3">
              <w:t>tiết</w:t>
            </w:r>
          </w:p>
          <w:p w14:paraId="47F625FE" w14:textId="56BA065B" w:rsidR="00D01237" w:rsidRPr="005424B3" w:rsidRDefault="00D01237" w:rsidP="005815C3">
            <w:pPr>
              <w:tabs>
                <w:tab w:val="right" w:leader="dot" w:pos="3331"/>
              </w:tabs>
            </w:pPr>
            <w:r w:rsidRPr="005424B3">
              <w:t xml:space="preserve">Tên chương: </w:t>
            </w:r>
            <w:r w:rsidRPr="005424B3">
              <w:rPr>
                <w:b/>
                <w:bCs/>
              </w:rPr>
              <w:t xml:space="preserve">CHƯƠNG </w:t>
            </w:r>
            <w:r w:rsidR="005028CE" w:rsidRPr="005424B3">
              <w:rPr>
                <w:b/>
                <w:bCs/>
              </w:rPr>
              <w:t>X</w:t>
            </w:r>
            <w:r w:rsidRPr="005424B3">
              <w:rPr>
                <w:b/>
                <w:bCs/>
              </w:rPr>
              <w:t>:</w:t>
            </w:r>
            <w:r w:rsidR="005028CE" w:rsidRPr="005424B3">
              <w:rPr>
                <w:b/>
                <w:i/>
              </w:rPr>
              <w:t>ĐẠI CƯƠNG VỀ HOÁ HỌC HỮU CƠ</w:t>
            </w:r>
          </w:p>
          <w:p w14:paraId="491C53B2" w14:textId="77777777" w:rsidR="00D01237" w:rsidRPr="005424B3" w:rsidRDefault="00D01237" w:rsidP="005815C3">
            <w:r w:rsidRPr="005424B3">
              <w:t xml:space="preserve">Thực hiện ngày                  tháng                 năm 20 </w:t>
            </w:r>
          </w:p>
          <w:p w14:paraId="5EC3A602" w14:textId="77777777" w:rsidR="00D01237" w:rsidRPr="005424B3" w:rsidRDefault="00D01237" w:rsidP="005815C3">
            <w:r w:rsidRPr="005424B3">
              <w:t xml:space="preserve"> </w:t>
            </w:r>
          </w:p>
        </w:tc>
      </w:tr>
    </w:tbl>
    <w:p w14:paraId="194DA718" w14:textId="1523CAF8" w:rsidR="00D01237" w:rsidRPr="005424B3" w:rsidRDefault="00D01237" w:rsidP="00D01237">
      <w:pPr>
        <w:rPr>
          <w:lang w:val="it-IT"/>
        </w:rPr>
      </w:pPr>
      <w:r w:rsidRPr="005424B3">
        <w:rPr>
          <w:lang w:val="it-IT"/>
        </w:rPr>
        <w:t xml:space="preserve">Tên bài: </w:t>
      </w:r>
      <w:r w:rsidRPr="005424B3">
        <w:rPr>
          <w:lang w:val="it-IT"/>
        </w:rPr>
        <w:tab/>
      </w:r>
      <w:r w:rsidRPr="005424B3">
        <w:rPr>
          <w:lang w:val="it-IT"/>
        </w:rPr>
        <w:tab/>
      </w:r>
      <w:r w:rsidR="00FC6D61">
        <w:rPr>
          <w:b/>
          <w:i/>
        </w:rPr>
        <w:t>Bài 35</w:t>
      </w:r>
      <w:r w:rsidRPr="005424B3">
        <w:rPr>
          <w:b/>
          <w:i/>
        </w:rPr>
        <w:t xml:space="preserve">:  </w:t>
      </w:r>
      <w:r w:rsidR="005028CE" w:rsidRPr="005424B3">
        <w:rPr>
          <w:b/>
        </w:rPr>
        <w:t>MỞ ĐẦU VỀ HOÁ HỌC HỮU CƠ</w:t>
      </w:r>
      <w:r w:rsidR="005028CE" w:rsidRPr="005424B3">
        <w:t xml:space="preserve">                              </w:t>
      </w:r>
    </w:p>
    <w:p w14:paraId="531012D8" w14:textId="77777777" w:rsidR="00D01237" w:rsidRPr="005424B3" w:rsidRDefault="00D01237" w:rsidP="00D01237">
      <w:pPr>
        <w:rPr>
          <w:b/>
          <w:u w:val="single"/>
          <w:lang w:val="it-IT"/>
        </w:rPr>
      </w:pPr>
      <w:r w:rsidRPr="005424B3">
        <w:rPr>
          <w:b/>
          <w:u w:val="single"/>
          <w:lang w:val="it-IT"/>
        </w:rPr>
        <w:t xml:space="preserve">Mục tiêu của bài: </w:t>
      </w:r>
    </w:p>
    <w:p w14:paraId="2AAFBB1E" w14:textId="77777777" w:rsidR="00D01237" w:rsidRPr="005424B3" w:rsidRDefault="00D01237" w:rsidP="00D01237">
      <w:pPr>
        <w:rPr>
          <w:b/>
          <w:lang w:val="it-IT"/>
        </w:rPr>
      </w:pPr>
      <w:r w:rsidRPr="005424B3">
        <w:rPr>
          <w:lang w:val="it-IT"/>
        </w:rPr>
        <w:t xml:space="preserve">Sau khi học xong bài này người học có khả năng: </w:t>
      </w:r>
    </w:p>
    <w:p w14:paraId="46EB2FEF" w14:textId="77777777" w:rsidR="005028CE" w:rsidRPr="005424B3" w:rsidRDefault="005028CE" w:rsidP="005028CE">
      <w:pPr>
        <w:spacing w:before="20" w:after="20" w:line="223" w:lineRule="auto"/>
        <w:rPr>
          <w:b/>
        </w:rPr>
      </w:pPr>
      <w:r w:rsidRPr="005424B3">
        <w:rPr>
          <w:b/>
        </w:rPr>
        <w:t>1.</w:t>
      </w:r>
      <w:r w:rsidRPr="005424B3">
        <w:rPr>
          <w:b/>
          <w:u w:val="single"/>
        </w:rPr>
        <w:t>Kiến thức</w:t>
      </w:r>
      <w:r w:rsidRPr="005424B3">
        <w:rPr>
          <w:b/>
        </w:rPr>
        <w:t xml:space="preserve">: </w:t>
      </w:r>
      <w:r w:rsidRPr="005424B3">
        <w:t>HS biết được :</w:t>
      </w:r>
    </w:p>
    <w:p w14:paraId="479ACFA5" w14:textId="77777777" w:rsidR="005028CE" w:rsidRPr="005424B3" w:rsidRDefault="005028CE" w:rsidP="005028CE">
      <w:pPr>
        <w:ind w:firstLine="420"/>
      </w:pPr>
      <w:r w:rsidRPr="005424B3">
        <w:rPr>
          <w:iCs/>
        </w:rPr>
        <w:sym w:font="Symbol" w:char="F02D"/>
      </w:r>
      <w:r w:rsidRPr="005424B3">
        <w:rPr>
          <w:iCs/>
        </w:rPr>
        <w:t xml:space="preserve"> </w:t>
      </w:r>
      <w:r w:rsidRPr="005424B3">
        <w:t xml:space="preserve">Khái niệm hoá học hữu cơ và hợp chất hữu cơ, đặc điểm chung của các hợp chất hữu cơ. </w:t>
      </w:r>
    </w:p>
    <w:p w14:paraId="191CD565" w14:textId="77777777" w:rsidR="005028CE" w:rsidRPr="005424B3" w:rsidRDefault="005028CE" w:rsidP="005028CE">
      <w:pPr>
        <w:ind w:firstLine="420"/>
      </w:pPr>
      <w:r w:rsidRPr="005424B3">
        <w:rPr>
          <w:iCs/>
        </w:rPr>
        <w:sym w:font="Symbol" w:char="F02D"/>
      </w:r>
      <w:r w:rsidRPr="005424B3">
        <w:rPr>
          <w:iCs/>
        </w:rPr>
        <w:t xml:space="preserve"> </w:t>
      </w:r>
      <w:r w:rsidRPr="005424B3">
        <w:t>Phân loại hợp chất hữu cơ theo thành phần nguyên tố (hiđrocacbon và dẫn xuất).</w:t>
      </w:r>
    </w:p>
    <w:p w14:paraId="02333F1D" w14:textId="77777777" w:rsidR="005028CE" w:rsidRPr="005424B3" w:rsidRDefault="005028CE" w:rsidP="005028CE">
      <w:pPr>
        <w:ind w:firstLine="420"/>
      </w:pPr>
      <w:r w:rsidRPr="005424B3">
        <w:rPr>
          <w:iCs/>
        </w:rPr>
        <w:sym w:font="Symbol" w:char="F02D"/>
      </w:r>
      <w:r w:rsidRPr="005424B3">
        <w:rPr>
          <w:iCs/>
        </w:rPr>
        <w:t xml:space="preserve"> </w:t>
      </w:r>
      <w:r w:rsidRPr="005424B3">
        <w:t xml:space="preserve">Các loại công thức của hợp chất hữu cơ : Công thức chung, công thức đơn giản nhất, công thức phân tử và công thức cấu tạo. </w:t>
      </w:r>
    </w:p>
    <w:p w14:paraId="0308F097" w14:textId="77777777" w:rsidR="005028CE" w:rsidRPr="005424B3" w:rsidRDefault="005028CE" w:rsidP="005028CE">
      <w:pPr>
        <w:ind w:firstLine="420"/>
      </w:pPr>
      <w:r w:rsidRPr="005424B3">
        <w:rPr>
          <w:iCs/>
        </w:rPr>
        <w:sym w:font="Symbol" w:char="F02D"/>
      </w:r>
      <w:r w:rsidRPr="005424B3">
        <w:rPr>
          <w:iCs/>
        </w:rPr>
        <w:t xml:space="preserve"> </w:t>
      </w:r>
      <w:r w:rsidRPr="005424B3">
        <w:t>Sơ lược về phân tích nguyên tố : Phân tích định tính, phân tích định lượng.</w:t>
      </w:r>
    </w:p>
    <w:p w14:paraId="0902750D" w14:textId="77777777" w:rsidR="005028CE" w:rsidRPr="005424B3" w:rsidRDefault="005028CE" w:rsidP="005028CE">
      <w:pPr>
        <w:rPr>
          <w:b/>
        </w:rPr>
      </w:pPr>
      <w:r w:rsidRPr="005424B3">
        <w:rPr>
          <w:b/>
        </w:rPr>
        <w:t>2.</w:t>
      </w:r>
      <w:r w:rsidRPr="005424B3">
        <w:rPr>
          <w:b/>
          <w:u w:val="single"/>
        </w:rPr>
        <w:t>Kĩ năng</w:t>
      </w:r>
      <w:r w:rsidRPr="005424B3">
        <w:rPr>
          <w:b/>
        </w:rPr>
        <w:t xml:space="preserve">: </w:t>
      </w:r>
    </w:p>
    <w:p w14:paraId="3E5133EF" w14:textId="77777777" w:rsidR="005028CE" w:rsidRPr="005424B3" w:rsidRDefault="005028CE" w:rsidP="005028CE">
      <w:pPr>
        <w:ind w:firstLine="420"/>
        <w:rPr>
          <w:i/>
        </w:rPr>
      </w:pPr>
      <w:r w:rsidRPr="005424B3">
        <w:rPr>
          <w:iCs/>
        </w:rPr>
        <w:sym w:font="Symbol" w:char="F02D"/>
      </w:r>
      <w:r w:rsidRPr="005424B3">
        <w:rPr>
          <w:iCs/>
        </w:rPr>
        <w:t xml:space="preserve"> </w:t>
      </w:r>
      <w:r w:rsidRPr="005424B3">
        <w:t xml:space="preserve">Tính được phân tử khối của chất hữu cơ dựa vào tỉ khối hơi. </w:t>
      </w:r>
    </w:p>
    <w:p w14:paraId="4C421D3A" w14:textId="77777777" w:rsidR="005028CE" w:rsidRPr="005424B3" w:rsidRDefault="005028CE" w:rsidP="005028CE">
      <w:pPr>
        <w:ind w:firstLine="420"/>
      </w:pPr>
      <w:r w:rsidRPr="005424B3">
        <w:rPr>
          <w:iCs/>
        </w:rPr>
        <w:sym w:font="Symbol" w:char="F02D"/>
      </w:r>
      <w:r w:rsidRPr="005424B3">
        <w:rPr>
          <w:iCs/>
        </w:rPr>
        <w:t xml:space="preserve"> </w:t>
      </w:r>
      <w:r w:rsidRPr="005424B3">
        <w:t>Phân biệt được hiđrocacbon và dẫn xuất của hiđrocacbon theo thành phần phân tử.</w:t>
      </w:r>
    </w:p>
    <w:p w14:paraId="1F6813B0" w14:textId="77777777" w:rsidR="005028CE" w:rsidRPr="005424B3" w:rsidRDefault="005028CE" w:rsidP="005028CE">
      <w:r w:rsidRPr="005424B3">
        <w:rPr>
          <w:b/>
        </w:rPr>
        <w:t>3.</w:t>
      </w:r>
      <w:r w:rsidRPr="005424B3">
        <w:rPr>
          <w:b/>
          <w:u w:val="single"/>
        </w:rPr>
        <w:t>Thái độ</w:t>
      </w:r>
      <w:r w:rsidRPr="005424B3">
        <w:rPr>
          <w:b/>
        </w:rPr>
        <w:t xml:space="preserve">: </w:t>
      </w:r>
      <w:r w:rsidRPr="005424B3">
        <w:t>Tập trung, chủ động tiếp thu kiến thức mới</w:t>
      </w:r>
    </w:p>
    <w:p w14:paraId="0E0EF6C6" w14:textId="77777777" w:rsidR="00D01237" w:rsidRPr="005424B3" w:rsidRDefault="00D01237" w:rsidP="00D01237">
      <w:pPr>
        <w:rPr>
          <w:b/>
          <w:lang w:val="it-IT"/>
        </w:rPr>
      </w:pPr>
      <w:r w:rsidRPr="005424B3">
        <w:rPr>
          <w:b/>
          <w:lang w:val="it-IT"/>
        </w:rPr>
        <w:t>Đồ dùng và phương tiện dạy học:</w:t>
      </w:r>
    </w:p>
    <w:p w14:paraId="6F1DC51F" w14:textId="77777777" w:rsidR="00D01237" w:rsidRPr="005424B3" w:rsidRDefault="00D01237" w:rsidP="00D01237">
      <w:pPr>
        <w:rPr>
          <w:lang w:val="it-IT"/>
        </w:rPr>
      </w:pPr>
      <w:r w:rsidRPr="005424B3">
        <w:rPr>
          <w:lang w:val="it-IT"/>
        </w:rPr>
        <w:t>Máy chiếu, màn ảnh, máy tính, bảng, phấn.</w:t>
      </w:r>
    </w:p>
    <w:p w14:paraId="64202321" w14:textId="77777777" w:rsidR="00D01237" w:rsidRPr="005424B3" w:rsidRDefault="00D01237" w:rsidP="00D01237">
      <w:pPr>
        <w:rPr>
          <w:lang w:val="it-IT"/>
        </w:rPr>
      </w:pPr>
      <w:r w:rsidRPr="005424B3">
        <w:rPr>
          <w:b/>
          <w:lang w:val="it-IT"/>
        </w:rPr>
        <w:t xml:space="preserve">I. Ổn định lớp học:                                                 </w:t>
      </w:r>
      <w:r w:rsidRPr="005424B3">
        <w:rPr>
          <w:lang w:val="it-IT"/>
        </w:rPr>
        <w:t>Thời gian:  05 phút.</w:t>
      </w:r>
    </w:p>
    <w:p w14:paraId="3FF0A658" w14:textId="77777777" w:rsidR="00D01237" w:rsidRPr="005424B3" w:rsidRDefault="00D01237" w:rsidP="00D01237">
      <w:pPr>
        <w:rPr>
          <w:lang w:val="it-IT"/>
        </w:rPr>
      </w:pPr>
      <w:r w:rsidRPr="005424B3">
        <w:rPr>
          <w:lang w:val="it-IT"/>
        </w:rPr>
        <w:t>Số học sinh vắng:…………Tên:……………………………………………………..................................</w:t>
      </w:r>
    </w:p>
    <w:p w14:paraId="0E2A5364" w14:textId="77777777" w:rsidR="00D01237" w:rsidRPr="005424B3" w:rsidRDefault="00D01237" w:rsidP="00D01237">
      <w:pPr>
        <w:rPr>
          <w:lang w:val="it-IT"/>
        </w:rPr>
      </w:pPr>
      <w:r w:rsidRPr="005424B3">
        <w:rPr>
          <w:lang w:val="it-IT"/>
        </w:rPr>
        <w:t>......................................................................................................................................................................</w:t>
      </w:r>
    </w:p>
    <w:p w14:paraId="08CDD981" w14:textId="77777777" w:rsidR="00D01237" w:rsidRPr="005424B3" w:rsidRDefault="00D01237" w:rsidP="00D01237">
      <w:pPr>
        <w:rPr>
          <w:b/>
          <w:lang w:val="sv-SE"/>
        </w:rPr>
      </w:pPr>
      <w:r w:rsidRPr="005424B3">
        <w:rPr>
          <w:b/>
          <w:lang w:val="sv-SE"/>
        </w:rPr>
        <w:t>II. Thực hiện bài học:</w:t>
      </w:r>
    </w:p>
    <w:p w14:paraId="5C1DE9DA" w14:textId="77777777" w:rsidR="00D01237" w:rsidRPr="005424B3" w:rsidRDefault="00D01237" w:rsidP="00D01237">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D01237" w:rsidRPr="005424B3" w14:paraId="59D7E038" w14:textId="77777777" w:rsidTr="005815C3">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A12EAF" w14:textId="77777777" w:rsidR="00D01237" w:rsidRPr="005424B3" w:rsidRDefault="00D01237" w:rsidP="005815C3">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88A4EB" w14:textId="77777777" w:rsidR="00D01237" w:rsidRPr="005424B3" w:rsidRDefault="00D01237" w:rsidP="005815C3">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BD82A" w14:textId="77777777" w:rsidR="00D01237" w:rsidRPr="005424B3" w:rsidRDefault="00D01237" w:rsidP="005815C3">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0995A" w14:textId="77777777" w:rsidR="00D01237" w:rsidRPr="005424B3" w:rsidRDefault="00D01237" w:rsidP="005815C3">
            <w:pPr>
              <w:jc w:val="center"/>
              <w:rPr>
                <w:lang w:val="de-DE"/>
              </w:rPr>
            </w:pPr>
            <w:r w:rsidRPr="005424B3">
              <w:rPr>
                <w:lang w:val="de-DE"/>
              </w:rPr>
              <w:t>Thời gian</w:t>
            </w:r>
          </w:p>
        </w:tc>
      </w:tr>
      <w:tr w:rsidR="00D01237" w:rsidRPr="005424B3" w14:paraId="52380160" w14:textId="77777777" w:rsidTr="005815C3">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C1ABF8" w14:textId="77777777" w:rsidR="00D01237" w:rsidRPr="005424B3" w:rsidRDefault="00D01237" w:rsidP="005815C3">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EF2AF4" w14:textId="77777777" w:rsidR="00D01237" w:rsidRPr="005424B3" w:rsidRDefault="00D01237" w:rsidP="005815C3">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634F8EA8" w14:textId="77777777" w:rsidR="00D01237" w:rsidRPr="005424B3" w:rsidRDefault="00D01237" w:rsidP="005815C3">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7E20AFD3" w14:textId="77777777" w:rsidR="00D01237" w:rsidRPr="005424B3" w:rsidRDefault="00D01237" w:rsidP="005815C3">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0627F7" w14:textId="77777777" w:rsidR="00D01237" w:rsidRPr="005424B3" w:rsidRDefault="00D01237" w:rsidP="005815C3">
            <w:pPr>
              <w:jc w:val="center"/>
              <w:rPr>
                <w:lang w:val="de-DE"/>
              </w:rPr>
            </w:pPr>
          </w:p>
        </w:tc>
      </w:tr>
      <w:tr w:rsidR="00D01237" w:rsidRPr="005424B3" w14:paraId="4F19910B"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4999A720" w14:textId="77777777" w:rsidR="00D01237" w:rsidRPr="005424B3" w:rsidRDefault="00D01237" w:rsidP="005815C3">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6AD5C01" w14:textId="77777777" w:rsidR="00D01237" w:rsidRPr="005424B3" w:rsidRDefault="00D01237" w:rsidP="005815C3">
            <w:pPr>
              <w:rPr>
                <w:lang w:val="de-DE"/>
              </w:rPr>
            </w:pPr>
            <w:r w:rsidRPr="005424B3">
              <w:rPr>
                <w:b/>
                <w:bCs/>
                <w:u w:val="single"/>
                <w:lang w:val="de-DE"/>
              </w:rPr>
              <w:t>Dẫn nhập</w:t>
            </w:r>
          </w:p>
          <w:p w14:paraId="63AF62FC" w14:textId="5A0CC8E3" w:rsidR="00D01237" w:rsidRPr="005424B3" w:rsidRDefault="005028CE" w:rsidP="005815C3">
            <w:pPr>
              <w:jc w:val="both"/>
              <w:rPr>
                <w:lang w:val="de-DE"/>
              </w:rPr>
            </w:pPr>
            <w:r w:rsidRPr="005424B3">
              <w:rPr>
                <w:lang w:val="de-DE"/>
              </w:rPr>
              <w:t>Vai trò chất hữu cơ trong cuộc sống</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E546FAD" w14:textId="2CFA67C7" w:rsidR="00D01237" w:rsidRPr="005424B3" w:rsidRDefault="00D01237" w:rsidP="005028CE">
            <w:r w:rsidRPr="005424B3">
              <w:rPr>
                <w:lang w:val="de-DE"/>
              </w:rPr>
              <w:t>- GV trình bày</w:t>
            </w:r>
            <w:r w:rsidR="005028CE" w:rsidRPr="005424B3">
              <w:rPr>
                <w:lang w:val="de-DE"/>
              </w:rPr>
              <w:t>.</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7300422" w14:textId="503AA683" w:rsidR="00D01237" w:rsidRPr="005424B3" w:rsidRDefault="00D01237" w:rsidP="005815C3">
            <w:pPr>
              <w:rPr>
                <w:lang w:val="de-DE"/>
              </w:rPr>
            </w:pPr>
            <w:r w:rsidRPr="005424B3">
              <w:rPr>
                <w:lang w:val="de-DE"/>
              </w:rPr>
              <w:t xml:space="preserve">- </w:t>
            </w:r>
            <w:r w:rsidRPr="005424B3">
              <w:rPr>
                <w:lang w:val="nb-NO"/>
              </w:rPr>
              <w:t>HS theo dõi, ghi bài và t</w:t>
            </w:r>
            <w:r w:rsidRPr="005424B3">
              <w:rPr>
                <w:lang w:val="de-DE"/>
              </w:rPr>
              <w:t>rả lời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81B4811" w14:textId="01607B0A" w:rsidR="00D01237" w:rsidRPr="005424B3" w:rsidRDefault="00FC6D61" w:rsidP="005815C3">
            <w:pPr>
              <w:rPr>
                <w:lang w:val="de-DE"/>
              </w:rPr>
            </w:pPr>
            <w:r>
              <w:rPr>
                <w:lang w:val="de-DE"/>
              </w:rPr>
              <w:t>5</w:t>
            </w:r>
          </w:p>
          <w:p w14:paraId="46C6AE4D" w14:textId="77777777" w:rsidR="00D01237" w:rsidRPr="005424B3" w:rsidRDefault="00D01237" w:rsidP="005815C3">
            <w:pPr>
              <w:jc w:val="center"/>
              <w:rPr>
                <w:lang w:val="de-DE"/>
              </w:rPr>
            </w:pPr>
            <w:r w:rsidRPr="005424B3">
              <w:rPr>
                <w:lang w:val="pt-BR"/>
              </w:rPr>
              <w:t>phút</w:t>
            </w:r>
            <w:r w:rsidRPr="005424B3">
              <w:rPr>
                <w:lang w:val="de-DE"/>
              </w:rPr>
              <w:t xml:space="preserve"> </w:t>
            </w:r>
          </w:p>
        </w:tc>
      </w:tr>
      <w:tr w:rsidR="00D01237" w:rsidRPr="005424B3" w14:paraId="656D7B9D" w14:textId="77777777" w:rsidTr="005815C3">
        <w:trPr>
          <w:trHeight w:val="1323"/>
        </w:trPr>
        <w:tc>
          <w:tcPr>
            <w:tcW w:w="540" w:type="dxa"/>
            <w:tcBorders>
              <w:top w:val="single" w:sz="4" w:space="0" w:color="auto"/>
              <w:left w:val="single" w:sz="4" w:space="0" w:color="auto"/>
              <w:right w:val="single" w:sz="4" w:space="0" w:color="auto"/>
            </w:tcBorders>
            <w:shd w:val="clear" w:color="auto" w:fill="auto"/>
          </w:tcPr>
          <w:p w14:paraId="22DE415E" w14:textId="77777777" w:rsidR="00D01237" w:rsidRPr="005424B3" w:rsidRDefault="00D01237" w:rsidP="005815C3">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37E7BFB" w14:textId="77777777" w:rsidR="00D01237" w:rsidRPr="005424B3" w:rsidRDefault="00D01237" w:rsidP="005815C3">
            <w:pPr>
              <w:rPr>
                <w:b/>
                <w:bCs/>
                <w:u w:val="single"/>
                <w:lang w:val="nb-NO"/>
              </w:rPr>
            </w:pPr>
            <w:r w:rsidRPr="005424B3">
              <w:rPr>
                <w:b/>
                <w:bCs/>
                <w:u w:val="single"/>
                <w:lang w:val="nb-NO"/>
              </w:rPr>
              <w:t>Giảng bài mới</w:t>
            </w:r>
          </w:p>
          <w:p w14:paraId="0826EEEB" w14:textId="77777777" w:rsidR="005028CE" w:rsidRPr="005424B3" w:rsidRDefault="005028CE" w:rsidP="005028CE">
            <w:pPr>
              <w:tabs>
                <w:tab w:val="left" w:pos="9360"/>
              </w:tabs>
              <w:rPr>
                <w:b/>
                <w:bCs/>
                <w:u w:val="single"/>
              </w:rPr>
            </w:pPr>
            <w:r w:rsidRPr="005424B3">
              <w:rPr>
                <w:b/>
                <w:bCs/>
              </w:rPr>
              <w:t xml:space="preserve">. </w:t>
            </w:r>
            <w:r w:rsidRPr="005424B3">
              <w:rPr>
                <w:b/>
                <w:bCs/>
                <w:u w:val="single"/>
              </w:rPr>
              <w:t>Khái niệm về hợp chất hữu cơ và hoá học hữu cơ</w:t>
            </w:r>
            <w:r w:rsidRPr="005424B3">
              <w:rPr>
                <w:b/>
                <w:bCs/>
              </w:rPr>
              <w:t>:</w:t>
            </w:r>
          </w:p>
          <w:p w14:paraId="58A872C1" w14:textId="7B288F76" w:rsidR="005028CE" w:rsidRPr="005424B3" w:rsidRDefault="005028CE" w:rsidP="005028CE">
            <w:pPr>
              <w:tabs>
                <w:tab w:val="left" w:pos="9360"/>
              </w:tabs>
            </w:pPr>
            <w:r w:rsidRPr="005424B3">
              <w:t>- Hợp chất hữu cơ là hợp chất của cacbon (trừ các oxít cacbon, muối cacbonat, xianua và các bua…)</w:t>
            </w:r>
          </w:p>
          <w:p w14:paraId="51473798" w14:textId="77777777" w:rsidR="005028CE" w:rsidRPr="005424B3" w:rsidRDefault="005028CE" w:rsidP="005028CE">
            <w:pPr>
              <w:tabs>
                <w:tab w:val="left" w:pos="9360"/>
              </w:tabs>
            </w:pPr>
            <w:r w:rsidRPr="005424B3">
              <w:t>- Hoá học hữu cơ là ngành hoá học nghiên cứu các hợp chất hữu cơ.</w:t>
            </w:r>
          </w:p>
          <w:p w14:paraId="48B2E869" w14:textId="77777777" w:rsidR="005028CE" w:rsidRPr="005424B3" w:rsidRDefault="005028CE" w:rsidP="005028CE">
            <w:pPr>
              <w:tabs>
                <w:tab w:val="left" w:pos="9360"/>
              </w:tabs>
              <w:jc w:val="both"/>
              <w:rPr>
                <w:b/>
                <w:bCs/>
                <w:u w:val="single"/>
              </w:rPr>
            </w:pPr>
            <w:r w:rsidRPr="005424B3">
              <w:rPr>
                <w:b/>
                <w:bCs/>
              </w:rPr>
              <w:t xml:space="preserve">II. </w:t>
            </w:r>
            <w:r w:rsidRPr="005424B3">
              <w:rPr>
                <w:b/>
                <w:bCs/>
                <w:u w:val="single"/>
              </w:rPr>
              <w:t>Phân loại hợp chất hữu cơ</w:t>
            </w:r>
            <w:r w:rsidRPr="005424B3">
              <w:rPr>
                <w:b/>
                <w:bCs/>
              </w:rPr>
              <w:t>:</w:t>
            </w:r>
          </w:p>
          <w:p w14:paraId="128AEDDF" w14:textId="77777777" w:rsidR="005028CE" w:rsidRPr="005424B3" w:rsidRDefault="005028CE" w:rsidP="005028CE">
            <w:pPr>
              <w:tabs>
                <w:tab w:val="left" w:pos="9360"/>
              </w:tabs>
              <w:jc w:val="both"/>
              <w:rPr>
                <w:b/>
              </w:rPr>
            </w:pPr>
            <w:r w:rsidRPr="005424B3">
              <w:rPr>
                <w:b/>
              </w:rPr>
              <w:t xml:space="preserve">1. </w:t>
            </w:r>
            <w:r w:rsidRPr="005424B3">
              <w:rPr>
                <w:b/>
                <w:u w:val="single"/>
              </w:rPr>
              <w:t>Dựa vào thành phần các nguyên tố</w:t>
            </w:r>
            <w:r w:rsidRPr="005424B3">
              <w:rPr>
                <w:b/>
              </w:rPr>
              <w:t>:</w:t>
            </w:r>
          </w:p>
          <w:p w14:paraId="4813948E" w14:textId="45EA56FD" w:rsidR="005028CE" w:rsidRPr="005424B3" w:rsidRDefault="007C43D2" w:rsidP="007C43D2">
            <w:pPr>
              <w:tabs>
                <w:tab w:val="left" w:pos="9360"/>
              </w:tabs>
              <w:jc w:val="both"/>
            </w:pPr>
            <w:r w:rsidRPr="005424B3">
              <w:t>- Hidrocacbon: Chỉ chứa C và H</w:t>
            </w:r>
          </w:p>
          <w:p w14:paraId="3236DC96" w14:textId="77777777" w:rsidR="005028CE" w:rsidRPr="005424B3" w:rsidRDefault="005028CE" w:rsidP="005028CE">
            <w:pPr>
              <w:jc w:val="both"/>
            </w:pPr>
            <w:r w:rsidRPr="005424B3">
              <w:rPr>
                <w:i/>
                <w:iCs/>
              </w:rPr>
              <w:t>+ HC no</w:t>
            </w:r>
            <w:r w:rsidRPr="005424B3">
              <w:t xml:space="preserve"> : Chỉ có liên kết đơn</w:t>
            </w:r>
          </w:p>
          <w:p w14:paraId="7DB92787" w14:textId="77777777" w:rsidR="005028CE" w:rsidRPr="005424B3" w:rsidRDefault="005028CE" w:rsidP="005028CE">
            <w:pPr>
              <w:jc w:val="both"/>
            </w:pPr>
            <w:r w:rsidRPr="005424B3">
              <w:rPr>
                <w:i/>
                <w:iCs/>
              </w:rPr>
              <w:t>+ HC không no</w:t>
            </w:r>
            <w:r w:rsidRPr="005424B3">
              <w:t xml:space="preserve"> : Chứa liên kết bội</w:t>
            </w:r>
          </w:p>
          <w:p w14:paraId="432E595C" w14:textId="77777777" w:rsidR="005028CE" w:rsidRPr="005424B3" w:rsidRDefault="005028CE" w:rsidP="005028CE">
            <w:pPr>
              <w:jc w:val="both"/>
            </w:pPr>
            <w:r w:rsidRPr="005424B3">
              <w:rPr>
                <w:i/>
                <w:iCs/>
              </w:rPr>
              <w:t>+ HC thơm</w:t>
            </w:r>
            <w:r w:rsidRPr="005424B3">
              <w:t xml:space="preserve"> : Chứa vòng benzen</w:t>
            </w:r>
          </w:p>
          <w:p w14:paraId="6426E6E0" w14:textId="093E09BD" w:rsidR="005028CE" w:rsidRPr="005424B3" w:rsidRDefault="005028CE" w:rsidP="005028CE">
            <w:pPr>
              <w:tabs>
                <w:tab w:val="left" w:pos="9360"/>
              </w:tabs>
              <w:jc w:val="both"/>
            </w:pPr>
            <w:r w:rsidRPr="005424B3">
              <w:t>- Dẫn xuất của hidrocacbon: Ngoài H,C còn có O, Cl, N, S…</w:t>
            </w:r>
          </w:p>
          <w:p w14:paraId="43741204" w14:textId="77777777" w:rsidR="005028CE" w:rsidRPr="005424B3" w:rsidRDefault="005028CE" w:rsidP="005028CE">
            <w:pPr>
              <w:tabs>
                <w:tab w:val="left" w:pos="1980"/>
                <w:tab w:val="left" w:pos="2880"/>
              </w:tabs>
            </w:pPr>
            <w:r w:rsidRPr="005424B3">
              <w:rPr>
                <w:b/>
              </w:rPr>
              <w:t xml:space="preserve">2. </w:t>
            </w:r>
            <w:r w:rsidRPr="005424B3">
              <w:rPr>
                <w:b/>
                <w:u w:val="single"/>
              </w:rPr>
              <w:t>Theo mạch  cacbon</w:t>
            </w:r>
            <w:r w:rsidRPr="005424B3">
              <w:rPr>
                <w:b/>
              </w:rPr>
              <w:t xml:space="preserve">: </w:t>
            </w:r>
            <w:r w:rsidRPr="005424B3">
              <w:t>Vòng và không vòng.</w:t>
            </w:r>
          </w:p>
          <w:p w14:paraId="02F4BDDF" w14:textId="77777777" w:rsidR="005028CE" w:rsidRPr="005424B3" w:rsidRDefault="005028CE" w:rsidP="005028CE">
            <w:pPr>
              <w:tabs>
                <w:tab w:val="left" w:pos="9360"/>
              </w:tabs>
              <w:rPr>
                <w:b/>
                <w:bCs/>
                <w:u w:val="single"/>
              </w:rPr>
            </w:pPr>
            <w:r w:rsidRPr="005424B3">
              <w:rPr>
                <w:b/>
                <w:bCs/>
              </w:rPr>
              <w:t xml:space="preserve">III. </w:t>
            </w:r>
            <w:r w:rsidRPr="005424B3">
              <w:rPr>
                <w:b/>
                <w:bCs/>
                <w:u w:val="single"/>
              </w:rPr>
              <w:t>Đặt điểm chung của hợp chất hữu cơ</w:t>
            </w:r>
            <w:r w:rsidRPr="005424B3">
              <w:rPr>
                <w:b/>
                <w:bCs/>
              </w:rPr>
              <w:t xml:space="preserve">: </w:t>
            </w:r>
          </w:p>
          <w:p w14:paraId="0224C4CB" w14:textId="77777777" w:rsidR="005028CE" w:rsidRPr="005424B3" w:rsidRDefault="005028CE" w:rsidP="005028CE">
            <w:pPr>
              <w:rPr>
                <w:b/>
                <w:bCs/>
                <w:i/>
                <w:iCs/>
              </w:rPr>
            </w:pPr>
            <w:r w:rsidRPr="005424B3">
              <w:rPr>
                <w:b/>
                <w:bCs/>
                <w:i/>
                <w:iCs/>
              </w:rPr>
              <w:t xml:space="preserve">1. </w:t>
            </w:r>
            <w:r w:rsidRPr="005424B3">
              <w:rPr>
                <w:b/>
                <w:bCs/>
                <w:i/>
                <w:iCs/>
                <w:u w:val="single"/>
              </w:rPr>
              <w:t>Đặc điểm cấu tạo</w:t>
            </w:r>
            <w:r w:rsidRPr="005424B3">
              <w:rPr>
                <w:b/>
                <w:bCs/>
                <w:i/>
                <w:iCs/>
              </w:rPr>
              <w:t>:</w:t>
            </w:r>
          </w:p>
          <w:p w14:paraId="579E5CBD" w14:textId="77777777" w:rsidR="005028CE" w:rsidRPr="005424B3" w:rsidRDefault="005028CE" w:rsidP="005028CE">
            <w:r w:rsidRPr="005424B3">
              <w:t xml:space="preserve"> - Nguyên tố bắt buộc có là cacbon </w:t>
            </w:r>
          </w:p>
          <w:p w14:paraId="7158A9F3" w14:textId="2C083EB3" w:rsidR="005028CE" w:rsidRPr="005424B3" w:rsidRDefault="005028CE" w:rsidP="005028CE">
            <w:pPr>
              <w:rPr>
                <w:lang w:val="pt-BR"/>
              </w:rPr>
            </w:pPr>
            <w:r w:rsidRPr="005424B3">
              <w:rPr>
                <w:lang w:val="pt-BR"/>
              </w:rPr>
              <w:t>- Thường gặp H, O, N, S , P , Halo . . .</w:t>
            </w:r>
          </w:p>
          <w:p w14:paraId="717CCC08" w14:textId="281C13D6" w:rsidR="005028CE" w:rsidRPr="005424B3" w:rsidRDefault="005028CE" w:rsidP="005028CE">
            <w:pPr>
              <w:rPr>
                <w:lang w:val="pt-BR"/>
              </w:rPr>
            </w:pPr>
            <w:r w:rsidRPr="005424B3">
              <w:rPr>
                <w:lang w:val="pt-BR"/>
              </w:rPr>
              <w:t>- Liên kếtchủ yếu là liên kết cộng hóa trị.</w:t>
            </w:r>
          </w:p>
          <w:p w14:paraId="5BAC3961" w14:textId="77777777" w:rsidR="005028CE" w:rsidRPr="005424B3" w:rsidRDefault="005028CE" w:rsidP="005028CE">
            <w:pPr>
              <w:rPr>
                <w:lang w:val="pt-BR"/>
              </w:rPr>
            </w:pPr>
            <w:r w:rsidRPr="005424B3">
              <w:rPr>
                <w:b/>
                <w:bCs/>
                <w:lang w:val="pt-BR"/>
              </w:rPr>
              <w:t xml:space="preserve">2. </w:t>
            </w:r>
            <w:r w:rsidRPr="005424B3">
              <w:rPr>
                <w:b/>
                <w:bCs/>
                <w:i/>
                <w:iCs/>
                <w:u w:val="single"/>
                <w:lang w:val="pt-BR"/>
              </w:rPr>
              <w:t>Tính chất vật lý</w:t>
            </w:r>
            <w:r w:rsidRPr="005424B3">
              <w:rPr>
                <w:b/>
                <w:i/>
                <w:lang w:val="pt-BR"/>
              </w:rPr>
              <w:t>:</w:t>
            </w:r>
          </w:p>
          <w:p w14:paraId="79221C6C" w14:textId="5E14ABCF" w:rsidR="005028CE" w:rsidRPr="005424B3" w:rsidRDefault="005028CE" w:rsidP="005028CE">
            <w:pPr>
              <w:rPr>
                <w:lang w:val="pt-BR"/>
              </w:rPr>
            </w:pPr>
            <w:r w:rsidRPr="005424B3">
              <w:rPr>
                <w:lang w:val="pt-BR"/>
              </w:rPr>
              <w:lastRenderedPageBreak/>
              <w:t xml:space="preserve">- Các hợp chất hữu cơ thường dễ bay hơi </w:t>
            </w:r>
          </w:p>
          <w:p w14:paraId="2CA94170" w14:textId="77777777" w:rsidR="005028CE" w:rsidRPr="005424B3" w:rsidRDefault="005028CE" w:rsidP="005028CE">
            <w:pPr>
              <w:rPr>
                <w:lang w:val="pt-BR"/>
              </w:rPr>
            </w:pPr>
            <w:r w:rsidRPr="005424B3">
              <w:rPr>
                <w:lang w:val="pt-BR"/>
              </w:rPr>
              <w:t>- Kém bền đối với nhiệt và dễ cháy</w:t>
            </w:r>
          </w:p>
          <w:p w14:paraId="7440363C" w14:textId="77777777" w:rsidR="005028CE" w:rsidRPr="005424B3" w:rsidRDefault="005028CE" w:rsidP="005028CE">
            <w:pPr>
              <w:rPr>
                <w:lang w:val="pt-BR"/>
              </w:rPr>
            </w:pPr>
            <w:r w:rsidRPr="005424B3">
              <w:rPr>
                <w:lang w:val="pt-BR"/>
              </w:rPr>
              <w:t>- Không tan hoặc ít tan trong nước, tan trong dung môi hữu cơ</w:t>
            </w:r>
          </w:p>
          <w:p w14:paraId="5E6D7FC0" w14:textId="77777777" w:rsidR="005028CE" w:rsidRPr="005424B3" w:rsidRDefault="005028CE" w:rsidP="005028CE">
            <w:pPr>
              <w:rPr>
                <w:lang w:val="pt-BR"/>
              </w:rPr>
            </w:pPr>
            <w:r w:rsidRPr="005424B3">
              <w:rPr>
                <w:b/>
                <w:bCs/>
                <w:i/>
                <w:iCs/>
                <w:lang w:val="pt-BR"/>
              </w:rPr>
              <w:t xml:space="preserve">3. </w:t>
            </w:r>
            <w:r w:rsidRPr="005424B3">
              <w:rPr>
                <w:b/>
                <w:bCs/>
                <w:i/>
                <w:iCs/>
                <w:u w:val="single"/>
                <w:lang w:val="pt-BR"/>
              </w:rPr>
              <w:t>Tính chất hóa học</w:t>
            </w:r>
            <w:r w:rsidRPr="005424B3">
              <w:rPr>
                <w:b/>
                <w:i/>
                <w:lang w:val="pt-BR"/>
              </w:rPr>
              <w:t>:</w:t>
            </w:r>
          </w:p>
          <w:p w14:paraId="29CACE6E" w14:textId="77777777" w:rsidR="005028CE" w:rsidRPr="005424B3" w:rsidRDefault="005028CE" w:rsidP="005028CE">
            <w:pPr>
              <w:rPr>
                <w:lang w:val="pt-BR"/>
              </w:rPr>
            </w:pPr>
            <w:r w:rsidRPr="005424B3">
              <w:rPr>
                <w:lang w:val="pt-BR"/>
              </w:rPr>
              <w:t>- Kém bền với nhiệt , dễ bị phân hủy .</w:t>
            </w:r>
          </w:p>
          <w:p w14:paraId="645E1818" w14:textId="77777777" w:rsidR="005028CE" w:rsidRPr="005424B3" w:rsidRDefault="005028CE" w:rsidP="005028CE">
            <w:pPr>
              <w:tabs>
                <w:tab w:val="left" w:pos="1980"/>
                <w:tab w:val="left" w:pos="2880"/>
              </w:tabs>
            </w:pPr>
            <w:r w:rsidRPr="005424B3">
              <w:rPr>
                <w:lang w:val="pt-BR"/>
              </w:rPr>
              <w:t>- Các phản ứng của hợp chất hữu cơ thường chậm và không hoàn toàn theo một hướng nhất định→ Thu được hỗn hợp sản phẩm</w:t>
            </w:r>
          </w:p>
          <w:p w14:paraId="61FC5165" w14:textId="77777777" w:rsidR="005028CE" w:rsidRPr="005424B3" w:rsidRDefault="005028CE" w:rsidP="005028CE">
            <w:pPr>
              <w:tabs>
                <w:tab w:val="left" w:pos="9360"/>
              </w:tabs>
              <w:jc w:val="both"/>
              <w:rPr>
                <w:b/>
                <w:bCs/>
                <w:lang w:val="pt-BR"/>
              </w:rPr>
            </w:pPr>
            <w:r w:rsidRPr="005424B3">
              <w:rPr>
                <w:b/>
                <w:bCs/>
                <w:lang w:val="pt-BR"/>
              </w:rPr>
              <w:t xml:space="preserve">IV. </w:t>
            </w:r>
            <w:r w:rsidRPr="005424B3">
              <w:rPr>
                <w:b/>
                <w:bCs/>
                <w:u w:val="single"/>
                <w:lang w:val="pt-BR"/>
              </w:rPr>
              <w:t>Sơ lượt về phân tích nguyên tố</w:t>
            </w:r>
            <w:r w:rsidRPr="005424B3">
              <w:rPr>
                <w:b/>
                <w:bCs/>
                <w:lang w:val="pt-BR"/>
              </w:rPr>
              <w:t>:</w:t>
            </w:r>
          </w:p>
          <w:p w14:paraId="27CB76A5" w14:textId="77777777" w:rsidR="005028CE" w:rsidRPr="005424B3" w:rsidRDefault="005028CE" w:rsidP="005028CE">
            <w:pPr>
              <w:tabs>
                <w:tab w:val="left" w:pos="9360"/>
              </w:tabs>
              <w:jc w:val="both"/>
              <w:rPr>
                <w:lang w:val="pt-BR"/>
              </w:rPr>
            </w:pPr>
            <w:r w:rsidRPr="005424B3">
              <w:rPr>
                <w:b/>
                <w:lang w:val="pt-BR"/>
              </w:rPr>
              <w:t xml:space="preserve">1. </w:t>
            </w:r>
            <w:r w:rsidRPr="005424B3">
              <w:rPr>
                <w:b/>
                <w:u w:val="single"/>
                <w:lang w:val="pt-BR"/>
              </w:rPr>
              <w:t>Phân tích định tính</w:t>
            </w:r>
            <w:r w:rsidRPr="005424B3">
              <w:rPr>
                <w:lang w:val="pt-BR"/>
              </w:rPr>
              <w:t xml:space="preserve">: </w:t>
            </w:r>
          </w:p>
          <w:p w14:paraId="43936172" w14:textId="77777777" w:rsidR="005028CE" w:rsidRPr="005424B3" w:rsidRDefault="005028CE" w:rsidP="005028CE">
            <w:pPr>
              <w:tabs>
                <w:tab w:val="left" w:pos="9360"/>
              </w:tabs>
              <w:jc w:val="both"/>
              <w:rPr>
                <w:lang w:val="pt-BR"/>
              </w:rPr>
            </w:pPr>
            <w:r w:rsidRPr="005424B3">
              <w:rPr>
                <w:b/>
                <w:lang w:val="pt-BR"/>
              </w:rPr>
              <w:t xml:space="preserve">a. </w:t>
            </w:r>
            <w:r w:rsidRPr="005424B3">
              <w:rPr>
                <w:b/>
                <w:u w:val="single"/>
                <w:lang w:val="pt-BR"/>
              </w:rPr>
              <w:t>Mục đích</w:t>
            </w:r>
            <w:r w:rsidRPr="005424B3">
              <w:rPr>
                <w:b/>
                <w:lang w:val="pt-BR"/>
              </w:rPr>
              <w:t>:</w:t>
            </w:r>
            <w:r w:rsidRPr="005424B3">
              <w:rPr>
                <w:lang w:val="pt-BR"/>
              </w:rPr>
              <w:t xml:space="preserve"> Xác định các nguyên tố có trong hợp chất hữu cơ.</w:t>
            </w:r>
          </w:p>
          <w:p w14:paraId="23DB5EBE" w14:textId="77777777" w:rsidR="005028CE" w:rsidRPr="005424B3" w:rsidRDefault="005028CE" w:rsidP="005028CE">
            <w:pPr>
              <w:tabs>
                <w:tab w:val="left" w:pos="9360"/>
              </w:tabs>
              <w:jc w:val="both"/>
              <w:rPr>
                <w:lang w:val="pt-BR"/>
              </w:rPr>
            </w:pPr>
            <w:r w:rsidRPr="005424B3">
              <w:rPr>
                <w:b/>
                <w:lang w:val="pt-BR"/>
              </w:rPr>
              <w:t xml:space="preserve">b. </w:t>
            </w:r>
            <w:r w:rsidRPr="005424B3">
              <w:rPr>
                <w:b/>
                <w:u w:val="single"/>
                <w:lang w:val="pt-BR"/>
              </w:rPr>
              <w:t>Nguyên tắc</w:t>
            </w:r>
            <w:r w:rsidRPr="005424B3">
              <w:rPr>
                <w:b/>
                <w:lang w:val="pt-BR"/>
              </w:rPr>
              <w:t>:</w:t>
            </w:r>
            <w:r w:rsidRPr="005424B3">
              <w:rPr>
                <w:lang w:val="pt-BR"/>
              </w:rPr>
              <w:t xml:space="preserve"> Chuyển hợp chất hữu cơ thành các chất vơ cơ đơn giản, rồi nhận biết bằng phản ứng đặc trưng.</w:t>
            </w:r>
          </w:p>
          <w:p w14:paraId="2B46318F" w14:textId="77777777" w:rsidR="005028CE" w:rsidRPr="005424B3" w:rsidRDefault="005028CE" w:rsidP="005028CE">
            <w:pPr>
              <w:tabs>
                <w:tab w:val="left" w:pos="9360"/>
              </w:tabs>
              <w:jc w:val="both"/>
              <w:rPr>
                <w:b/>
                <w:lang w:val="pt-BR"/>
              </w:rPr>
            </w:pPr>
            <w:r w:rsidRPr="005424B3">
              <w:rPr>
                <w:b/>
                <w:lang w:val="pt-BR"/>
              </w:rPr>
              <w:t xml:space="preserve">c. </w:t>
            </w:r>
            <w:r w:rsidRPr="005424B3">
              <w:rPr>
                <w:b/>
                <w:u w:val="single"/>
                <w:lang w:val="pt-BR"/>
              </w:rPr>
              <w:t>Phương pháp tiến hành</w:t>
            </w:r>
            <w:r w:rsidRPr="005424B3">
              <w:rPr>
                <w:b/>
                <w:lang w:val="pt-BR"/>
              </w:rPr>
              <w:t xml:space="preserve">: </w:t>
            </w:r>
          </w:p>
          <w:p w14:paraId="3EE8031B" w14:textId="77777777" w:rsidR="005028CE" w:rsidRPr="005424B3" w:rsidRDefault="005028CE" w:rsidP="005028CE">
            <w:pPr>
              <w:tabs>
                <w:tab w:val="left" w:pos="9360"/>
              </w:tabs>
              <w:jc w:val="both"/>
              <w:rPr>
                <w:lang w:val="pt-BR"/>
              </w:rPr>
            </w:pPr>
            <w:r w:rsidRPr="005424B3">
              <w:rPr>
                <w:lang w:val="pt-BR"/>
              </w:rPr>
              <w:t xml:space="preserve">* Xác định C,H:            </w:t>
            </w:r>
          </w:p>
          <w:p w14:paraId="2E240288" w14:textId="77777777" w:rsidR="005028CE" w:rsidRPr="005424B3" w:rsidRDefault="005028CE" w:rsidP="005028CE">
            <w:pPr>
              <w:tabs>
                <w:tab w:val="left" w:pos="9360"/>
              </w:tabs>
              <w:jc w:val="both"/>
              <w:rPr>
                <w:lang w:val="pt-BR"/>
              </w:rPr>
            </w:pPr>
            <w:r w:rsidRPr="005424B3">
              <w:rPr>
                <w:lang w:val="pt-BR"/>
              </w:rPr>
              <w:t>* Xác định nitơ: Chuyển N thành NH</w:t>
            </w:r>
            <w:r w:rsidRPr="005424B3">
              <w:rPr>
                <w:vertAlign w:val="subscript"/>
                <w:lang w:val="pt-BR"/>
              </w:rPr>
              <w:t>3</w:t>
            </w:r>
            <w:r w:rsidRPr="005424B3">
              <w:rPr>
                <w:lang w:val="pt-BR"/>
              </w:rPr>
              <w:t xml:space="preserve"> </w:t>
            </w:r>
            <w:r w:rsidRPr="005424B3">
              <w:sym w:font="Wingdings" w:char="F0E0"/>
            </w:r>
            <w:r w:rsidRPr="005424B3">
              <w:rPr>
                <w:lang w:val="pt-BR"/>
              </w:rPr>
              <w:t xml:space="preserve"> quì ẩm hóa xanh </w:t>
            </w:r>
            <w:r w:rsidRPr="005424B3">
              <w:sym w:font="Wingdings" w:char="F0E0"/>
            </w:r>
            <w:r w:rsidRPr="005424B3">
              <w:rPr>
                <w:lang w:val="pt-BR"/>
              </w:rPr>
              <w:t xml:space="preserve"> có N</w:t>
            </w:r>
          </w:p>
          <w:p w14:paraId="1C373804" w14:textId="77777777" w:rsidR="005028CE" w:rsidRPr="005424B3" w:rsidRDefault="005028CE" w:rsidP="005028CE">
            <w:pPr>
              <w:tabs>
                <w:tab w:val="left" w:pos="9360"/>
              </w:tabs>
              <w:jc w:val="both"/>
              <w:rPr>
                <w:b/>
                <w:lang w:val="pt-BR"/>
              </w:rPr>
            </w:pPr>
            <w:r w:rsidRPr="005424B3">
              <w:rPr>
                <w:b/>
                <w:lang w:val="pt-BR"/>
              </w:rPr>
              <w:t xml:space="preserve">2. </w:t>
            </w:r>
            <w:r w:rsidRPr="005424B3">
              <w:rPr>
                <w:b/>
                <w:u w:val="single"/>
                <w:lang w:val="pt-BR"/>
              </w:rPr>
              <w:t>Phân tích định lượng</w:t>
            </w:r>
            <w:r w:rsidRPr="005424B3">
              <w:rPr>
                <w:b/>
                <w:lang w:val="pt-BR"/>
              </w:rPr>
              <w:t>:</w:t>
            </w:r>
          </w:p>
          <w:p w14:paraId="0D6CBF62" w14:textId="77777777" w:rsidR="005028CE" w:rsidRPr="005424B3" w:rsidRDefault="005028CE" w:rsidP="005028CE">
            <w:pPr>
              <w:tabs>
                <w:tab w:val="left" w:pos="9360"/>
              </w:tabs>
              <w:jc w:val="both"/>
              <w:rPr>
                <w:lang w:val="pt-BR"/>
              </w:rPr>
            </w:pPr>
            <w:r w:rsidRPr="005424B3">
              <w:rPr>
                <w:b/>
                <w:i/>
                <w:lang w:val="pt-BR"/>
              </w:rPr>
              <w:t xml:space="preserve">a. </w:t>
            </w:r>
            <w:r w:rsidRPr="005424B3">
              <w:rPr>
                <w:b/>
                <w:i/>
                <w:u w:val="single"/>
                <w:lang w:val="pt-BR"/>
              </w:rPr>
              <w:t>Mục đích</w:t>
            </w:r>
            <w:r w:rsidRPr="005424B3">
              <w:rPr>
                <w:b/>
                <w:i/>
                <w:lang w:val="pt-BR"/>
              </w:rPr>
              <w:t>:</w:t>
            </w:r>
            <w:r w:rsidRPr="005424B3">
              <w:rPr>
                <w:lang w:val="pt-BR"/>
              </w:rPr>
              <w:t xml:space="preserve"> Xác định % khối lượng các nguyên tố trong phân tử HCHC.</w:t>
            </w:r>
          </w:p>
          <w:p w14:paraId="588FC525" w14:textId="5FDB0BF6" w:rsidR="005028CE" w:rsidRPr="005424B3" w:rsidRDefault="005028CE" w:rsidP="005028CE">
            <w:pPr>
              <w:tabs>
                <w:tab w:val="left" w:pos="9360"/>
              </w:tabs>
              <w:jc w:val="both"/>
              <w:rPr>
                <w:lang w:val="pt-BR"/>
              </w:rPr>
            </w:pPr>
            <w:r w:rsidRPr="005424B3">
              <w:rPr>
                <w:b/>
                <w:i/>
                <w:lang w:val="pt-BR"/>
              </w:rPr>
              <w:t xml:space="preserve">b. </w:t>
            </w:r>
            <w:r w:rsidRPr="005424B3">
              <w:rPr>
                <w:b/>
                <w:i/>
                <w:u w:val="single"/>
                <w:lang w:val="pt-BR"/>
              </w:rPr>
              <w:t>Nguyên tắc</w:t>
            </w:r>
            <w:r w:rsidRPr="005424B3">
              <w:rPr>
                <w:b/>
                <w:i/>
                <w:lang w:val="pt-BR"/>
              </w:rPr>
              <w:t>:</w:t>
            </w:r>
            <w:r w:rsidRPr="005424B3">
              <w:rPr>
                <w:lang w:val="pt-BR"/>
              </w:rPr>
              <w:t xml:space="preserve"> Chuyển HCHC thành HCVC, rồi định lượng chúng bằng PP khối lượng hoặc thể tích.</w:t>
            </w:r>
          </w:p>
          <w:p w14:paraId="54EBB042" w14:textId="77777777" w:rsidR="005028CE" w:rsidRPr="005424B3" w:rsidRDefault="005028CE" w:rsidP="005028CE">
            <w:pPr>
              <w:tabs>
                <w:tab w:val="left" w:pos="9360"/>
              </w:tabs>
              <w:jc w:val="both"/>
              <w:rPr>
                <w:lang w:val="pt-BR"/>
              </w:rPr>
            </w:pPr>
            <w:r w:rsidRPr="005424B3">
              <w:rPr>
                <w:b/>
                <w:i/>
                <w:lang w:val="pt-BR"/>
              </w:rPr>
              <w:t xml:space="preserve">c. </w:t>
            </w:r>
            <w:r w:rsidRPr="005424B3">
              <w:rPr>
                <w:b/>
                <w:i/>
                <w:u w:val="single"/>
                <w:lang w:val="pt-BR"/>
              </w:rPr>
              <w:t>Phương pháp tiến hành</w:t>
            </w:r>
            <w:r w:rsidRPr="005424B3">
              <w:rPr>
                <w:b/>
                <w:i/>
                <w:lang w:val="pt-BR"/>
              </w:rPr>
              <w:t>:</w:t>
            </w:r>
            <w:r w:rsidRPr="005424B3">
              <w:rPr>
                <w:lang w:val="pt-BR"/>
              </w:rPr>
              <w:t xml:space="preserve"> Sgk </w:t>
            </w:r>
          </w:p>
          <w:p w14:paraId="50B37A03" w14:textId="77777777" w:rsidR="005028CE" w:rsidRPr="005424B3" w:rsidRDefault="005028CE" w:rsidP="005028CE">
            <w:pPr>
              <w:tabs>
                <w:tab w:val="left" w:pos="9360"/>
              </w:tabs>
              <w:jc w:val="both"/>
              <w:rPr>
                <w:b/>
                <w:i/>
              </w:rPr>
            </w:pPr>
            <w:r w:rsidRPr="005424B3">
              <w:rPr>
                <w:b/>
                <w:i/>
              </w:rPr>
              <w:t xml:space="preserve">d. </w:t>
            </w:r>
            <w:r w:rsidRPr="005424B3">
              <w:rPr>
                <w:b/>
                <w:i/>
                <w:u w:val="single"/>
              </w:rPr>
              <w:t>Biểu thức tính</w:t>
            </w:r>
            <w:r w:rsidRPr="005424B3">
              <w:rPr>
                <w:b/>
                <w:i/>
              </w:rPr>
              <w:t>:</w:t>
            </w:r>
          </w:p>
          <w:p w14:paraId="666714F0" w14:textId="1CFAB2E5" w:rsidR="00D01237" w:rsidRPr="005424B3" w:rsidRDefault="008B7B59" w:rsidP="005028CE">
            <w:pPr>
              <w:jc w:val="both"/>
              <w:rPr>
                <w:lang w:val="nb-NO"/>
              </w:rPr>
            </w:pPr>
            <w:r>
              <w:rPr>
                <w:position w:val="-100"/>
              </w:rPr>
              <w:pict w14:anchorId="69DE170B">
                <v:shape id="_x0000_i1150" type="#_x0000_t75" style="width:190.9pt;height:120.55pt">
                  <v:imagedata r:id="rId133" o:title=""/>
                </v:shape>
              </w:pic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07D242A" w14:textId="77777777" w:rsidR="00D01237" w:rsidRPr="005424B3" w:rsidRDefault="00D01237" w:rsidP="005815C3">
            <w:pPr>
              <w:rPr>
                <w:lang w:val="nb-NO"/>
              </w:rPr>
            </w:pPr>
          </w:p>
          <w:p w14:paraId="0BE14CCE" w14:textId="77777777" w:rsidR="007C43D2" w:rsidRPr="005424B3" w:rsidRDefault="007C43D2" w:rsidP="005815C3">
            <w:pPr>
              <w:rPr>
                <w:lang w:val="nb-NO"/>
              </w:rPr>
            </w:pPr>
          </w:p>
          <w:p w14:paraId="5D4C43BD" w14:textId="77777777" w:rsidR="007C43D2" w:rsidRPr="005424B3" w:rsidRDefault="007C43D2" w:rsidP="007C43D2">
            <w:pPr>
              <w:tabs>
                <w:tab w:val="left" w:pos="9360"/>
              </w:tabs>
            </w:pPr>
            <w:r w:rsidRPr="005424B3">
              <w:rPr>
                <w:bCs/>
              </w:rPr>
              <w:t>Gv</w:t>
            </w:r>
            <w:r w:rsidRPr="005424B3">
              <w:t>: Có các chất sau: Muối ăn, nước, đường, ancol, đá vôi, giấm, bazơ (NaOH), axít (HCl), benzen, dầu ăn…</w:t>
            </w:r>
          </w:p>
          <w:p w14:paraId="51CF9FBF" w14:textId="77777777" w:rsidR="007C43D2" w:rsidRPr="005424B3" w:rsidRDefault="007C43D2" w:rsidP="007C43D2">
            <w:pPr>
              <w:tabs>
                <w:tab w:val="left" w:pos="9360"/>
              </w:tabs>
            </w:pPr>
            <w:r w:rsidRPr="005424B3">
              <w:t>→Yêu cầu hs xác định đâu là chất thuộc loại hợp chất hữu cơ và đâu là hợp chất vô cơ?</w:t>
            </w:r>
          </w:p>
          <w:p w14:paraId="7EA33A3B" w14:textId="77777777" w:rsidR="007C43D2" w:rsidRPr="005424B3" w:rsidRDefault="007C43D2" w:rsidP="005815C3">
            <w:pPr>
              <w:rPr>
                <w:lang w:val="nb-NO"/>
              </w:rPr>
            </w:pPr>
          </w:p>
          <w:p w14:paraId="56FDD9FA" w14:textId="77777777" w:rsidR="007C43D2" w:rsidRPr="005424B3" w:rsidRDefault="007C43D2" w:rsidP="005815C3">
            <w:pPr>
              <w:rPr>
                <w:lang w:val="nb-NO"/>
              </w:rPr>
            </w:pPr>
          </w:p>
          <w:p w14:paraId="63A01EEA" w14:textId="77777777" w:rsidR="007C43D2" w:rsidRPr="005424B3" w:rsidRDefault="007C43D2" w:rsidP="005815C3">
            <w:pPr>
              <w:rPr>
                <w:lang w:val="nb-NO"/>
              </w:rPr>
            </w:pPr>
          </w:p>
          <w:p w14:paraId="10CEE1B5" w14:textId="77777777" w:rsidR="007C43D2" w:rsidRPr="005424B3" w:rsidRDefault="007C43D2" w:rsidP="005815C3">
            <w:pPr>
              <w:rPr>
                <w:lang w:val="nb-NO"/>
              </w:rPr>
            </w:pPr>
          </w:p>
          <w:p w14:paraId="6BB5A967" w14:textId="77777777" w:rsidR="007C43D2" w:rsidRPr="005424B3" w:rsidRDefault="007C43D2" w:rsidP="005815C3">
            <w:pPr>
              <w:rPr>
                <w:lang w:val="nb-NO"/>
              </w:rPr>
            </w:pPr>
          </w:p>
          <w:p w14:paraId="3330CDA7" w14:textId="77777777" w:rsidR="007C43D2" w:rsidRPr="005424B3" w:rsidRDefault="007C43D2" w:rsidP="005815C3">
            <w:pPr>
              <w:rPr>
                <w:lang w:val="nb-NO"/>
              </w:rPr>
            </w:pPr>
          </w:p>
          <w:p w14:paraId="724E5575" w14:textId="77777777" w:rsidR="007C43D2" w:rsidRPr="005424B3" w:rsidRDefault="007C43D2" w:rsidP="005815C3">
            <w:pPr>
              <w:rPr>
                <w:lang w:val="nb-NO"/>
              </w:rPr>
            </w:pPr>
          </w:p>
          <w:p w14:paraId="423168E2" w14:textId="77777777" w:rsidR="007C43D2" w:rsidRPr="005424B3" w:rsidRDefault="007C43D2" w:rsidP="005815C3">
            <w:pPr>
              <w:rPr>
                <w:lang w:val="nb-NO"/>
              </w:rPr>
            </w:pPr>
          </w:p>
          <w:p w14:paraId="7C9177D8" w14:textId="77777777" w:rsidR="007C43D2" w:rsidRPr="005424B3" w:rsidRDefault="007C43D2" w:rsidP="005815C3">
            <w:pPr>
              <w:rPr>
                <w:lang w:val="nb-NO"/>
              </w:rPr>
            </w:pPr>
          </w:p>
          <w:p w14:paraId="73AFA030" w14:textId="77777777" w:rsidR="007C43D2" w:rsidRPr="005424B3" w:rsidRDefault="007C43D2" w:rsidP="005815C3">
            <w:pPr>
              <w:rPr>
                <w:lang w:val="nb-NO"/>
              </w:rPr>
            </w:pPr>
          </w:p>
          <w:p w14:paraId="33A141E8" w14:textId="77777777" w:rsidR="007C43D2" w:rsidRPr="005424B3" w:rsidRDefault="007C43D2" w:rsidP="005815C3">
            <w:pPr>
              <w:rPr>
                <w:lang w:val="nb-NO"/>
              </w:rPr>
            </w:pPr>
          </w:p>
          <w:p w14:paraId="28BC964E" w14:textId="77777777" w:rsidR="007C43D2" w:rsidRPr="005424B3" w:rsidRDefault="007C43D2" w:rsidP="007C43D2">
            <w:pPr>
              <w:tabs>
                <w:tab w:val="left" w:pos="9360"/>
              </w:tabs>
              <w:rPr>
                <w:bCs/>
              </w:rPr>
            </w:pPr>
            <w:r w:rsidRPr="005424B3">
              <w:rPr>
                <w:bCs/>
              </w:rPr>
              <w:t>Thông tin về sự phân loại hợp chất hữu cơ theo thành phần nguyên tố và theo mạch cacbon</w:t>
            </w:r>
          </w:p>
          <w:p w14:paraId="7B78353F" w14:textId="77777777" w:rsidR="00FC6D61" w:rsidRDefault="00FC6D61" w:rsidP="007C43D2">
            <w:pPr>
              <w:tabs>
                <w:tab w:val="left" w:pos="9360"/>
              </w:tabs>
              <w:rPr>
                <w:bCs/>
              </w:rPr>
            </w:pPr>
          </w:p>
          <w:p w14:paraId="4D9FAA98" w14:textId="77777777" w:rsidR="00FC6D61" w:rsidRDefault="00FC6D61" w:rsidP="007C43D2">
            <w:pPr>
              <w:tabs>
                <w:tab w:val="left" w:pos="9360"/>
              </w:tabs>
              <w:rPr>
                <w:bCs/>
              </w:rPr>
            </w:pPr>
          </w:p>
          <w:p w14:paraId="65DEEED9" w14:textId="77777777" w:rsidR="007C43D2" w:rsidRPr="005424B3" w:rsidRDefault="007C43D2" w:rsidP="007C43D2">
            <w:pPr>
              <w:tabs>
                <w:tab w:val="left" w:pos="9360"/>
              </w:tabs>
            </w:pPr>
            <w:r w:rsidRPr="005424B3">
              <w:rPr>
                <w:bCs/>
              </w:rPr>
              <w:t>- Gv:</w:t>
            </w:r>
            <w:r w:rsidRPr="005424B3">
              <w:t xml:space="preserve"> Ghi 1 số công thức của hiđrocabon và dẫn xuất của hiđrocacbon, yêu cầu hs phân biệt HC và dẫn xuất của HC; Hợp chất mạch vòng và mạch hở</w:t>
            </w:r>
          </w:p>
          <w:p w14:paraId="1B9B2357" w14:textId="77777777" w:rsidR="007C43D2" w:rsidRPr="005424B3" w:rsidRDefault="007C43D2" w:rsidP="005815C3">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80A3D27" w14:textId="77777777" w:rsidR="00D01237" w:rsidRPr="005424B3" w:rsidRDefault="00D01237" w:rsidP="005815C3">
            <w:pPr>
              <w:rPr>
                <w:lang w:val="nb-NO"/>
              </w:rPr>
            </w:pPr>
          </w:p>
          <w:p w14:paraId="4BD8E98B" w14:textId="77777777" w:rsidR="007C43D2" w:rsidRPr="005424B3" w:rsidRDefault="007C43D2" w:rsidP="005815C3">
            <w:pPr>
              <w:rPr>
                <w:lang w:val="nb-NO"/>
              </w:rPr>
            </w:pPr>
          </w:p>
          <w:p w14:paraId="347DE3BC" w14:textId="77777777" w:rsidR="007C43D2" w:rsidRPr="005424B3" w:rsidRDefault="007C43D2" w:rsidP="005815C3">
            <w:r w:rsidRPr="005424B3">
              <w:t>hs xác định đâu là chất thuộc loại hợp chất hữu cơ và đâu là hợp chất vô cơ</w:t>
            </w:r>
          </w:p>
          <w:p w14:paraId="5C966229" w14:textId="77777777" w:rsidR="007C43D2" w:rsidRPr="005424B3" w:rsidRDefault="007C43D2" w:rsidP="005815C3"/>
          <w:p w14:paraId="1040A7F2" w14:textId="77777777" w:rsidR="007C43D2" w:rsidRPr="005424B3" w:rsidRDefault="007C43D2" w:rsidP="005815C3"/>
          <w:p w14:paraId="1B77BBB8" w14:textId="77777777" w:rsidR="007C43D2" w:rsidRPr="005424B3" w:rsidRDefault="007C43D2" w:rsidP="005815C3"/>
          <w:p w14:paraId="5B693C49" w14:textId="77777777" w:rsidR="007C43D2" w:rsidRPr="005424B3" w:rsidRDefault="007C43D2" w:rsidP="005815C3"/>
          <w:p w14:paraId="6F3AB06E" w14:textId="77777777" w:rsidR="007C43D2" w:rsidRPr="005424B3" w:rsidRDefault="007C43D2" w:rsidP="005815C3"/>
          <w:p w14:paraId="398F6C17" w14:textId="77777777" w:rsidR="007C43D2" w:rsidRPr="005424B3" w:rsidRDefault="007C43D2" w:rsidP="005815C3"/>
          <w:p w14:paraId="4E32790F" w14:textId="77777777" w:rsidR="007C43D2" w:rsidRPr="005424B3" w:rsidRDefault="007C43D2" w:rsidP="005815C3"/>
          <w:p w14:paraId="015B11F7" w14:textId="77777777" w:rsidR="007C43D2" w:rsidRPr="005424B3" w:rsidRDefault="007C43D2" w:rsidP="005815C3"/>
          <w:p w14:paraId="1DCCD838" w14:textId="77777777" w:rsidR="007C43D2" w:rsidRPr="005424B3" w:rsidRDefault="007C43D2" w:rsidP="005815C3"/>
          <w:p w14:paraId="568FAB9E" w14:textId="77777777" w:rsidR="007C43D2" w:rsidRPr="005424B3" w:rsidRDefault="007C43D2" w:rsidP="005815C3"/>
          <w:p w14:paraId="60B7B87B" w14:textId="77777777" w:rsidR="007C43D2" w:rsidRPr="005424B3" w:rsidRDefault="007C43D2" w:rsidP="005815C3"/>
          <w:p w14:paraId="032D3462" w14:textId="77777777" w:rsidR="007C43D2" w:rsidRPr="005424B3" w:rsidRDefault="007C43D2" w:rsidP="005815C3"/>
          <w:p w14:paraId="783F4414" w14:textId="77777777" w:rsidR="007C43D2" w:rsidRPr="005424B3" w:rsidRDefault="007C43D2" w:rsidP="005815C3"/>
          <w:p w14:paraId="2E23A11D" w14:textId="77777777" w:rsidR="007C43D2" w:rsidRPr="005424B3" w:rsidRDefault="007C43D2" w:rsidP="005815C3"/>
          <w:p w14:paraId="27E8AAE1" w14:textId="77777777" w:rsidR="007C43D2" w:rsidRPr="005424B3" w:rsidRDefault="007C43D2" w:rsidP="005815C3"/>
          <w:p w14:paraId="23F04F4F" w14:textId="77777777" w:rsidR="007C43D2" w:rsidRPr="005424B3" w:rsidRDefault="007C43D2" w:rsidP="005815C3"/>
          <w:p w14:paraId="551F4DCF" w14:textId="77777777" w:rsidR="007C43D2" w:rsidRPr="005424B3" w:rsidRDefault="007C43D2" w:rsidP="005815C3"/>
          <w:p w14:paraId="2CF8DC50" w14:textId="77777777" w:rsidR="007C43D2" w:rsidRPr="005424B3" w:rsidRDefault="007C43D2" w:rsidP="005815C3"/>
          <w:p w14:paraId="6228A1EE" w14:textId="77777777" w:rsidR="007C43D2" w:rsidRPr="005424B3" w:rsidRDefault="007C43D2" w:rsidP="005815C3"/>
          <w:p w14:paraId="2A827CD8" w14:textId="6AFC3D30" w:rsidR="007C43D2" w:rsidRPr="005424B3" w:rsidRDefault="007C43D2" w:rsidP="007C43D2">
            <w:pPr>
              <w:tabs>
                <w:tab w:val="left" w:pos="9360"/>
              </w:tabs>
            </w:pPr>
            <w:r w:rsidRPr="005424B3">
              <w:rPr>
                <w:bCs/>
              </w:rPr>
              <w:t>Hs:</w:t>
            </w:r>
            <w:r w:rsidRPr="005424B3">
              <w:t xml:space="preserve"> thảo luận nhóm-Trả lời</w:t>
            </w:r>
          </w:p>
          <w:p w14:paraId="108E23C1" w14:textId="77777777" w:rsidR="007C43D2" w:rsidRDefault="007C43D2" w:rsidP="005815C3">
            <w:pPr>
              <w:rPr>
                <w:lang w:val="nb-NO"/>
              </w:rPr>
            </w:pPr>
          </w:p>
          <w:p w14:paraId="37FE66C6" w14:textId="77777777" w:rsidR="00FC6D61" w:rsidRDefault="00FC6D61" w:rsidP="005815C3">
            <w:pPr>
              <w:rPr>
                <w:lang w:val="nb-NO"/>
              </w:rPr>
            </w:pPr>
          </w:p>
          <w:p w14:paraId="35B99498" w14:textId="77777777" w:rsidR="00FC6D61" w:rsidRDefault="00FC6D61" w:rsidP="005815C3">
            <w:pPr>
              <w:rPr>
                <w:lang w:val="nb-NO"/>
              </w:rPr>
            </w:pPr>
          </w:p>
          <w:p w14:paraId="2B865CD1" w14:textId="77777777" w:rsidR="00FC6D61" w:rsidRDefault="00FC6D61" w:rsidP="005815C3">
            <w:pPr>
              <w:rPr>
                <w:lang w:val="nb-NO"/>
              </w:rPr>
            </w:pPr>
          </w:p>
          <w:p w14:paraId="5CA39058" w14:textId="77777777" w:rsidR="00FC6D61" w:rsidRDefault="00FC6D61" w:rsidP="005815C3">
            <w:pPr>
              <w:rPr>
                <w:lang w:val="nb-NO"/>
              </w:rPr>
            </w:pPr>
          </w:p>
          <w:p w14:paraId="09E578AF" w14:textId="77777777" w:rsidR="00FC6D61" w:rsidRDefault="00FC6D61" w:rsidP="005815C3">
            <w:pPr>
              <w:rPr>
                <w:lang w:val="nb-NO"/>
              </w:rPr>
            </w:pPr>
          </w:p>
          <w:p w14:paraId="43537697" w14:textId="77777777" w:rsidR="00FC6D61" w:rsidRDefault="00FC6D61" w:rsidP="005815C3">
            <w:pPr>
              <w:rPr>
                <w:lang w:val="nb-NO"/>
              </w:rPr>
            </w:pPr>
          </w:p>
          <w:p w14:paraId="73F94E5A" w14:textId="77777777" w:rsidR="00FC6D61" w:rsidRDefault="00FC6D61" w:rsidP="005815C3">
            <w:pPr>
              <w:rPr>
                <w:lang w:val="nb-NO"/>
              </w:rPr>
            </w:pPr>
          </w:p>
          <w:p w14:paraId="3E3FC82F" w14:textId="77777777" w:rsidR="00FC6D61" w:rsidRDefault="00FC6D61" w:rsidP="005815C3">
            <w:pPr>
              <w:rPr>
                <w:lang w:val="nb-NO"/>
              </w:rPr>
            </w:pPr>
          </w:p>
          <w:p w14:paraId="2FEF85B9" w14:textId="77777777" w:rsidR="00FC6D61" w:rsidRDefault="00FC6D61" w:rsidP="005815C3">
            <w:pPr>
              <w:rPr>
                <w:lang w:val="nb-NO"/>
              </w:rPr>
            </w:pPr>
          </w:p>
          <w:p w14:paraId="2E213D19" w14:textId="77777777" w:rsidR="00FC6D61" w:rsidRDefault="00FC6D61" w:rsidP="005815C3">
            <w:pPr>
              <w:rPr>
                <w:lang w:val="de-DE"/>
              </w:rPr>
            </w:pPr>
            <w:r w:rsidRPr="005424B3">
              <w:rPr>
                <w:lang w:val="de-DE"/>
              </w:rPr>
              <w:t xml:space="preserve">- </w:t>
            </w:r>
            <w:r w:rsidRPr="005424B3">
              <w:rPr>
                <w:lang w:val="nb-NO"/>
              </w:rPr>
              <w:t>HS theo dõi, ghi bài và t</w:t>
            </w:r>
            <w:r w:rsidRPr="005424B3">
              <w:rPr>
                <w:lang w:val="de-DE"/>
              </w:rPr>
              <w:t>rả lời</w:t>
            </w:r>
          </w:p>
          <w:p w14:paraId="4C31B8B4" w14:textId="77777777" w:rsidR="00FC6D61" w:rsidRDefault="00FC6D61" w:rsidP="005815C3">
            <w:pPr>
              <w:rPr>
                <w:lang w:val="nb-NO"/>
              </w:rPr>
            </w:pPr>
          </w:p>
          <w:p w14:paraId="2A87BC51" w14:textId="77777777" w:rsidR="00FC6D61" w:rsidRDefault="00FC6D61" w:rsidP="005815C3">
            <w:pPr>
              <w:rPr>
                <w:lang w:val="nb-NO"/>
              </w:rPr>
            </w:pPr>
          </w:p>
          <w:p w14:paraId="34502A9F" w14:textId="77777777" w:rsidR="00FC6D61" w:rsidRDefault="00FC6D61" w:rsidP="005815C3">
            <w:pPr>
              <w:rPr>
                <w:lang w:val="nb-NO"/>
              </w:rPr>
            </w:pPr>
          </w:p>
          <w:p w14:paraId="027FDC46" w14:textId="77777777" w:rsidR="00FC6D61" w:rsidRDefault="00FC6D61" w:rsidP="005815C3">
            <w:pPr>
              <w:rPr>
                <w:lang w:val="nb-NO"/>
              </w:rPr>
            </w:pPr>
          </w:p>
          <w:p w14:paraId="7E3219FB" w14:textId="77777777" w:rsidR="00FC6D61" w:rsidRDefault="00FC6D61" w:rsidP="005815C3">
            <w:pPr>
              <w:rPr>
                <w:lang w:val="nb-NO"/>
              </w:rPr>
            </w:pPr>
          </w:p>
          <w:p w14:paraId="631BA6FF" w14:textId="77777777" w:rsidR="00FC6D61" w:rsidRDefault="00FC6D61" w:rsidP="005815C3">
            <w:pPr>
              <w:rPr>
                <w:lang w:val="nb-NO"/>
              </w:rPr>
            </w:pPr>
          </w:p>
          <w:p w14:paraId="36E27C4C" w14:textId="77777777" w:rsidR="00FC6D61" w:rsidRDefault="00FC6D61" w:rsidP="005815C3">
            <w:pPr>
              <w:rPr>
                <w:lang w:val="nb-NO"/>
              </w:rPr>
            </w:pPr>
          </w:p>
          <w:p w14:paraId="29C74C86" w14:textId="77777777" w:rsidR="00FC6D61" w:rsidRDefault="00FC6D61" w:rsidP="005815C3">
            <w:pPr>
              <w:rPr>
                <w:lang w:val="nb-NO"/>
              </w:rPr>
            </w:pPr>
          </w:p>
          <w:p w14:paraId="5DCF6D25" w14:textId="77777777" w:rsidR="00FC6D61" w:rsidRDefault="00FC6D61" w:rsidP="005815C3">
            <w:pPr>
              <w:rPr>
                <w:lang w:val="nb-NO"/>
              </w:rPr>
            </w:pPr>
          </w:p>
          <w:p w14:paraId="799B14AE" w14:textId="77777777" w:rsidR="00FC6D61" w:rsidRDefault="00FC6D61" w:rsidP="005815C3">
            <w:pPr>
              <w:rPr>
                <w:lang w:val="nb-NO"/>
              </w:rPr>
            </w:pPr>
          </w:p>
          <w:p w14:paraId="4D755B29" w14:textId="77777777" w:rsidR="00FC6D61" w:rsidRDefault="00FC6D61" w:rsidP="005815C3">
            <w:pPr>
              <w:rPr>
                <w:lang w:val="nb-NO"/>
              </w:rPr>
            </w:pPr>
          </w:p>
          <w:p w14:paraId="29A78684" w14:textId="2A3708CA" w:rsidR="00FC6D61" w:rsidRPr="005424B3" w:rsidRDefault="00FC6D61" w:rsidP="005815C3">
            <w:pPr>
              <w:rPr>
                <w:lang w:val="nb-NO"/>
              </w:rPr>
            </w:pPr>
            <w:r w:rsidRPr="005424B3">
              <w:rPr>
                <w:lang w:val="de-DE"/>
              </w:rPr>
              <w:t xml:space="preserve">- </w:t>
            </w:r>
            <w:r w:rsidRPr="005424B3">
              <w:rPr>
                <w:lang w:val="nb-NO"/>
              </w:rPr>
              <w:t>HS theo dõi, ghi bài và t</w:t>
            </w:r>
            <w:r w:rsidRPr="005424B3">
              <w:rPr>
                <w:lang w:val="de-DE"/>
              </w:rPr>
              <w:t>rả lời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AE03B7D" w14:textId="77777777" w:rsidR="00D01237" w:rsidRPr="005424B3" w:rsidRDefault="00D01237" w:rsidP="005815C3">
            <w:pPr>
              <w:rPr>
                <w:lang w:val="nb-NO"/>
              </w:rPr>
            </w:pPr>
          </w:p>
          <w:p w14:paraId="2756F378" w14:textId="77777777" w:rsidR="00D01237" w:rsidRPr="005424B3" w:rsidRDefault="00D01237" w:rsidP="005815C3">
            <w:pPr>
              <w:jc w:val="center"/>
              <w:rPr>
                <w:lang w:val="pt-BR"/>
              </w:rPr>
            </w:pPr>
          </w:p>
          <w:p w14:paraId="2405393D" w14:textId="77777777" w:rsidR="00D01237" w:rsidRDefault="00FC6D61" w:rsidP="005815C3">
            <w:pPr>
              <w:rPr>
                <w:lang w:val="pt-BR"/>
              </w:rPr>
            </w:pPr>
            <w:r>
              <w:rPr>
                <w:lang w:val="pt-BR"/>
              </w:rPr>
              <w:t xml:space="preserve">10 </w:t>
            </w:r>
            <w:r w:rsidR="00D01237" w:rsidRPr="005424B3">
              <w:rPr>
                <w:lang w:val="pt-BR"/>
              </w:rPr>
              <w:t>phút</w:t>
            </w:r>
          </w:p>
          <w:p w14:paraId="77719939" w14:textId="77777777" w:rsidR="00FC6D61" w:rsidRDefault="00FC6D61" w:rsidP="005815C3">
            <w:pPr>
              <w:rPr>
                <w:lang w:val="pt-BR"/>
              </w:rPr>
            </w:pPr>
          </w:p>
          <w:p w14:paraId="5C100529" w14:textId="77777777" w:rsidR="00FC6D61" w:rsidRDefault="00FC6D61" w:rsidP="005815C3">
            <w:pPr>
              <w:rPr>
                <w:lang w:val="pt-BR"/>
              </w:rPr>
            </w:pPr>
          </w:p>
          <w:p w14:paraId="6DA2CD7C" w14:textId="77777777" w:rsidR="00FC6D61" w:rsidRDefault="00FC6D61" w:rsidP="005815C3">
            <w:pPr>
              <w:rPr>
                <w:lang w:val="pt-BR"/>
              </w:rPr>
            </w:pPr>
          </w:p>
          <w:p w14:paraId="19B1F4DA" w14:textId="77777777" w:rsidR="00FC6D61" w:rsidRDefault="00FC6D61" w:rsidP="005815C3">
            <w:pPr>
              <w:rPr>
                <w:lang w:val="pt-BR"/>
              </w:rPr>
            </w:pPr>
          </w:p>
          <w:p w14:paraId="5B0B0AC3" w14:textId="77777777" w:rsidR="00FC6D61" w:rsidRDefault="00FC6D61" w:rsidP="005815C3">
            <w:pPr>
              <w:rPr>
                <w:lang w:val="pt-BR"/>
              </w:rPr>
            </w:pPr>
          </w:p>
          <w:p w14:paraId="51A8C430" w14:textId="77777777" w:rsidR="00FC6D61" w:rsidRDefault="00FC6D61" w:rsidP="005815C3">
            <w:pPr>
              <w:rPr>
                <w:lang w:val="pt-BR"/>
              </w:rPr>
            </w:pPr>
          </w:p>
          <w:p w14:paraId="5F707EDB" w14:textId="77777777" w:rsidR="00FC6D61" w:rsidRDefault="00FC6D61" w:rsidP="005815C3">
            <w:pPr>
              <w:rPr>
                <w:lang w:val="pt-BR"/>
              </w:rPr>
            </w:pPr>
            <w:r>
              <w:rPr>
                <w:lang w:val="pt-BR"/>
              </w:rPr>
              <w:t xml:space="preserve">10 </w:t>
            </w:r>
            <w:r w:rsidRPr="005424B3">
              <w:rPr>
                <w:lang w:val="pt-BR"/>
              </w:rPr>
              <w:t>phút</w:t>
            </w:r>
          </w:p>
          <w:p w14:paraId="79BF8CF8" w14:textId="77777777" w:rsidR="00FC6D61" w:rsidRDefault="00FC6D61" w:rsidP="005815C3">
            <w:pPr>
              <w:rPr>
                <w:lang w:val="pt-BR"/>
              </w:rPr>
            </w:pPr>
          </w:p>
          <w:p w14:paraId="448FF822" w14:textId="77777777" w:rsidR="00FC6D61" w:rsidRDefault="00FC6D61" w:rsidP="005815C3">
            <w:pPr>
              <w:rPr>
                <w:lang w:val="pt-BR"/>
              </w:rPr>
            </w:pPr>
          </w:p>
          <w:p w14:paraId="622F1BB9" w14:textId="77777777" w:rsidR="00FC6D61" w:rsidRDefault="00FC6D61" w:rsidP="005815C3">
            <w:pPr>
              <w:rPr>
                <w:lang w:val="pt-BR"/>
              </w:rPr>
            </w:pPr>
          </w:p>
          <w:p w14:paraId="44476D36" w14:textId="77777777" w:rsidR="00FC6D61" w:rsidRDefault="00FC6D61" w:rsidP="005815C3">
            <w:pPr>
              <w:rPr>
                <w:lang w:val="pt-BR"/>
              </w:rPr>
            </w:pPr>
          </w:p>
          <w:p w14:paraId="033584C4" w14:textId="77777777" w:rsidR="00FC6D61" w:rsidRDefault="00FC6D61" w:rsidP="005815C3">
            <w:pPr>
              <w:rPr>
                <w:lang w:val="pt-BR"/>
              </w:rPr>
            </w:pPr>
          </w:p>
          <w:p w14:paraId="3B7A340D" w14:textId="77777777" w:rsidR="00FC6D61" w:rsidRDefault="00FC6D61" w:rsidP="005815C3">
            <w:pPr>
              <w:rPr>
                <w:lang w:val="pt-BR"/>
              </w:rPr>
            </w:pPr>
            <w:r>
              <w:rPr>
                <w:lang w:val="pt-BR"/>
              </w:rPr>
              <w:t xml:space="preserve">10 </w:t>
            </w:r>
            <w:r w:rsidRPr="005424B3">
              <w:rPr>
                <w:lang w:val="pt-BR"/>
              </w:rPr>
              <w:t>phút</w:t>
            </w:r>
          </w:p>
          <w:p w14:paraId="5A2B9F7A" w14:textId="77777777" w:rsidR="00FC6D61" w:rsidRDefault="00FC6D61" w:rsidP="005815C3">
            <w:pPr>
              <w:rPr>
                <w:lang w:val="pt-BR"/>
              </w:rPr>
            </w:pPr>
          </w:p>
          <w:p w14:paraId="5691F378" w14:textId="77777777" w:rsidR="00FC6D61" w:rsidRDefault="00FC6D61" w:rsidP="005815C3">
            <w:pPr>
              <w:rPr>
                <w:lang w:val="pt-BR"/>
              </w:rPr>
            </w:pPr>
          </w:p>
          <w:p w14:paraId="38362EDE" w14:textId="77777777" w:rsidR="00FC6D61" w:rsidRDefault="00FC6D61" w:rsidP="005815C3">
            <w:pPr>
              <w:rPr>
                <w:lang w:val="pt-BR"/>
              </w:rPr>
            </w:pPr>
          </w:p>
          <w:p w14:paraId="11B0C02F" w14:textId="77777777" w:rsidR="00FC6D61" w:rsidRDefault="00FC6D61" w:rsidP="005815C3">
            <w:pPr>
              <w:rPr>
                <w:lang w:val="pt-BR"/>
              </w:rPr>
            </w:pPr>
          </w:p>
          <w:p w14:paraId="44C99421" w14:textId="77777777" w:rsidR="00FC6D61" w:rsidRDefault="00FC6D61" w:rsidP="005815C3">
            <w:pPr>
              <w:rPr>
                <w:lang w:val="pt-BR"/>
              </w:rPr>
            </w:pPr>
          </w:p>
          <w:p w14:paraId="044493A7" w14:textId="77777777" w:rsidR="00FC6D61" w:rsidRDefault="00FC6D61" w:rsidP="005815C3">
            <w:pPr>
              <w:rPr>
                <w:lang w:val="pt-BR"/>
              </w:rPr>
            </w:pPr>
          </w:p>
          <w:p w14:paraId="55E12317" w14:textId="77777777" w:rsidR="00FC6D61" w:rsidRDefault="00FC6D61" w:rsidP="005815C3">
            <w:pPr>
              <w:rPr>
                <w:lang w:val="pt-BR"/>
              </w:rPr>
            </w:pPr>
          </w:p>
          <w:p w14:paraId="390C16C0" w14:textId="77777777" w:rsidR="00FC6D61" w:rsidRDefault="00FC6D61" w:rsidP="005815C3">
            <w:pPr>
              <w:rPr>
                <w:lang w:val="pt-BR"/>
              </w:rPr>
            </w:pPr>
          </w:p>
          <w:p w14:paraId="1FD1A516" w14:textId="77777777" w:rsidR="00FC6D61" w:rsidRDefault="00FC6D61" w:rsidP="005815C3">
            <w:pPr>
              <w:rPr>
                <w:lang w:val="pt-BR"/>
              </w:rPr>
            </w:pPr>
          </w:p>
          <w:p w14:paraId="48B6EE98" w14:textId="77777777" w:rsidR="00FC6D61" w:rsidRDefault="00FC6D61" w:rsidP="005815C3">
            <w:pPr>
              <w:rPr>
                <w:lang w:val="pt-BR"/>
              </w:rPr>
            </w:pPr>
          </w:p>
          <w:p w14:paraId="79A79BD3" w14:textId="77777777" w:rsidR="00FC6D61" w:rsidRDefault="00FC6D61" w:rsidP="005815C3">
            <w:pPr>
              <w:rPr>
                <w:lang w:val="pt-BR"/>
              </w:rPr>
            </w:pPr>
            <w:r>
              <w:rPr>
                <w:lang w:val="pt-BR"/>
              </w:rPr>
              <w:t xml:space="preserve">10 </w:t>
            </w:r>
            <w:r w:rsidRPr="005424B3">
              <w:rPr>
                <w:lang w:val="pt-BR"/>
              </w:rPr>
              <w:t>phút</w:t>
            </w:r>
          </w:p>
          <w:p w14:paraId="2E11D8E0" w14:textId="77777777" w:rsidR="00FC6D61" w:rsidRDefault="00FC6D61" w:rsidP="005815C3">
            <w:pPr>
              <w:rPr>
                <w:lang w:val="pt-BR"/>
              </w:rPr>
            </w:pPr>
          </w:p>
          <w:p w14:paraId="7DB9E083" w14:textId="77777777" w:rsidR="00FC6D61" w:rsidRDefault="00FC6D61" w:rsidP="005815C3">
            <w:pPr>
              <w:rPr>
                <w:lang w:val="pt-BR"/>
              </w:rPr>
            </w:pPr>
          </w:p>
          <w:p w14:paraId="5EE70B4E" w14:textId="77777777" w:rsidR="00FC6D61" w:rsidRDefault="00FC6D61" w:rsidP="005815C3">
            <w:pPr>
              <w:rPr>
                <w:lang w:val="pt-BR"/>
              </w:rPr>
            </w:pPr>
          </w:p>
          <w:p w14:paraId="60A9A9FE" w14:textId="77777777" w:rsidR="00FC6D61" w:rsidRDefault="00FC6D61" w:rsidP="005815C3">
            <w:pPr>
              <w:rPr>
                <w:lang w:val="pt-BR"/>
              </w:rPr>
            </w:pPr>
          </w:p>
          <w:p w14:paraId="0C3EE30F" w14:textId="77777777" w:rsidR="00FC6D61" w:rsidRDefault="00FC6D61" w:rsidP="005815C3">
            <w:pPr>
              <w:rPr>
                <w:lang w:val="pt-BR"/>
              </w:rPr>
            </w:pPr>
            <w:r>
              <w:rPr>
                <w:lang w:val="pt-BR"/>
              </w:rPr>
              <w:t xml:space="preserve">20 </w:t>
            </w:r>
            <w:r w:rsidRPr="005424B3">
              <w:rPr>
                <w:lang w:val="pt-BR"/>
              </w:rPr>
              <w:t>phút</w:t>
            </w:r>
          </w:p>
          <w:p w14:paraId="639978C2" w14:textId="77777777" w:rsidR="00FC6D61" w:rsidRDefault="00FC6D61" w:rsidP="005815C3">
            <w:pPr>
              <w:rPr>
                <w:lang w:val="pt-BR"/>
              </w:rPr>
            </w:pPr>
          </w:p>
          <w:p w14:paraId="11BAA12B" w14:textId="77777777" w:rsidR="00FC6D61" w:rsidRDefault="00FC6D61" w:rsidP="005815C3">
            <w:pPr>
              <w:rPr>
                <w:lang w:val="pt-BR"/>
              </w:rPr>
            </w:pPr>
          </w:p>
          <w:p w14:paraId="3FC5974F" w14:textId="77777777" w:rsidR="00FC6D61" w:rsidRDefault="00FC6D61" w:rsidP="005815C3">
            <w:pPr>
              <w:rPr>
                <w:lang w:val="pt-BR"/>
              </w:rPr>
            </w:pPr>
          </w:p>
          <w:p w14:paraId="1A4A7D61" w14:textId="77777777" w:rsidR="00FC6D61" w:rsidRDefault="00FC6D61" w:rsidP="005815C3">
            <w:pPr>
              <w:rPr>
                <w:lang w:val="pt-BR"/>
              </w:rPr>
            </w:pPr>
          </w:p>
          <w:p w14:paraId="36B8B740" w14:textId="77777777" w:rsidR="00FC6D61" w:rsidRDefault="00FC6D61" w:rsidP="005815C3">
            <w:pPr>
              <w:rPr>
                <w:lang w:val="pt-BR"/>
              </w:rPr>
            </w:pPr>
          </w:p>
          <w:p w14:paraId="675AD0E3" w14:textId="77777777" w:rsidR="00FC6D61" w:rsidRDefault="00FC6D61" w:rsidP="005815C3">
            <w:pPr>
              <w:rPr>
                <w:lang w:val="pt-BR"/>
              </w:rPr>
            </w:pPr>
          </w:p>
          <w:p w14:paraId="220C8EFA" w14:textId="77777777" w:rsidR="00FC6D61" w:rsidRDefault="00FC6D61" w:rsidP="005815C3">
            <w:pPr>
              <w:rPr>
                <w:lang w:val="pt-BR"/>
              </w:rPr>
            </w:pPr>
          </w:p>
          <w:p w14:paraId="56D5BF9F" w14:textId="77777777" w:rsidR="00FC6D61" w:rsidRDefault="00FC6D61" w:rsidP="005815C3">
            <w:pPr>
              <w:rPr>
                <w:lang w:val="pt-BR"/>
              </w:rPr>
            </w:pPr>
          </w:p>
          <w:p w14:paraId="61251672" w14:textId="77777777" w:rsidR="00FC6D61" w:rsidRDefault="00FC6D61" w:rsidP="005815C3">
            <w:pPr>
              <w:rPr>
                <w:lang w:val="pt-BR"/>
              </w:rPr>
            </w:pPr>
          </w:p>
          <w:p w14:paraId="66DAEB87" w14:textId="77777777" w:rsidR="00FC6D61" w:rsidRDefault="00FC6D61" w:rsidP="005815C3">
            <w:pPr>
              <w:rPr>
                <w:lang w:val="pt-BR"/>
              </w:rPr>
            </w:pPr>
          </w:p>
          <w:p w14:paraId="778A8B42" w14:textId="77777777" w:rsidR="00FC6D61" w:rsidRDefault="00FC6D61" w:rsidP="005815C3">
            <w:pPr>
              <w:rPr>
                <w:lang w:val="pt-BR"/>
              </w:rPr>
            </w:pPr>
          </w:p>
          <w:p w14:paraId="190D4E6D" w14:textId="77777777" w:rsidR="00FC6D61" w:rsidRDefault="00FC6D61" w:rsidP="005815C3">
            <w:pPr>
              <w:rPr>
                <w:lang w:val="pt-BR"/>
              </w:rPr>
            </w:pPr>
          </w:p>
          <w:p w14:paraId="2E867135" w14:textId="77777777" w:rsidR="00FC6D61" w:rsidRDefault="00FC6D61" w:rsidP="005815C3">
            <w:pPr>
              <w:rPr>
                <w:lang w:val="pt-BR"/>
              </w:rPr>
            </w:pPr>
          </w:p>
          <w:p w14:paraId="76B1CE46" w14:textId="77777777" w:rsidR="00FC6D61" w:rsidRDefault="00FC6D61" w:rsidP="005815C3">
            <w:pPr>
              <w:rPr>
                <w:lang w:val="pt-BR"/>
              </w:rPr>
            </w:pPr>
          </w:p>
          <w:p w14:paraId="1E435356" w14:textId="77777777" w:rsidR="00FC6D61" w:rsidRDefault="00FC6D61" w:rsidP="005815C3">
            <w:pPr>
              <w:rPr>
                <w:lang w:val="pt-BR"/>
              </w:rPr>
            </w:pPr>
          </w:p>
          <w:p w14:paraId="17E0C01E" w14:textId="77777777" w:rsidR="00FC6D61" w:rsidRDefault="00FC6D61" w:rsidP="005815C3">
            <w:pPr>
              <w:rPr>
                <w:lang w:val="pt-BR"/>
              </w:rPr>
            </w:pPr>
          </w:p>
          <w:p w14:paraId="24370961" w14:textId="77777777" w:rsidR="00FC6D61" w:rsidRDefault="00FC6D61" w:rsidP="005815C3">
            <w:pPr>
              <w:rPr>
                <w:lang w:val="pt-BR"/>
              </w:rPr>
            </w:pPr>
          </w:p>
          <w:p w14:paraId="6E6F96D7" w14:textId="77777777" w:rsidR="00FC6D61" w:rsidRDefault="00FC6D61" w:rsidP="005815C3">
            <w:pPr>
              <w:rPr>
                <w:lang w:val="pt-BR"/>
              </w:rPr>
            </w:pPr>
          </w:p>
          <w:p w14:paraId="49FAB6AF" w14:textId="77777777" w:rsidR="00FC6D61" w:rsidRDefault="00FC6D61" w:rsidP="005815C3">
            <w:pPr>
              <w:rPr>
                <w:lang w:val="pt-BR"/>
              </w:rPr>
            </w:pPr>
          </w:p>
          <w:p w14:paraId="323F25BA" w14:textId="77777777" w:rsidR="00FC6D61" w:rsidRDefault="00FC6D61" w:rsidP="005815C3">
            <w:pPr>
              <w:rPr>
                <w:lang w:val="pt-BR"/>
              </w:rPr>
            </w:pPr>
          </w:p>
          <w:p w14:paraId="3B97155B" w14:textId="77777777" w:rsidR="00FC6D61" w:rsidRDefault="00FC6D61" w:rsidP="005815C3">
            <w:pPr>
              <w:rPr>
                <w:lang w:val="pt-BR"/>
              </w:rPr>
            </w:pPr>
          </w:p>
          <w:p w14:paraId="4DC6F9E4" w14:textId="7D504A4A" w:rsidR="00FC6D61" w:rsidRPr="005424B3" w:rsidRDefault="00FC6D61" w:rsidP="005815C3">
            <w:pPr>
              <w:rPr>
                <w:lang w:val="nb-NO"/>
              </w:rPr>
            </w:pPr>
          </w:p>
        </w:tc>
      </w:tr>
      <w:tr w:rsidR="00D01237" w:rsidRPr="005424B3" w14:paraId="2154B736"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342C236E" w14:textId="77777777" w:rsidR="00D01237" w:rsidRPr="005424B3" w:rsidRDefault="00D01237" w:rsidP="005815C3">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C58144C" w14:textId="77777777" w:rsidR="00D01237" w:rsidRPr="005424B3" w:rsidRDefault="00D01237" w:rsidP="005815C3">
            <w:pPr>
              <w:rPr>
                <w:b/>
                <w:bCs/>
                <w:u w:val="single"/>
                <w:lang w:val="nb-NO"/>
              </w:rPr>
            </w:pPr>
            <w:r w:rsidRPr="005424B3">
              <w:rPr>
                <w:b/>
                <w:bCs/>
                <w:u w:val="single"/>
                <w:lang w:val="nb-NO"/>
              </w:rPr>
              <w:t>Củng cố kiến thức và kết thúc bài</w:t>
            </w:r>
          </w:p>
          <w:p w14:paraId="7A0F5935" w14:textId="1DEB8EE7" w:rsidR="00D01237" w:rsidRPr="005424B3" w:rsidRDefault="008C3239" w:rsidP="008C3239">
            <w:pPr>
              <w:jc w:val="both"/>
            </w:pPr>
            <w:r w:rsidRPr="005424B3">
              <w:t>gv nhắc lại những kiến thức chính</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0ABF7F5" w14:textId="5A100D79" w:rsidR="00D01237" w:rsidRPr="005424B3" w:rsidRDefault="00D01237" w:rsidP="005028CE">
            <w:pPr>
              <w:rPr>
                <w:lang w:val="vi-VN"/>
              </w:rPr>
            </w:pPr>
            <w:r w:rsidRPr="005424B3">
              <w:rPr>
                <w:lang w:val="de-DE"/>
              </w:rPr>
              <w:t>Giảng viên trình bày tóm tắt nội dung bằng lời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AD4E753" w14:textId="34E1BCAA" w:rsidR="00D01237" w:rsidRPr="005424B3" w:rsidRDefault="00D01237" w:rsidP="005028CE">
            <w:pPr>
              <w:rPr>
                <w:lang w:val="nb-NO"/>
              </w:rPr>
            </w:pPr>
            <w:r w:rsidRPr="005424B3">
              <w:rPr>
                <w:lang w:val="de-DE"/>
              </w:rPr>
              <w:t xml:space="preserve">Học sinh lắng nghe và ghi chép những nội dung cần thiết.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4BB37EB" w14:textId="77777777" w:rsidR="00D01237" w:rsidRPr="005424B3" w:rsidRDefault="00D01237" w:rsidP="005815C3">
            <w:pPr>
              <w:jc w:val="center"/>
              <w:rPr>
                <w:lang w:val="nb-NO"/>
              </w:rPr>
            </w:pPr>
          </w:p>
          <w:p w14:paraId="6D5CEF49" w14:textId="5FE1230A" w:rsidR="00D01237" w:rsidRPr="005424B3" w:rsidRDefault="00FC6D61" w:rsidP="005815C3">
            <w:pPr>
              <w:jc w:val="center"/>
              <w:rPr>
                <w:lang w:val="nb-NO"/>
              </w:rPr>
            </w:pPr>
            <w:r>
              <w:rPr>
                <w:lang w:val="pt-BR"/>
              </w:rPr>
              <w:t>15</w:t>
            </w:r>
            <w:r w:rsidR="00D01237" w:rsidRPr="005424B3">
              <w:rPr>
                <w:lang w:val="pt-BR"/>
              </w:rPr>
              <w:t xml:space="preserve"> phút</w:t>
            </w:r>
          </w:p>
        </w:tc>
      </w:tr>
      <w:tr w:rsidR="00D01237" w:rsidRPr="005424B3" w14:paraId="07215BFB"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4A05577A" w14:textId="77777777" w:rsidR="00D01237" w:rsidRPr="005424B3" w:rsidRDefault="00D01237" w:rsidP="005815C3">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9F9BA63" w14:textId="77777777" w:rsidR="00D01237" w:rsidRPr="005424B3" w:rsidRDefault="00D01237" w:rsidP="005815C3">
            <w:pPr>
              <w:rPr>
                <w:b/>
                <w:bCs/>
                <w:u w:val="single"/>
                <w:lang w:val="pt-BR"/>
              </w:rPr>
            </w:pPr>
            <w:r w:rsidRPr="005424B3">
              <w:rPr>
                <w:b/>
                <w:bCs/>
                <w:u w:val="single"/>
                <w:lang w:val="pt-BR"/>
              </w:rPr>
              <w:t>Hướng dẫn tự học</w:t>
            </w:r>
          </w:p>
          <w:p w14:paraId="0C70445B" w14:textId="77777777" w:rsidR="00D01237" w:rsidRPr="005424B3" w:rsidRDefault="00D01237" w:rsidP="005815C3">
            <w:pPr>
              <w:rPr>
                <w:b/>
                <w:bCs/>
                <w:u w:val="single"/>
                <w:lang w:val="pt-BR"/>
              </w:rPr>
            </w:pPr>
          </w:p>
          <w:p w14:paraId="49FB091C" w14:textId="77777777" w:rsidR="00D01237" w:rsidRPr="005424B3" w:rsidRDefault="00D01237" w:rsidP="005815C3">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CB41B85" w14:textId="1C6518ED" w:rsidR="00D01237" w:rsidRPr="005424B3" w:rsidRDefault="005028CE" w:rsidP="005815C3">
            <w:pPr>
              <w:rPr>
                <w:lang w:val="pt-BR"/>
              </w:rPr>
            </w:pPr>
            <w:r w:rsidRPr="005424B3">
              <w:rPr>
                <w:lang w:val="pt-BR"/>
              </w:rPr>
              <w:t xml:space="preserve">Nhắc nhở học sinh </w:t>
            </w:r>
            <w:r w:rsidR="00D01237" w:rsidRPr="005424B3">
              <w:rPr>
                <w:lang w:val="pt-BR"/>
              </w:rPr>
              <w:t>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7350B88" w14:textId="6D79FF9B" w:rsidR="00D01237" w:rsidRPr="005424B3" w:rsidRDefault="00D01237" w:rsidP="005028CE">
            <w:pPr>
              <w:rPr>
                <w:lang w:val="pt-BR"/>
              </w:rPr>
            </w:pPr>
            <w:r w:rsidRPr="005424B3">
              <w:rPr>
                <w:lang w:val="pt-BR"/>
              </w:rPr>
              <w:t>Học sinh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9085A9D" w14:textId="5B0A0EAC" w:rsidR="00D01237" w:rsidRPr="005424B3" w:rsidRDefault="00FC6D61" w:rsidP="005815C3">
            <w:pPr>
              <w:jc w:val="center"/>
              <w:rPr>
                <w:lang w:val="pt-BR"/>
              </w:rPr>
            </w:pPr>
            <w:r>
              <w:rPr>
                <w:lang w:val="pt-BR"/>
              </w:rPr>
              <w:t>5</w:t>
            </w:r>
          </w:p>
          <w:p w14:paraId="60891CC3" w14:textId="77777777" w:rsidR="00D01237" w:rsidRPr="005424B3" w:rsidRDefault="00D01237" w:rsidP="005815C3">
            <w:pPr>
              <w:jc w:val="center"/>
              <w:rPr>
                <w:lang w:val="pt-BR"/>
              </w:rPr>
            </w:pPr>
            <w:r w:rsidRPr="005424B3">
              <w:rPr>
                <w:lang w:val="pt-BR"/>
              </w:rPr>
              <w:t>phút</w:t>
            </w:r>
          </w:p>
        </w:tc>
      </w:tr>
    </w:tbl>
    <w:p w14:paraId="25D25851" w14:textId="77777777" w:rsidR="00D01237" w:rsidRPr="005424B3" w:rsidRDefault="00D01237" w:rsidP="00D01237">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D01237" w:rsidRPr="005424B3" w14:paraId="777D64B1" w14:textId="77777777" w:rsidTr="005815C3">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192F4BE" w14:textId="77777777" w:rsidR="00D01237" w:rsidRPr="005424B3" w:rsidRDefault="00D01237" w:rsidP="005815C3">
            <w:pPr>
              <w:rPr>
                <w:u w:val="single"/>
                <w:lang w:val="pt-BR"/>
              </w:rPr>
            </w:pPr>
          </w:p>
          <w:p w14:paraId="4DC3E448" w14:textId="77777777" w:rsidR="00D01237" w:rsidRPr="005424B3" w:rsidRDefault="00D01237" w:rsidP="005815C3">
            <w:pPr>
              <w:rPr>
                <w:u w:val="single"/>
                <w:lang w:val="pt-BR"/>
              </w:rPr>
            </w:pPr>
          </w:p>
          <w:p w14:paraId="6F196E07" w14:textId="77777777" w:rsidR="00D01237" w:rsidRPr="005424B3" w:rsidRDefault="00D01237" w:rsidP="005815C3">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3D9EF482" w14:textId="6AD19118" w:rsidR="00D01237" w:rsidRPr="005424B3" w:rsidRDefault="00D01237" w:rsidP="005815C3">
            <w:pPr>
              <w:jc w:val="both"/>
            </w:pPr>
            <w:r w:rsidRPr="005424B3">
              <w:t xml:space="preserve">1. </w:t>
            </w:r>
            <w:r w:rsidR="00FC6D61">
              <w:rPr>
                <w:i/>
                <w:iCs/>
              </w:rPr>
              <w:t>Giáo trình hóa học 2</w:t>
            </w:r>
            <w:r w:rsidRPr="005424B3">
              <w:rPr>
                <w:i/>
                <w:iCs/>
              </w:rPr>
              <w:t xml:space="preserve">, </w:t>
            </w:r>
            <w:r w:rsidRPr="005424B3">
              <w:t>Trường CĐ lý tự trọng Tp. HCM, năm 2018.</w:t>
            </w:r>
          </w:p>
          <w:p w14:paraId="161703B5" w14:textId="2E1ED03A" w:rsidR="00D01237" w:rsidRPr="005424B3" w:rsidRDefault="00D01237" w:rsidP="005815C3">
            <w:pPr>
              <w:jc w:val="both"/>
            </w:pPr>
            <w:r w:rsidRPr="005424B3">
              <w:t xml:space="preserve">2. </w:t>
            </w:r>
            <w:r w:rsidRPr="005424B3">
              <w:rPr>
                <w:lang w:val="vi-VN"/>
              </w:rPr>
              <w:t>Nguyễn Xuân Trường</w:t>
            </w:r>
            <w:r w:rsidRPr="005424B3">
              <w:t xml:space="preserve">, </w:t>
            </w:r>
            <w:r w:rsidR="00FC6D61">
              <w:rPr>
                <w:i/>
                <w:iCs/>
              </w:rPr>
              <w:t>Hóa học 11</w:t>
            </w:r>
            <w:r w:rsidRPr="005424B3">
              <w:rPr>
                <w:i/>
                <w:iCs/>
              </w:rPr>
              <w:t xml:space="preserve">, </w:t>
            </w:r>
            <w:r w:rsidRPr="005424B3">
              <w:rPr>
                <w:lang w:val="vi-VN"/>
              </w:rPr>
              <w:t>NXB Giáo dục Việt Nam</w:t>
            </w:r>
            <w:r w:rsidRPr="005424B3">
              <w:t>, năm 2015.</w:t>
            </w:r>
          </w:p>
          <w:p w14:paraId="0BF6007D" w14:textId="46C8E3B8" w:rsidR="00D01237" w:rsidRPr="005424B3" w:rsidRDefault="00D01237" w:rsidP="005815C3">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00FC6D61">
              <w:t>11</w:t>
            </w:r>
            <w:r w:rsidRPr="005424B3">
              <w:t xml:space="preserve">, </w:t>
            </w:r>
            <w:r w:rsidRPr="005424B3">
              <w:rPr>
                <w:lang w:val="vi-VN"/>
              </w:rPr>
              <w:t>NXB Giáo dục Việt Nam</w:t>
            </w:r>
            <w:r w:rsidRPr="005424B3">
              <w:t>, năm 2015.</w:t>
            </w:r>
          </w:p>
        </w:tc>
      </w:tr>
      <w:tr w:rsidR="00D01237" w:rsidRPr="005424B3" w14:paraId="7311783A" w14:textId="77777777" w:rsidTr="005815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5722F2F9" w14:textId="77777777" w:rsidR="00D01237" w:rsidRPr="005424B3" w:rsidRDefault="00D01237" w:rsidP="005815C3">
            <w:pPr>
              <w:jc w:val="center"/>
              <w:rPr>
                <w:b/>
                <w:bCs/>
                <w:lang w:val="pt-BR"/>
              </w:rPr>
            </w:pPr>
            <w:r w:rsidRPr="005424B3">
              <w:rPr>
                <w:b/>
                <w:bCs/>
                <w:lang w:val="pt-BR"/>
              </w:rPr>
              <w:t>Trưởng tổ môn</w:t>
            </w:r>
          </w:p>
          <w:p w14:paraId="5831D01C" w14:textId="77777777" w:rsidR="007C43D2" w:rsidRPr="005424B3" w:rsidRDefault="007C43D2" w:rsidP="007C43D2">
            <w:pPr>
              <w:rPr>
                <w:b/>
                <w:bCs/>
              </w:rPr>
            </w:pPr>
          </w:p>
          <w:p w14:paraId="1BA369D2" w14:textId="77777777" w:rsidR="007C43D2" w:rsidRPr="005424B3" w:rsidRDefault="007C43D2" w:rsidP="007C43D2">
            <w:pPr>
              <w:rPr>
                <w:b/>
                <w:bCs/>
              </w:rPr>
            </w:pPr>
          </w:p>
          <w:p w14:paraId="0A099412" w14:textId="77777777" w:rsidR="007C43D2" w:rsidRPr="005424B3" w:rsidRDefault="007C43D2" w:rsidP="007C43D2">
            <w:pPr>
              <w:rPr>
                <w:b/>
                <w:bCs/>
              </w:rPr>
            </w:pPr>
          </w:p>
          <w:p w14:paraId="24E0C5F5" w14:textId="7166CEDB" w:rsidR="00D01237" w:rsidRPr="005424B3" w:rsidRDefault="00D01237" w:rsidP="005028CE">
            <w:pPr>
              <w:jc w:val="center"/>
              <w:rPr>
                <w:b/>
                <w:bCs/>
                <w:lang w:val="pt-BR"/>
              </w:rPr>
            </w:pPr>
            <w:r w:rsidRPr="005424B3">
              <w:rPr>
                <w:b/>
                <w:bCs/>
                <w:lang w:val="vi-VN"/>
              </w:rPr>
              <w:t xml:space="preserve">   </w:t>
            </w:r>
            <w:r w:rsidRPr="005424B3">
              <w:rPr>
                <w:b/>
                <w:bCs/>
                <w:lang w:val="pt-BR"/>
              </w:rPr>
              <w:t>Nguyễn Thị Huyền Nga</w:t>
            </w:r>
          </w:p>
        </w:tc>
        <w:tc>
          <w:tcPr>
            <w:tcW w:w="6205" w:type="dxa"/>
            <w:shd w:val="clear" w:color="auto" w:fill="auto"/>
          </w:tcPr>
          <w:p w14:paraId="5E171747" w14:textId="77777777" w:rsidR="00D01237" w:rsidRPr="005424B3" w:rsidRDefault="00D01237" w:rsidP="005815C3">
            <w:pPr>
              <w:rPr>
                <w:lang w:val="pt-BR"/>
              </w:rPr>
            </w:pPr>
          </w:p>
          <w:p w14:paraId="36E4DF60" w14:textId="77777777" w:rsidR="00D01237" w:rsidRPr="005424B3" w:rsidRDefault="00D01237" w:rsidP="005815C3">
            <w:pPr>
              <w:ind w:left="1420"/>
              <w:rPr>
                <w:i/>
                <w:lang w:val="pt-BR"/>
              </w:rPr>
            </w:pPr>
            <w:r w:rsidRPr="005424B3">
              <w:rPr>
                <w:i/>
                <w:lang w:val="pt-BR"/>
              </w:rPr>
              <w:t xml:space="preserve">Tp. Hồ Chí Minh, ngày      tháng      năm 20 </w:t>
            </w:r>
          </w:p>
          <w:p w14:paraId="055A44E3" w14:textId="77777777" w:rsidR="00D01237" w:rsidRPr="005424B3" w:rsidRDefault="00D01237" w:rsidP="005815C3">
            <w:pPr>
              <w:jc w:val="center"/>
              <w:rPr>
                <w:lang w:val="pt-BR"/>
              </w:rPr>
            </w:pPr>
            <w:r w:rsidRPr="005424B3">
              <w:rPr>
                <w:b/>
                <w:lang w:val="pt-BR"/>
              </w:rPr>
              <w:t>Giảng viên</w:t>
            </w:r>
          </w:p>
        </w:tc>
      </w:tr>
    </w:tbl>
    <w:p w14:paraId="632ADF20" w14:textId="77777777" w:rsidR="005028CE" w:rsidRPr="005424B3" w:rsidRDefault="005028CE">
      <w:r w:rsidRPr="005424B3">
        <w:br w:type="page"/>
      </w:r>
    </w:p>
    <w:tbl>
      <w:tblPr>
        <w:tblW w:w="10490" w:type="dxa"/>
        <w:tblInd w:w="108" w:type="dxa"/>
        <w:tblLook w:val="01E0" w:firstRow="1" w:lastRow="1" w:firstColumn="1" w:lastColumn="1" w:noHBand="0" w:noVBand="0"/>
      </w:tblPr>
      <w:tblGrid>
        <w:gridCol w:w="4500"/>
        <w:gridCol w:w="5990"/>
      </w:tblGrid>
      <w:tr w:rsidR="00D01237" w:rsidRPr="005424B3" w14:paraId="32880974" w14:textId="77777777" w:rsidTr="00C167D6">
        <w:tc>
          <w:tcPr>
            <w:tcW w:w="4500" w:type="dxa"/>
            <w:shd w:val="clear" w:color="auto" w:fill="auto"/>
          </w:tcPr>
          <w:p w14:paraId="3E89E71F" w14:textId="47C8A44C" w:rsidR="00D01237" w:rsidRPr="005424B3" w:rsidRDefault="00D01237" w:rsidP="005815C3">
            <w:pPr>
              <w:rPr>
                <w:lang w:val="pt-BR"/>
              </w:rPr>
            </w:pPr>
            <w:r w:rsidRPr="005424B3">
              <w:lastRenderedPageBreak/>
              <w:br w:type="page"/>
            </w:r>
            <w:r w:rsidRPr="005424B3">
              <w:br w:type="page"/>
            </w:r>
            <w:r w:rsidRPr="005424B3">
              <w:rPr>
                <w:lang w:val="pt-BR"/>
              </w:rPr>
              <w:t xml:space="preserve">Giáo án số:  </w:t>
            </w:r>
            <w:r w:rsidR="00FC6D61">
              <w:rPr>
                <w:lang w:val="pt-BR"/>
              </w:rPr>
              <w:t>19</w:t>
            </w:r>
          </w:p>
        </w:tc>
        <w:tc>
          <w:tcPr>
            <w:tcW w:w="5990" w:type="dxa"/>
            <w:shd w:val="clear" w:color="auto" w:fill="auto"/>
          </w:tcPr>
          <w:p w14:paraId="4B74557F" w14:textId="112ABB32" w:rsidR="00D01237" w:rsidRPr="005424B3" w:rsidRDefault="00D01237" w:rsidP="005815C3">
            <w:r w:rsidRPr="005424B3">
              <w:t>Thời gian thực hiện:</w:t>
            </w:r>
            <w:r w:rsidR="008B7B59">
              <w:t xml:space="preserve">2 </w:t>
            </w:r>
            <w:r w:rsidRPr="005424B3">
              <w:t xml:space="preserve"> tiết</w:t>
            </w:r>
          </w:p>
          <w:p w14:paraId="4900BCAE" w14:textId="0F3E63F0" w:rsidR="00D01237" w:rsidRPr="005424B3" w:rsidRDefault="00D01237" w:rsidP="005815C3">
            <w:pPr>
              <w:tabs>
                <w:tab w:val="right" w:leader="dot" w:pos="3331"/>
              </w:tabs>
            </w:pPr>
            <w:r w:rsidRPr="005424B3">
              <w:t xml:space="preserve">Tên chương: </w:t>
            </w:r>
            <w:r w:rsidR="00C167D6" w:rsidRPr="005424B3">
              <w:rPr>
                <w:b/>
                <w:bCs/>
              </w:rPr>
              <w:t>CHƯƠNG X:</w:t>
            </w:r>
            <w:r w:rsidR="00C167D6" w:rsidRPr="005424B3">
              <w:rPr>
                <w:b/>
                <w:i/>
              </w:rPr>
              <w:t>ĐẠI CƯƠNG VỀ HOÁ HỌC HỮU CƠ</w:t>
            </w:r>
          </w:p>
          <w:p w14:paraId="3C534D5B" w14:textId="77777777" w:rsidR="00D01237" w:rsidRPr="005424B3" w:rsidRDefault="00D01237" w:rsidP="005815C3">
            <w:r w:rsidRPr="005424B3">
              <w:t xml:space="preserve">Thực hiện ngày                  tháng                 năm 20 </w:t>
            </w:r>
          </w:p>
          <w:p w14:paraId="62CB7658" w14:textId="77777777" w:rsidR="00D01237" w:rsidRPr="005424B3" w:rsidRDefault="00D01237" w:rsidP="005815C3">
            <w:r w:rsidRPr="005424B3">
              <w:t xml:space="preserve"> </w:t>
            </w:r>
          </w:p>
        </w:tc>
      </w:tr>
    </w:tbl>
    <w:p w14:paraId="27DF67CE" w14:textId="0D267A1F" w:rsidR="00D01237" w:rsidRPr="00FC6D61" w:rsidRDefault="00D01237" w:rsidP="00FC6D61">
      <w:pPr>
        <w:jc w:val="both"/>
        <w:rPr>
          <w:b/>
        </w:rPr>
      </w:pPr>
      <w:r w:rsidRPr="005424B3">
        <w:rPr>
          <w:lang w:val="it-IT"/>
        </w:rPr>
        <w:t xml:space="preserve">Tên bài: </w:t>
      </w:r>
      <w:r w:rsidRPr="005424B3">
        <w:rPr>
          <w:lang w:val="it-IT"/>
        </w:rPr>
        <w:tab/>
      </w:r>
      <w:r w:rsidRPr="005424B3">
        <w:rPr>
          <w:lang w:val="it-IT"/>
        </w:rPr>
        <w:tab/>
      </w:r>
      <w:r w:rsidR="00FC6D61">
        <w:rPr>
          <w:b/>
          <w:i/>
        </w:rPr>
        <w:t>Bài 36</w:t>
      </w:r>
      <w:r w:rsidRPr="005424B3">
        <w:rPr>
          <w:b/>
          <w:i/>
        </w:rPr>
        <w:t xml:space="preserve">:  </w:t>
      </w:r>
      <w:r w:rsidR="00FC6D61">
        <w:rPr>
          <w:b/>
        </w:rPr>
        <w:t xml:space="preserve">CÔNG THỨC PHÂN TỬ </w:t>
      </w:r>
      <w:r w:rsidR="00C167D6" w:rsidRPr="005424B3">
        <w:rPr>
          <w:b/>
        </w:rPr>
        <w:t>HỢP CHẤT HỮU CƠ</w:t>
      </w:r>
    </w:p>
    <w:p w14:paraId="409E1A4F" w14:textId="77777777" w:rsidR="00D01237" w:rsidRPr="005424B3" w:rsidRDefault="00D01237" w:rsidP="00D01237">
      <w:pPr>
        <w:rPr>
          <w:b/>
          <w:u w:val="single"/>
          <w:lang w:val="it-IT"/>
        </w:rPr>
      </w:pPr>
      <w:r w:rsidRPr="005424B3">
        <w:rPr>
          <w:b/>
          <w:u w:val="single"/>
          <w:lang w:val="it-IT"/>
        </w:rPr>
        <w:t xml:space="preserve">Mục tiêu của bài: </w:t>
      </w:r>
    </w:p>
    <w:p w14:paraId="0C6425B0" w14:textId="77777777" w:rsidR="00D01237" w:rsidRPr="005424B3" w:rsidRDefault="00D01237" w:rsidP="00D01237">
      <w:pPr>
        <w:rPr>
          <w:b/>
          <w:lang w:val="it-IT"/>
        </w:rPr>
      </w:pPr>
      <w:r w:rsidRPr="005424B3">
        <w:rPr>
          <w:lang w:val="it-IT"/>
        </w:rPr>
        <w:t xml:space="preserve">Sau khi học xong bài này người học có khả năng: </w:t>
      </w:r>
    </w:p>
    <w:p w14:paraId="08467602" w14:textId="77777777" w:rsidR="00C167D6" w:rsidRPr="005424B3" w:rsidRDefault="00C167D6" w:rsidP="00C167D6">
      <w:pPr>
        <w:spacing w:before="20" w:after="20" w:line="223" w:lineRule="auto"/>
        <w:rPr>
          <w:b/>
        </w:rPr>
      </w:pPr>
      <w:r w:rsidRPr="005424B3">
        <w:rPr>
          <w:b/>
        </w:rPr>
        <w:t>1.</w:t>
      </w:r>
      <w:r w:rsidRPr="005424B3">
        <w:rPr>
          <w:b/>
          <w:u w:val="single"/>
        </w:rPr>
        <w:t>Kiến thức</w:t>
      </w:r>
      <w:r w:rsidRPr="005424B3">
        <w:rPr>
          <w:b/>
        </w:rPr>
        <w:t xml:space="preserve">: </w:t>
      </w:r>
      <w:r w:rsidRPr="005424B3">
        <w:t>HS biết được :</w:t>
      </w:r>
    </w:p>
    <w:p w14:paraId="1229D344" w14:textId="77777777" w:rsidR="00C167D6" w:rsidRPr="005424B3" w:rsidRDefault="00C167D6" w:rsidP="00C167D6">
      <w:pPr>
        <w:ind w:firstLine="420"/>
      </w:pPr>
      <w:r w:rsidRPr="005424B3">
        <w:t>- Các loại công thức của hợp chất hữu cơ : Công thức chung, công thức đơn giản nhất, công thức phân tử và công thức cấu tạo.</w:t>
      </w:r>
    </w:p>
    <w:p w14:paraId="699A9571" w14:textId="77777777" w:rsidR="00C167D6" w:rsidRPr="005424B3" w:rsidRDefault="00C167D6" w:rsidP="00C167D6">
      <w:pPr>
        <w:ind w:firstLine="420"/>
      </w:pPr>
      <w:r w:rsidRPr="005424B3">
        <w:t>- Biết cách thiết lập công thức đơn giản.</w:t>
      </w:r>
    </w:p>
    <w:p w14:paraId="6A6403AA" w14:textId="77777777" w:rsidR="00C167D6" w:rsidRPr="005424B3" w:rsidRDefault="00C167D6" w:rsidP="00C167D6">
      <w:pPr>
        <w:rPr>
          <w:b/>
        </w:rPr>
      </w:pPr>
      <w:r w:rsidRPr="005424B3">
        <w:rPr>
          <w:b/>
        </w:rPr>
        <w:t>2.</w:t>
      </w:r>
      <w:r w:rsidRPr="005424B3">
        <w:rPr>
          <w:b/>
          <w:u w:val="single"/>
        </w:rPr>
        <w:t>Kĩ năng</w:t>
      </w:r>
      <w:r w:rsidRPr="005424B3">
        <w:rPr>
          <w:b/>
        </w:rPr>
        <w:t xml:space="preserve">: </w:t>
      </w:r>
    </w:p>
    <w:p w14:paraId="19ED7504" w14:textId="77777777" w:rsidR="00C167D6" w:rsidRPr="005424B3" w:rsidRDefault="00C167D6" w:rsidP="00C167D6">
      <w:pPr>
        <w:ind w:firstLine="420"/>
        <w:rPr>
          <w:i/>
        </w:rPr>
      </w:pPr>
      <w:r w:rsidRPr="005424B3">
        <w:rPr>
          <w:iCs/>
        </w:rPr>
        <w:sym w:font="Symbol" w:char="F02D"/>
      </w:r>
      <w:r w:rsidRPr="005424B3">
        <w:rPr>
          <w:iCs/>
        </w:rPr>
        <w:t xml:space="preserve"> </w:t>
      </w:r>
      <w:r w:rsidRPr="005424B3">
        <w:t xml:space="preserve">Tính được phân tử khối của chất hữu cơ dựa vào tỉ khối hơi. </w:t>
      </w:r>
    </w:p>
    <w:p w14:paraId="45AECF47" w14:textId="77777777" w:rsidR="00C167D6" w:rsidRPr="005424B3" w:rsidRDefault="00C167D6" w:rsidP="00C167D6">
      <w:r w:rsidRPr="005424B3">
        <w:rPr>
          <w:b/>
        </w:rPr>
        <w:t>3.</w:t>
      </w:r>
      <w:r w:rsidRPr="005424B3">
        <w:rPr>
          <w:b/>
          <w:u w:val="single"/>
        </w:rPr>
        <w:t>Thái độ</w:t>
      </w:r>
      <w:r w:rsidRPr="005424B3">
        <w:rPr>
          <w:b/>
        </w:rPr>
        <w:t xml:space="preserve">: </w:t>
      </w:r>
      <w:r w:rsidRPr="005424B3">
        <w:t>Kích thích sự hứng thú với bộ môn, phát huy khả năng tư duy của học sinh</w:t>
      </w:r>
    </w:p>
    <w:p w14:paraId="24A03CBB" w14:textId="77777777" w:rsidR="00D01237" w:rsidRPr="005424B3" w:rsidRDefault="00D01237" w:rsidP="00D01237">
      <w:pPr>
        <w:rPr>
          <w:b/>
          <w:lang w:val="it-IT"/>
        </w:rPr>
      </w:pPr>
      <w:r w:rsidRPr="005424B3">
        <w:rPr>
          <w:b/>
          <w:lang w:val="it-IT"/>
        </w:rPr>
        <w:t>Đồ dùng và phương tiện dạy học:</w:t>
      </w:r>
    </w:p>
    <w:p w14:paraId="3246AABA" w14:textId="77777777" w:rsidR="00D01237" w:rsidRPr="005424B3" w:rsidRDefault="00D01237" w:rsidP="00D01237">
      <w:pPr>
        <w:rPr>
          <w:lang w:val="it-IT"/>
        </w:rPr>
      </w:pPr>
      <w:r w:rsidRPr="005424B3">
        <w:rPr>
          <w:lang w:val="it-IT"/>
        </w:rPr>
        <w:t>Máy chiếu, màn ảnh, máy tính, bảng, phấn.</w:t>
      </w:r>
    </w:p>
    <w:p w14:paraId="5C105E69" w14:textId="77777777" w:rsidR="00D01237" w:rsidRPr="005424B3" w:rsidRDefault="00D01237" w:rsidP="00D01237">
      <w:pPr>
        <w:rPr>
          <w:lang w:val="it-IT"/>
        </w:rPr>
      </w:pPr>
      <w:r w:rsidRPr="005424B3">
        <w:rPr>
          <w:b/>
          <w:lang w:val="it-IT"/>
        </w:rPr>
        <w:t xml:space="preserve">I. Ổn định lớp học:                                                 </w:t>
      </w:r>
      <w:r w:rsidRPr="005424B3">
        <w:rPr>
          <w:lang w:val="it-IT"/>
        </w:rPr>
        <w:t>Thời gian:  05 phút.</w:t>
      </w:r>
    </w:p>
    <w:p w14:paraId="7B02CEDD" w14:textId="77777777" w:rsidR="00D01237" w:rsidRPr="005424B3" w:rsidRDefault="00D01237" w:rsidP="00D01237">
      <w:pPr>
        <w:rPr>
          <w:lang w:val="it-IT"/>
        </w:rPr>
      </w:pPr>
      <w:r w:rsidRPr="005424B3">
        <w:rPr>
          <w:lang w:val="it-IT"/>
        </w:rPr>
        <w:t>Số học sinh vắng:…………Tên:……………………………………………………..................................</w:t>
      </w:r>
    </w:p>
    <w:p w14:paraId="35C6E3A1" w14:textId="77777777" w:rsidR="00D01237" w:rsidRPr="005424B3" w:rsidRDefault="00D01237" w:rsidP="00D01237">
      <w:pPr>
        <w:rPr>
          <w:lang w:val="it-IT"/>
        </w:rPr>
      </w:pPr>
      <w:r w:rsidRPr="005424B3">
        <w:rPr>
          <w:lang w:val="it-IT"/>
        </w:rPr>
        <w:t>......................................................................................................................................................................</w:t>
      </w:r>
    </w:p>
    <w:p w14:paraId="2A176E2F" w14:textId="77777777" w:rsidR="00D01237" w:rsidRPr="005424B3" w:rsidRDefault="00D01237" w:rsidP="00D01237">
      <w:pPr>
        <w:rPr>
          <w:b/>
          <w:lang w:val="sv-SE"/>
        </w:rPr>
      </w:pPr>
      <w:r w:rsidRPr="005424B3">
        <w:rPr>
          <w:b/>
          <w:lang w:val="sv-SE"/>
        </w:rPr>
        <w:t>II. Thực hiện bài học:</w:t>
      </w:r>
    </w:p>
    <w:p w14:paraId="5FEABA9E" w14:textId="77777777" w:rsidR="00D01237" w:rsidRPr="005424B3" w:rsidRDefault="00D01237" w:rsidP="00D01237">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D01237" w:rsidRPr="005424B3" w14:paraId="736DD2F5" w14:textId="77777777" w:rsidTr="005815C3">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062C6B" w14:textId="77777777" w:rsidR="00D01237" w:rsidRPr="005424B3" w:rsidRDefault="00D01237" w:rsidP="005815C3">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E2E9B9" w14:textId="77777777" w:rsidR="00D01237" w:rsidRPr="005424B3" w:rsidRDefault="00D01237" w:rsidP="005815C3">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D4AC8" w14:textId="77777777" w:rsidR="00D01237" w:rsidRPr="005424B3" w:rsidRDefault="00D01237" w:rsidP="005815C3">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9A95B4" w14:textId="77777777" w:rsidR="00D01237" w:rsidRPr="005424B3" w:rsidRDefault="00D01237" w:rsidP="005815C3">
            <w:pPr>
              <w:jc w:val="center"/>
              <w:rPr>
                <w:lang w:val="de-DE"/>
              </w:rPr>
            </w:pPr>
            <w:r w:rsidRPr="005424B3">
              <w:rPr>
                <w:lang w:val="de-DE"/>
              </w:rPr>
              <w:t>Thời gian</w:t>
            </w:r>
          </w:p>
        </w:tc>
      </w:tr>
      <w:tr w:rsidR="00D01237" w:rsidRPr="005424B3" w14:paraId="36A98D6E" w14:textId="77777777" w:rsidTr="005815C3">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430686" w14:textId="77777777" w:rsidR="00D01237" w:rsidRPr="005424B3" w:rsidRDefault="00D01237" w:rsidP="005815C3">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5E36BE" w14:textId="77777777" w:rsidR="00D01237" w:rsidRPr="005424B3" w:rsidRDefault="00D01237" w:rsidP="005815C3">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5666FEB9" w14:textId="77777777" w:rsidR="00D01237" w:rsidRPr="005424B3" w:rsidRDefault="00D01237" w:rsidP="005815C3">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4846E808" w14:textId="77777777" w:rsidR="00D01237" w:rsidRPr="005424B3" w:rsidRDefault="00D01237" w:rsidP="005815C3">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40592A" w14:textId="77777777" w:rsidR="00D01237" w:rsidRPr="005424B3" w:rsidRDefault="00D01237" w:rsidP="005815C3">
            <w:pPr>
              <w:jc w:val="center"/>
              <w:rPr>
                <w:lang w:val="de-DE"/>
              </w:rPr>
            </w:pPr>
          </w:p>
        </w:tc>
      </w:tr>
      <w:tr w:rsidR="00D01237" w:rsidRPr="005424B3" w14:paraId="68FCE138"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21A38164" w14:textId="77777777" w:rsidR="00D01237" w:rsidRPr="005424B3" w:rsidRDefault="00D01237" w:rsidP="005815C3">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8A7974C" w14:textId="77777777" w:rsidR="00D01237" w:rsidRPr="005424B3" w:rsidRDefault="00D01237" w:rsidP="005815C3">
            <w:pPr>
              <w:rPr>
                <w:lang w:val="de-DE"/>
              </w:rPr>
            </w:pPr>
            <w:r w:rsidRPr="005424B3">
              <w:rPr>
                <w:b/>
                <w:bCs/>
                <w:u w:val="single"/>
                <w:lang w:val="de-DE"/>
              </w:rPr>
              <w:t>Dẫn nhập</w:t>
            </w:r>
          </w:p>
          <w:p w14:paraId="7063FA66" w14:textId="5F2DE097" w:rsidR="00D01237" w:rsidRPr="005424B3" w:rsidRDefault="00BD57FC" w:rsidP="005815C3">
            <w:pPr>
              <w:jc w:val="both"/>
              <w:rPr>
                <w:lang w:val="de-DE"/>
              </w:rPr>
            </w:pPr>
            <w:r w:rsidRPr="005424B3">
              <w:rPr>
                <w:lang w:val="de-DE"/>
              </w:rPr>
              <w:t>nêu lại kiến thức cũ</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B7DCC69" w14:textId="0B902AA4" w:rsidR="00D01237" w:rsidRPr="005424B3" w:rsidRDefault="00D01237" w:rsidP="005815C3">
            <w:pPr>
              <w:rPr>
                <w:lang w:val="de-DE"/>
              </w:rPr>
            </w:pPr>
            <w:r w:rsidRPr="005424B3">
              <w:rPr>
                <w:lang w:val="de-DE"/>
              </w:rPr>
              <w:t xml:space="preserve">- GV trình bày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F0A1095" w14:textId="34C09B7D" w:rsidR="00D01237" w:rsidRPr="005424B3" w:rsidRDefault="00D01237" w:rsidP="005815C3">
            <w:pPr>
              <w:rPr>
                <w:lang w:val="de-DE"/>
              </w:rPr>
            </w:pPr>
            <w:r w:rsidRPr="005424B3">
              <w:rPr>
                <w:lang w:val="de-DE"/>
              </w:rPr>
              <w:t xml:space="preserve">- </w:t>
            </w:r>
            <w:r w:rsidRPr="005424B3">
              <w:rPr>
                <w:lang w:val="nb-NO"/>
              </w:rPr>
              <w:t>HS theo dõi, ghi bài và t</w:t>
            </w:r>
            <w:r w:rsidRPr="005424B3">
              <w:rPr>
                <w:lang w:val="de-DE"/>
              </w:rPr>
              <w:t>rả lời các câu hỏi.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02AF7F9" w14:textId="77777777" w:rsidR="00D01237" w:rsidRPr="005424B3" w:rsidRDefault="00D01237" w:rsidP="005815C3">
            <w:pPr>
              <w:rPr>
                <w:lang w:val="de-DE"/>
              </w:rPr>
            </w:pPr>
          </w:p>
          <w:p w14:paraId="631CF556" w14:textId="2FB59396" w:rsidR="00D01237" w:rsidRPr="005424B3" w:rsidRDefault="00FC6D61" w:rsidP="005815C3">
            <w:pPr>
              <w:jc w:val="center"/>
              <w:rPr>
                <w:lang w:val="de-DE"/>
              </w:rPr>
            </w:pPr>
            <w:r>
              <w:rPr>
                <w:lang w:val="pt-BR"/>
              </w:rPr>
              <w:t xml:space="preserve">5 </w:t>
            </w:r>
            <w:r w:rsidR="00D01237" w:rsidRPr="005424B3">
              <w:rPr>
                <w:lang w:val="pt-BR"/>
              </w:rPr>
              <w:t>phút</w:t>
            </w:r>
            <w:r w:rsidR="00D01237" w:rsidRPr="005424B3">
              <w:rPr>
                <w:lang w:val="de-DE"/>
              </w:rPr>
              <w:t xml:space="preserve"> </w:t>
            </w:r>
          </w:p>
        </w:tc>
      </w:tr>
      <w:tr w:rsidR="00D01237" w:rsidRPr="005424B3" w14:paraId="1F04881A" w14:textId="77777777" w:rsidTr="005815C3">
        <w:trPr>
          <w:trHeight w:val="1323"/>
        </w:trPr>
        <w:tc>
          <w:tcPr>
            <w:tcW w:w="540" w:type="dxa"/>
            <w:tcBorders>
              <w:top w:val="single" w:sz="4" w:space="0" w:color="auto"/>
              <w:left w:val="single" w:sz="4" w:space="0" w:color="auto"/>
              <w:right w:val="single" w:sz="4" w:space="0" w:color="auto"/>
            </w:tcBorders>
            <w:shd w:val="clear" w:color="auto" w:fill="auto"/>
          </w:tcPr>
          <w:p w14:paraId="485920A6" w14:textId="77777777" w:rsidR="00D01237" w:rsidRPr="005424B3" w:rsidRDefault="00D01237" w:rsidP="005815C3">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E464B16" w14:textId="77777777" w:rsidR="00D01237" w:rsidRPr="005424B3" w:rsidRDefault="00D01237" w:rsidP="005815C3">
            <w:pPr>
              <w:rPr>
                <w:b/>
                <w:bCs/>
                <w:u w:val="single"/>
                <w:lang w:val="nb-NO"/>
              </w:rPr>
            </w:pPr>
            <w:r w:rsidRPr="005424B3">
              <w:rPr>
                <w:b/>
                <w:bCs/>
                <w:u w:val="single"/>
                <w:lang w:val="nb-NO"/>
              </w:rPr>
              <w:t>Giảng bài mới</w:t>
            </w:r>
          </w:p>
          <w:p w14:paraId="5133AECA" w14:textId="77777777" w:rsidR="00C167D6" w:rsidRPr="005424B3" w:rsidRDefault="00C167D6" w:rsidP="00C167D6">
            <w:pPr>
              <w:tabs>
                <w:tab w:val="left" w:pos="9360"/>
              </w:tabs>
              <w:jc w:val="both"/>
              <w:rPr>
                <w:b/>
                <w:bCs/>
                <w:u w:val="single"/>
              </w:rPr>
            </w:pPr>
            <w:r w:rsidRPr="005424B3">
              <w:rPr>
                <w:b/>
                <w:bCs/>
              </w:rPr>
              <w:t xml:space="preserve">I. </w:t>
            </w:r>
            <w:r w:rsidRPr="005424B3">
              <w:rPr>
                <w:b/>
                <w:bCs/>
                <w:u w:val="single"/>
              </w:rPr>
              <w:t>Công thức đơn giản nhất</w:t>
            </w:r>
            <w:r w:rsidRPr="005424B3">
              <w:rPr>
                <w:b/>
                <w:bCs/>
              </w:rPr>
              <w:t>:</w:t>
            </w:r>
          </w:p>
          <w:p w14:paraId="46C56A6D" w14:textId="77777777" w:rsidR="00C167D6" w:rsidRPr="005424B3" w:rsidRDefault="00C167D6" w:rsidP="00C167D6">
            <w:pPr>
              <w:tabs>
                <w:tab w:val="left" w:pos="9360"/>
              </w:tabs>
              <w:jc w:val="both"/>
              <w:rPr>
                <w:b/>
                <w:u w:val="single"/>
              </w:rPr>
            </w:pPr>
            <w:r w:rsidRPr="005424B3">
              <w:rPr>
                <w:b/>
              </w:rPr>
              <w:t xml:space="preserve">1. </w:t>
            </w:r>
            <w:r w:rsidRPr="005424B3">
              <w:rPr>
                <w:b/>
                <w:u w:val="single"/>
              </w:rPr>
              <w:t>Định nghĩa</w:t>
            </w:r>
            <w:r w:rsidRPr="005424B3">
              <w:rPr>
                <w:b/>
              </w:rPr>
              <w:t>:</w:t>
            </w:r>
          </w:p>
          <w:p w14:paraId="1E90B8C8" w14:textId="77777777" w:rsidR="00C167D6" w:rsidRPr="005424B3" w:rsidRDefault="00C167D6" w:rsidP="00C167D6">
            <w:pPr>
              <w:tabs>
                <w:tab w:val="left" w:pos="9360"/>
              </w:tabs>
              <w:jc w:val="both"/>
            </w:pPr>
            <w:r w:rsidRPr="005424B3">
              <w:t>-CTĐGN là CT biểu thị tỉ lệ tối giản về số nguyên tử của các nguyên ltố trong phân tử.</w:t>
            </w:r>
          </w:p>
          <w:p w14:paraId="3C26E6A9" w14:textId="77777777" w:rsidR="00C167D6" w:rsidRPr="005424B3" w:rsidRDefault="00C167D6" w:rsidP="00C167D6">
            <w:pPr>
              <w:tabs>
                <w:tab w:val="left" w:pos="9360"/>
              </w:tabs>
              <w:jc w:val="both"/>
              <w:rPr>
                <w:b/>
              </w:rPr>
            </w:pPr>
            <w:r w:rsidRPr="005424B3">
              <w:rPr>
                <w:b/>
              </w:rPr>
              <w:t xml:space="preserve">2. </w:t>
            </w:r>
            <w:r w:rsidRPr="005424B3">
              <w:rPr>
                <w:b/>
                <w:u w:val="single"/>
              </w:rPr>
              <w:t>Cách thiết lập CTĐGN</w:t>
            </w:r>
            <w:r w:rsidRPr="005424B3">
              <w:rPr>
                <w:b/>
              </w:rPr>
              <w:t>:</w:t>
            </w:r>
          </w:p>
          <w:p w14:paraId="3B6BAD4C" w14:textId="77777777" w:rsidR="00C167D6" w:rsidRPr="005424B3" w:rsidRDefault="00C167D6" w:rsidP="00C167D6">
            <w:pPr>
              <w:tabs>
                <w:tab w:val="left" w:pos="9360"/>
              </w:tabs>
              <w:jc w:val="both"/>
            </w:pPr>
            <w:r w:rsidRPr="005424B3">
              <w:t>- Gọi CTĐGN của hợp chất đó là: C</w:t>
            </w:r>
            <w:r w:rsidRPr="005424B3">
              <w:rPr>
                <w:vertAlign w:val="subscript"/>
              </w:rPr>
              <w:t>x</w:t>
            </w:r>
            <w:r w:rsidRPr="005424B3">
              <w:t>H</w:t>
            </w:r>
            <w:r w:rsidRPr="005424B3">
              <w:rPr>
                <w:vertAlign w:val="subscript"/>
              </w:rPr>
              <w:t>y</w:t>
            </w:r>
            <w:r w:rsidRPr="005424B3">
              <w:t>O</w:t>
            </w:r>
            <w:r w:rsidRPr="005424B3">
              <w:rPr>
                <w:vertAlign w:val="subscript"/>
              </w:rPr>
              <w:t>z</w:t>
            </w:r>
            <w:r w:rsidRPr="005424B3">
              <w:t xml:space="preserve"> </w:t>
            </w:r>
          </w:p>
          <w:p w14:paraId="2CE41686" w14:textId="77777777" w:rsidR="00C167D6" w:rsidRPr="005424B3" w:rsidRDefault="00C167D6" w:rsidP="00C167D6">
            <w:pPr>
              <w:tabs>
                <w:tab w:val="left" w:pos="9360"/>
              </w:tabs>
              <w:jc w:val="both"/>
            </w:pPr>
            <w:r w:rsidRPr="005424B3">
              <w:t xml:space="preserve">- Lập tỉ lệ : </w:t>
            </w:r>
          </w:p>
          <w:p w14:paraId="4540EB52" w14:textId="77777777" w:rsidR="00C167D6" w:rsidRPr="005424B3" w:rsidRDefault="00C167D6" w:rsidP="00C167D6">
            <w:pPr>
              <w:tabs>
                <w:tab w:val="left" w:pos="9360"/>
              </w:tabs>
              <w:jc w:val="both"/>
            </w:pPr>
            <w:r w:rsidRPr="005424B3">
              <w:t xml:space="preserve">       x:y:z = n</w:t>
            </w:r>
            <w:r w:rsidRPr="005424B3">
              <w:rPr>
                <w:vertAlign w:val="subscript"/>
              </w:rPr>
              <w:t>C</w:t>
            </w:r>
            <w:r w:rsidRPr="005424B3">
              <w:t xml:space="preserve"> : n</w:t>
            </w:r>
            <w:r w:rsidRPr="005424B3">
              <w:rPr>
                <w:vertAlign w:val="subscript"/>
              </w:rPr>
              <w:t>H</w:t>
            </w:r>
            <w:r w:rsidRPr="005424B3">
              <w:t xml:space="preserve"> :n</w:t>
            </w:r>
            <w:r w:rsidRPr="005424B3">
              <w:rPr>
                <w:vertAlign w:val="subscript"/>
              </w:rPr>
              <w:t>O</w:t>
            </w:r>
            <w:r w:rsidRPr="005424B3">
              <w:t xml:space="preserve"> </w:t>
            </w:r>
            <w:r w:rsidR="008B7B59">
              <w:rPr>
                <w:position w:val="-24"/>
              </w:rPr>
              <w:pict w14:anchorId="504ED5A3">
                <v:shape id="_x0000_i1151" type="#_x0000_t75" style="width:84.55pt;height:31.8pt">
                  <v:imagedata r:id="rId134" o:title=""/>
                </v:shape>
              </w:pict>
            </w:r>
          </w:p>
          <w:p w14:paraId="66907E0E" w14:textId="77777777" w:rsidR="00C167D6" w:rsidRPr="005424B3" w:rsidRDefault="00C167D6" w:rsidP="00C167D6">
            <w:pPr>
              <w:tabs>
                <w:tab w:val="left" w:pos="9360"/>
              </w:tabs>
              <w:jc w:val="both"/>
            </w:pPr>
            <w:r w:rsidRPr="005424B3">
              <w:t xml:space="preserve">Hoặc        x:y:z </w:t>
            </w:r>
            <w:r w:rsidR="008B7B59">
              <w:rPr>
                <w:position w:val="-24"/>
              </w:rPr>
              <w:pict w14:anchorId="7B66BF47">
                <v:shape id="_x0000_i1152" type="#_x0000_t75" style="width:90.4pt;height:31pt">
                  <v:imagedata r:id="rId135" o:title=""/>
                </v:shape>
              </w:pict>
            </w:r>
          </w:p>
          <w:p w14:paraId="5040D40C" w14:textId="3C34EA2A" w:rsidR="00C167D6" w:rsidRPr="005424B3" w:rsidRDefault="00C167D6" w:rsidP="00C167D6">
            <w:pPr>
              <w:tabs>
                <w:tab w:val="left" w:pos="9360"/>
              </w:tabs>
              <w:jc w:val="both"/>
            </w:pPr>
            <w:r w:rsidRPr="005424B3">
              <w:t>=&gt;CTĐGN x, y, z: Số nguyên tối giản)</w:t>
            </w:r>
          </w:p>
          <w:p w14:paraId="06F00F18" w14:textId="77777777" w:rsidR="00BD57FC" w:rsidRPr="005424B3" w:rsidRDefault="00BD57FC" w:rsidP="00BD57FC">
            <w:pPr>
              <w:tabs>
                <w:tab w:val="left" w:pos="9360"/>
              </w:tabs>
              <w:jc w:val="both"/>
              <w:rPr>
                <w:b/>
                <w:bCs/>
                <w:lang w:val="pt-BR"/>
              </w:rPr>
            </w:pPr>
            <w:r w:rsidRPr="005424B3">
              <w:rPr>
                <w:b/>
                <w:bCs/>
                <w:lang w:val="pt-BR"/>
              </w:rPr>
              <w:t xml:space="preserve">II. </w:t>
            </w:r>
            <w:r w:rsidRPr="005424B3">
              <w:rPr>
                <w:b/>
                <w:bCs/>
                <w:u w:val="single"/>
                <w:lang w:val="pt-BR"/>
              </w:rPr>
              <w:t>Công thức phân tử</w:t>
            </w:r>
            <w:r w:rsidRPr="005424B3">
              <w:rPr>
                <w:b/>
                <w:bCs/>
                <w:lang w:val="pt-BR"/>
              </w:rPr>
              <w:t>:</w:t>
            </w:r>
          </w:p>
          <w:p w14:paraId="427FCE1B" w14:textId="77777777" w:rsidR="00BD57FC" w:rsidRPr="005424B3" w:rsidRDefault="00BD57FC" w:rsidP="00BD57FC">
            <w:pPr>
              <w:tabs>
                <w:tab w:val="left" w:pos="9360"/>
              </w:tabs>
              <w:jc w:val="both"/>
              <w:rPr>
                <w:b/>
                <w:lang w:val="pt-BR"/>
              </w:rPr>
            </w:pPr>
            <w:r w:rsidRPr="005424B3">
              <w:rPr>
                <w:b/>
                <w:lang w:val="pt-BR"/>
              </w:rPr>
              <w:t xml:space="preserve">1. </w:t>
            </w:r>
            <w:r w:rsidRPr="005424B3">
              <w:rPr>
                <w:b/>
                <w:u w:val="single"/>
                <w:lang w:val="pt-BR"/>
              </w:rPr>
              <w:t>Định nghĩa</w:t>
            </w:r>
            <w:r w:rsidRPr="005424B3">
              <w:rPr>
                <w:b/>
                <w:lang w:val="pt-BR"/>
              </w:rPr>
              <w:t>:</w:t>
            </w:r>
          </w:p>
          <w:p w14:paraId="3C12B91A" w14:textId="77777777" w:rsidR="00BD57FC" w:rsidRPr="005424B3" w:rsidRDefault="00BD57FC" w:rsidP="00BD57FC">
            <w:pPr>
              <w:tabs>
                <w:tab w:val="left" w:pos="9360"/>
              </w:tabs>
              <w:jc w:val="both"/>
              <w:rPr>
                <w:lang w:val="pt-BR"/>
              </w:rPr>
            </w:pPr>
            <w:r w:rsidRPr="005424B3">
              <w:rPr>
                <w:lang w:val="pt-BR"/>
              </w:rPr>
              <w:t>-CTPT là CT biểu thị số lượng nguyên tử của mỗi nguyên tố trong phân tử</w:t>
            </w:r>
          </w:p>
          <w:p w14:paraId="26D3EEF3" w14:textId="77777777" w:rsidR="00BD57FC" w:rsidRPr="005424B3" w:rsidRDefault="00BD57FC" w:rsidP="00BD57FC">
            <w:pPr>
              <w:tabs>
                <w:tab w:val="left" w:pos="9360"/>
              </w:tabs>
              <w:jc w:val="both"/>
              <w:rPr>
                <w:b/>
                <w:lang w:val="pt-BR"/>
              </w:rPr>
            </w:pPr>
            <w:r w:rsidRPr="005424B3">
              <w:rPr>
                <w:b/>
                <w:lang w:val="pt-BR"/>
              </w:rPr>
              <w:t xml:space="preserve">2. </w:t>
            </w:r>
            <w:r w:rsidRPr="005424B3">
              <w:rPr>
                <w:b/>
                <w:u w:val="single"/>
                <w:lang w:val="pt-BR"/>
              </w:rPr>
              <w:t>Mối quan hệ giữa CTPT và CTĐGN</w:t>
            </w:r>
            <w:r w:rsidRPr="005424B3">
              <w:rPr>
                <w:b/>
                <w:lang w:val="pt-BR"/>
              </w:rPr>
              <w:t>:</w:t>
            </w:r>
          </w:p>
          <w:p w14:paraId="2B82B0AD" w14:textId="77777777" w:rsidR="00BD57FC" w:rsidRPr="005424B3" w:rsidRDefault="00BD57FC" w:rsidP="00BD57FC">
            <w:pPr>
              <w:tabs>
                <w:tab w:val="left" w:pos="9360"/>
              </w:tabs>
              <w:jc w:val="both"/>
              <w:rPr>
                <w:lang w:val="pt-BR"/>
              </w:rPr>
            </w:pPr>
            <w:r w:rsidRPr="005424B3">
              <w:rPr>
                <w:lang w:val="pt-BR"/>
              </w:rPr>
              <w:t>* Nhận xét:</w:t>
            </w:r>
          </w:p>
          <w:p w14:paraId="4FC0B2DD" w14:textId="77777777" w:rsidR="00BD57FC" w:rsidRPr="005424B3" w:rsidRDefault="00BD57FC" w:rsidP="00BD57FC">
            <w:pPr>
              <w:tabs>
                <w:tab w:val="left" w:pos="9360"/>
              </w:tabs>
              <w:jc w:val="both"/>
              <w:rPr>
                <w:lang w:val="pt-BR"/>
              </w:rPr>
            </w:pPr>
            <w:r w:rsidRPr="005424B3">
              <w:rPr>
                <w:lang w:val="pt-BR"/>
              </w:rPr>
              <w:t>-Số ngtử của mỗi ngtố trong CTPT là 1 số nguyên lần số ngtử của nó trong CTĐGN.</w:t>
            </w:r>
          </w:p>
          <w:p w14:paraId="2E9AB635" w14:textId="77777777" w:rsidR="00BD57FC" w:rsidRPr="005424B3" w:rsidRDefault="00BD57FC" w:rsidP="00BD57FC">
            <w:pPr>
              <w:tabs>
                <w:tab w:val="left" w:pos="9360"/>
              </w:tabs>
              <w:jc w:val="both"/>
              <w:rPr>
                <w:lang w:val="pt-BR"/>
              </w:rPr>
            </w:pPr>
            <w:r w:rsidRPr="005424B3">
              <w:rPr>
                <w:lang w:val="pt-BR"/>
              </w:rPr>
              <w:t>-Trong 1 số trường hợp:CTPT = CTĐGN</w:t>
            </w:r>
          </w:p>
          <w:p w14:paraId="004CD4A4" w14:textId="77777777" w:rsidR="00BD57FC" w:rsidRPr="005424B3" w:rsidRDefault="00BD57FC" w:rsidP="00BD57FC">
            <w:pPr>
              <w:tabs>
                <w:tab w:val="left" w:pos="9360"/>
              </w:tabs>
              <w:jc w:val="both"/>
              <w:rPr>
                <w:lang w:val="pt-BR"/>
              </w:rPr>
            </w:pPr>
            <w:r w:rsidRPr="005424B3">
              <w:rPr>
                <w:lang w:val="pt-BR"/>
              </w:rPr>
              <w:t>-Một số chất có công thức phân tử khác nhau nhưng có cùng CTĐGN</w:t>
            </w:r>
          </w:p>
          <w:p w14:paraId="282F101A" w14:textId="77777777" w:rsidR="00BD57FC" w:rsidRPr="005424B3" w:rsidRDefault="00BD57FC" w:rsidP="00BD57FC">
            <w:pPr>
              <w:tabs>
                <w:tab w:val="left" w:pos="9360"/>
              </w:tabs>
              <w:jc w:val="both"/>
              <w:rPr>
                <w:b/>
                <w:lang w:val="pt-BR"/>
              </w:rPr>
            </w:pPr>
            <w:r w:rsidRPr="005424B3">
              <w:rPr>
                <w:b/>
                <w:lang w:val="pt-BR"/>
              </w:rPr>
              <w:t xml:space="preserve">3. </w:t>
            </w:r>
            <w:r w:rsidRPr="005424B3">
              <w:rPr>
                <w:b/>
                <w:u w:val="single"/>
                <w:lang w:val="pt-BR"/>
              </w:rPr>
              <w:t>Cách thiết lập CTPT của HCHC</w:t>
            </w:r>
            <w:r w:rsidRPr="005424B3">
              <w:rPr>
                <w:b/>
                <w:lang w:val="pt-BR"/>
              </w:rPr>
              <w:t>:</w:t>
            </w:r>
          </w:p>
          <w:p w14:paraId="30897EBA" w14:textId="77777777" w:rsidR="00BD57FC" w:rsidRPr="005424B3" w:rsidRDefault="00BD57FC" w:rsidP="00BD57FC">
            <w:pPr>
              <w:tabs>
                <w:tab w:val="left" w:pos="9360"/>
              </w:tabs>
              <w:jc w:val="both"/>
              <w:rPr>
                <w:lang w:val="pt-BR"/>
              </w:rPr>
            </w:pPr>
            <w:r w:rsidRPr="005424B3">
              <w:rPr>
                <w:lang w:val="pt-BR"/>
              </w:rPr>
              <w:t>a. Thông qua CTĐGN:</w:t>
            </w:r>
          </w:p>
          <w:p w14:paraId="3E457544" w14:textId="77777777" w:rsidR="00BD57FC" w:rsidRPr="005424B3" w:rsidRDefault="00BD57FC" w:rsidP="00BD57FC">
            <w:pPr>
              <w:tabs>
                <w:tab w:val="left" w:pos="9360"/>
              </w:tabs>
              <w:jc w:val="both"/>
              <w:rPr>
                <w:lang w:val="pt-BR"/>
              </w:rPr>
            </w:pPr>
            <w:r w:rsidRPr="005424B3">
              <w:rPr>
                <w:lang w:val="pt-BR"/>
              </w:rPr>
              <w:lastRenderedPageBreak/>
              <w:t>b. Dựa vào thành phần trăm về khối lượng các nguyên tố:</w:t>
            </w:r>
          </w:p>
          <w:p w14:paraId="4C7328C8" w14:textId="77777777" w:rsidR="00BD57FC" w:rsidRPr="005424B3" w:rsidRDefault="00BD57FC" w:rsidP="00BD57FC">
            <w:pPr>
              <w:tabs>
                <w:tab w:val="left" w:pos="9360"/>
              </w:tabs>
              <w:jc w:val="both"/>
              <w:rPr>
                <w:lang w:val="pl-PL"/>
              </w:rPr>
            </w:pPr>
            <w:r w:rsidRPr="005424B3">
              <w:rPr>
                <w:lang w:val="pl-PL"/>
              </w:rPr>
              <w:t>c. Tính trực tiếp từ khối lượng sản phẩm đốt cháy:</w:t>
            </w:r>
          </w:p>
          <w:p w14:paraId="09BB491D" w14:textId="77777777" w:rsidR="00D01237" w:rsidRPr="005424B3" w:rsidRDefault="00D01237" w:rsidP="00BD57FC">
            <w:pPr>
              <w:tabs>
                <w:tab w:val="left" w:pos="9360"/>
              </w:tabs>
              <w:jc w:val="both"/>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C97041E" w14:textId="77777777" w:rsidR="00BD57FC" w:rsidRPr="005424B3" w:rsidRDefault="00BD57FC" w:rsidP="00BD57FC">
            <w:pPr>
              <w:tabs>
                <w:tab w:val="left" w:pos="9360"/>
              </w:tabs>
            </w:pPr>
            <w:r w:rsidRPr="005424B3">
              <w:rPr>
                <w:bCs/>
              </w:rPr>
              <w:lastRenderedPageBreak/>
              <w:t>- Gv:</w:t>
            </w:r>
            <w:r w:rsidRPr="005424B3">
              <w:t xml:space="preserve"> Cho hs nghiên cứu sgk để nắm được định nghĩa về CTĐGN. </w:t>
            </w:r>
          </w:p>
          <w:p w14:paraId="18859957" w14:textId="77777777" w:rsidR="00BD57FC" w:rsidRPr="005424B3" w:rsidRDefault="00BD57FC" w:rsidP="00BD57FC">
            <w:pPr>
              <w:tabs>
                <w:tab w:val="left" w:pos="9360"/>
              </w:tabs>
            </w:pPr>
            <w:r w:rsidRPr="005424B3">
              <w:rPr>
                <w:bCs/>
              </w:rPr>
              <w:t>Hs:</w:t>
            </w:r>
            <w:r w:rsidRPr="005424B3">
              <w:t xml:space="preserve"> Nêu ý nghĩa của CTĐGN. </w:t>
            </w:r>
          </w:p>
          <w:p w14:paraId="5858590C" w14:textId="77777777" w:rsidR="00BD57FC" w:rsidRPr="005424B3" w:rsidRDefault="00BD57FC" w:rsidP="00BD57FC">
            <w:pPr>
              <w:tabs>
                <w:tab w:val="left" w:pos="9360"/>
              </w:tabs>
            </w:pPr>
          </w:p>
          <w:p w14:paraId="54C588AC" w14:textId="77777777" w:rsidR="00BD57FC" w:rsidRPr="005424B3" w:rsidRDefault="00BD57FC" w:rsidP="00BD57FC">
            <w:pPr>
              <w:tabs>
                <w:tab w:val="left" w:pos="9360"/>
              </w:tabs>
            </w:pPr>
          </w:p>
          <w:p w14:paraId="1E05F832" w14:textId="77777777" w:rsidR="00BD57FC" w:rsidRPr="005424B3" w:rsidRDefault="00BD57FC" w:rsidP="00BD57FC">
            <w:pPr>
              <w:tabs>
                <w:tab w:val="left" w:pos="9360"/>
              </w:tabs>
            </w:pPr>
            <w:r w:rsidRPr="005424B3">
              <w:t>- Gv: Hướng dẫn hs rút ra biểu thức về tỉ lệ số nguyên tử của các nguyên tố trong HCHC A</w:t>
            </w:r>
          </w:p>
          <w:p w14:paraId="660F60DE" w14:textId="77777777" w:rsidR="00D01237" w:rsidRPr="005424B3" w:rsidRDefault="00D01237" w:rsidP="005815C3">
            <w:pPr>
              <w:rPr>
                <w:lang w:val="nb-NO"/>
              </w:rPr>
            </w:pPr>
          </w:p>
          <w:p w14:paraId="2696EABD" w14:textId="77777777" w:rsidR="00BD57FC" w:rsidRPr="005424B3" w:rsidRDefault="00BD57FC" w:rsidP="00BD57FC">
            <w:pPr>
              <w:tabs>
                <w:tab w:val="left" w:pos="9360"/>
              </w:tabs>
              <w:rPr>
                <w:lang w:val="pt-BR"/>
              </w:rPr>
            </w:pPr>
            <w:r w:rsidRPr="005424B3">
              <w:rPr>
                <w:bCs/>
                <w:lang w:val="pt-BR"/>
              </w:rPr>
              <w:t>- Gv</w:t>
            </w:r>
            <w:r w:rsidRPr="005424B3">
              <w:rPr>
                <w:lang w:val="pt-BR"/>
              </w:rPr>
              <w:t>: Đưa ra 1 số thí dụ về CTPT: C</w:t>
            </w:r>
            <w:r w:rsidRPr="005424B3">
              <w:rPr>
                <w:vertAlign w:val="subscript"/>
                <w:lang w:val="pt-BR"/>
              </w:rPr>
              <w:t>2</w:t>
            </w:r>
            <w:r w:rsidRPr="005424B3">
              <w:rPr>
                <w:lang w:val="pt-BR"/>
              </w:rPr>
              <w:t>H</w:t>
            </w:r>
            <w:r w:rsidRPr="005424B3">
              <w:rPr>
                <w:vertAlign w:val="subscript"/>
                <w:lang w:val="pt-BR"/>
              </w:rPr>
              <w:t>4</w:t>
            </w:r>
            <w:r w:rsidRPr="005424B3">
              <w:rPr>
                <w:lang w:val="pt-BR"/>
              </w:rPr>
              <w:t xml:space="preserve"> C</w:t>
            </w:r>
            <w:r w:rsidRPr="005424B3">
              <w:rPr>
                <w:vertAlign w:val="subscript"/>
                <w:lang w:val="pt-BR"/>
              </w:rPr>
              <w:t>2</w:t>
            </w:r>
            <w:r w:rsidRPr="005424B3">
              <w:rPr>
                <w:lang w:val="pt-BR"/>
              </w:rPr>
              <w:t>H</w:t>
            </w:r>
            <w:r w:rsidRPr="005424B3">
              <w:rPr>
                <w:vertAlign w:val="subscript"/>
                <w:lang w:val="pt-BR"/>
              </w:rPr>
              <w:t>4</w:t>
            </w:r>
            <w:r w:rsidRPr="005424B3">
              <w:rPr>
                <w:lang w:val="pt-BR"/>
              </w:rPr>
              <w:t>O</w:t>
            </w:r>
            <w:r w:rsidRPr="005424B3">
              <w:rPr>
                <w:vertAlign w:val="subscript"/>
                <w:lang w:val="pt-BR"/>
              </w:rPr>
              <w:t>2</w:t>
            </w:r>
            <w:r w:rsidRPr="005424B3">
              <w:rPr>
                <w:lang w:val="pt-BR"/>
              </w:rPr>
              <w:t>, C</w:t>
            </w:r>
            <w:r w:rsidRPr="005424B3">
              <w:rPr>
                <w:vertAlign w:val="subscript"/>
                <w:lang w:val="pt-BR"/>
              </w:rPr>
              <w:t>2</w:t>
            </w:r>
            <w:r w:rsidRPr="005424B3">
              <w:rPr>
                <w:lang w:val="pt-BR"/>
              </w:rPr>
              <w:t>H</w:t>
            </w:r>
            <w:r w:rsidRPr="005424B3">
              <w:rPr>
                <w:vertAlign w:val="subscript"/>
                <w:lang w:val="pt-BR"/>
              </w:rPr>
              <w:t>6</w:t>
            </w:r>
            <w:r w:rsidRPr="005424B3">
              <w:rPr>
                <w:lang w:val="pt-BR"/>
              </w:rPr>
              <w:t xml:space="preserve">O… </w:t>
            </w:r>
            <w:r w:rsidRPr="005424B3">
              <w:rPr>
                <w:lang w:val="pt-BR"/>
              </w:rPr>
              <w:sym w:font="Wingdings" w:char="F0E0"/>
            </w:r>
            <w:r w:rsidRPr="005424B3">
              <w:rPr>
                <w:lang w:val="pt-BR"/>
              </w:rPr>
              <w:t>Nhìn vào CTPT ta có thể biết được điều gì?</w:t>
            </w:r>
          </w:p>
          <w:p w14:paraId="70F080E6" w14:textId="77777777" w:rsidR="00BD57FC" w:rsidRPr="005424B3" w:rsidRDefault="00BD57FC" w:rsidP="00BD57FC">
            <w:pPr>
              <w:tabs>
                <w:tab w:val="left" w:pos="9360"/>
              </w:tabs>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9597493" w14:textId="77777777" w:rsidR="00BD57FC" w:rsidRPr="005424B3" w:rsidRDefault="00BD57FC" w:rsidP="00BD57FC">
            <w:pPr>
              <w:tabs>
                <w:tab w:val="left" w:pos="9360"/>
              </w:tabs>
              <w:rPr>
                <w:bCs/>
                <w:lang w:val="pt-BR"/>
              </w:rPr>
            </w:pPr>
            <w:r w:rsidRPr="005424B3">
              <w:rPr>
                <w:lang w:val="de-DE"/>
              </w:rPr>
              <w:t xml:space="preserve">- </w:t>
            </w:r>
            <w:r w:rsidRPr="005424B3">
              <w:rPr>
                <w:lang w:val="nb-NO"/>
              </w:rPr>
              <w:t>HS theo dõi, ghi bài và t</w:t>
            </w:r>
            <w:r w:rsidRPr="005424B3">
              <w:rPr>
                <w:lang w:val="de-DE"/>
              </w:rPr>
              <w:t>rả lời các câu hỏi</w:t>
            </w:r>
            <w:r w:rsidRPr="005424B3">
              <w:rPr>
                <w:bCs/>
                <w:lang w:val="pt-BR"/>
              </w:rPr>
              <w:t xml:space="preserve"> </w:t>
            </w:r>
          </w:p>
          <w:p w14:paraId="1DAC9F60" w14:textId="77777777" w:rsidR="00BD57FC" w:rsidRPr="005424B3" w:rsidRDefault="00BD57FC" w:rsidP="00BD57FC">
            <w:pPr>
              <w:tabs>
                <w:tab w:val="left" w:pos="9360"/>
              </w:tabs>
              <w:rPr>
                <w:bCs/>
                <w:lang w:val="pt-BR"/>
              </w:rPr>
            </w:pPr>
          </w:p>
          <w:p w14:paraId="026AF2FB" w14:textId="77777777" w:rsidR="00BD57FC" w:rsidRPr="005424B3" w:rsidRDefault="00BD57FC" w:rsidP="00BD57FC">
            <w:pPr>
              <w:tabs>
                <w:tab w:val="left" w:pos="9360"/>
              </w:tabs>
              <w:rPr>
                <w:bCs/>
                <w:lang w:val="pt-BR"/>
              </w:rPr>
            </w:pPr>
          </w:p>
          <w:p w14:paraId="213306B6" w14:textId="77777777" w:rsidR="00BD57FC" w:rsidRPr="005424B3" w:rsidRDefault="00BD57FC" w:rsidP="00BD57FC">
            <w:pPr>
              <w:tabs>
                <w:tab w:val="left" w:pos="9360"/>
              </w:tabs>
              <w:rPr>
                <w:bCs/>
                <w:lang w:val="pt-BR"/>
              </w:rPr>
            </w:pPr>
          </w:p>
          <w:p w14:paraId="3D9527AB" w14:textId="77777777" w:rsidR="00BD57FC" w:rsidRPr="005424B3" w:rsidRDefault="00BD57FC" w:rsidP="00BD57FC">
            <w:pPr>
              <w:tabs>
                <w:tab w:val="left" w:pos="9360"/>
              </w:tabs>
              <w:rPr>
                <w:bCs/>
                <w:lang w:val="pt-BR"/>
              </w:rPr>
            </w:pPr>
          </w:p>
          <w:p w14:paraId="1E1FA3C3" w14:textId="77777777" w:rsidR="00BD57FC" w:rsidRPr="005424B3" w:rsidRDefault="00BD57FC" w:rsidP="00BD57FC">
            <w:pPr>
              <w:tabs>
                <w:tab w:val="left" w:pos="9360"/>
              </w:tabs>
              <w:rPr>
                <w:bCs/>
                <w:lang w:val="pt-BR"/>
              </w:rPr>
            </w:pPr>
          </w:p>
          <w:p w14:paraId="3EDA451C" w14:textId="77777777" w:rsidR="00BD57FC" w:rsidRPr="005424B3" w:rsidRDefault="00BD57FC" w:rsidP="00BD57FC">
            <w:pPr>
              <w:tabs>
                <w:tab w:val="left" w:pos="9360"/>
              </w:tabs>
              <w:rPr>
                <w:bCs/>
                <w:lang w:val="pt-BR"/>
              </w:rPr>
            </w:pPr>
          </w:p>
          <w:p w14:paraId="569A11C5" w14:textId="77777777" w:rsidR="00BD57FC" w:rsidRPr="005424B3" w:rsidRDefault="00BD57FC" w:rsidP="00BD57FC">
            <w:pPr>
              <w:tabs>
                <w:tab w:val="left" w:pos="9360"/>
              </w:tabs>
              <w:rPr>
                <w:bCs/>
                <w:lang w:val="pt-BR"/>
              </w:rPr>
            </w:pPr>
          </w:p>
          <w:p w14:paraId="6FA8A128" w14:textId="77777777" w:rsidR="00BD57FC" w:rsidRPr="005424B3" w:rsidRDefault="00BD57FC" w:rsidP="00BD57FC">
            <w:pPr>
              <w:tabs>
                <w:tab w:val="left" w:pos="9360"/>
              </w:tabs>
              <w:rPr>
                <w:bCs/>
                <w:lang w:val="pt-BR"/>
              </w:rPr>
            </w:pPr>
          </w:p>
          <w:p w14:paraId="333B7FA2" w14:textId="77777777" w:rsidR="00BD57FC" w:rsidRPr="005424B3" w:rsidRDefault="00BD57FC" w:rsidP="00BD57FC">
            <w:pPr>
              <w:tabs>
                <w:tab w:val="left" w:pos="9360"/>
              </w:tabs>
              <w:rPr>
                <w:bCs/>
                <w:lang w:val="pt-BR"/>
              </w:rPr>
            </w:pPr>
          </w:p>
          <w:p w14:paraId="0C9C2652" w14:textId="77777777" w:rsidR="00BD57FC" w:rsidRPr="005424B3" w:rsidRDefault="00BD57FC" w:rsidP="00BD57FC">
            <w:pPr>
              <w:tabs>
                <w:tab w:val="left" w:pos="9360"/>
              </w:tabs>
              <w:rPr>
                <w:bCs/>
                <w:lang w:val="pt-BR"/>
              </w:rPr>
            </w:pPr>
          </w:p>
          <w:p w14:paraId="5D76E1AB" w14:textId="77777777" w:rsidR="00BD57FC" w:rsidRPr="005424B3" w:rsidRDefault="00BD57FC" w:rsidP="00BD57FC">
            <w:pPr>
              <w:tabs>
                <w:tab w:val="left" w:pos="9360"/>
              </w:tabs>
              <w:rPr>
                <w:bCs/>
                <w:lang w:val="pt-BR"/>
              </w:rPr>
            </w:pPr>
          </w:p>
          <w:p w14:paraId="34BC3AB5" w14:textId="77777777" w:rsidR="00BD57FC" w:rsidRPr="005424B3" w:rsidRDefault="00BD57FC" w:rsidP="00BD57FC">
            <w:pPr>
              <w:tabs>
                <w:tab w:val="left" w:pos="9360"/>
              </w:tabs>
              <w:rPr>
                <w:bCs/>
                <w:lang w:val="pt-BR"/>
              </w:rPr>
            </w:pPr>
          </w:p>
          <w:p w14:paraId="34250693" w14:textId="77777777" w:rsidR="00BD57FC" w:rsidRPr="005424B3" w:rsidRDefault="00BD57FC" w:rsidP="00BD57FC">
            <w:pPr>
              <w:tabs>
                <w:tab w:val="left" w:pos="9360"/>
              </w:tabs>
              <w:rPr>
                <w:bCs/>
                <w:lang w:val="pt-BR"/>
              </w:rPr>
            </w:pPr>
          </w:p>
          <w:p w14:paraId="0B7A008F" w14:textId="77777777" w:rsidR="00BD57FC" w:rsidRPr="005424B3" w:rsidRDefault="00BD57FC" w:rsidP="00BD57FC">
            <w:pPr>
              <w:tabs>
                <w:tab w:val="left" w:pos="9360"/>
              </w:tabs>
              <w:rPr>
                <w:bCs/>
                <w:lang w:val="pt-BR"/>
              </w:rPr>
            </w:pPr>
          </w:p>
          <w:p w14:paraId="6274288B" w14:textId="77777777" w:rsidR="00BD57FC" w:rsidRPr="005424B3" w:rsidRDefault="00BD57FC" w:rsidP="00BD57FC">
            <w:pPr>
              <w:tabs>
                <w:tab w:val="left" w:pos="9360"/>
              </w:tabs>
              <w:rPr>
                <w:bCs/>
                <w:lang w:val="pt-BR"/>
              </w:rPr>
            </w:pPr>
          </w:p>
          <w:p w14:paraId="1D4437FC" w14:textId="77777777" w:rsidR="00BD57FC" w:rsidRPr="005424B3" w:rsidRDefault="00BD57FC" w:rsidP="00BD57FC">
            <w:pPr>
              <w:tabs>
                <w:tab w:val="left" w:pos="9360"/>
              </w:tabs>
              <w:rPr>
                <w:bCs/>
                <w:lang w:val="pt-BR"/>
              </w:rPr>
            </w:pPr>
          </w:p>
          <w:p w14:paraId="4C665FBE" w14:textId="77777777" w:rsidR="00BD57FC" w:rsidRPr="005424B3" w:rsidRDefault="00BD57FC" w:rsidP="00BD57FC">
            <w:pPr>
              <w:tabs>
                <w:tab w:val="left" w:pos="9360"/>
              </w:tabs>
              <w:rPr>
                <w:bCs/>
                <w:lang w:val="pt-BR"/>
              </w:rPr>
            </w:pPr>
            <w:r w:rsidRPr="005424B3">
              <w:rPr>
                <w:lang w:val="de-DE"/>
              </w:rPr>
              <w:t xml:space="preserve">- </w:t>
            </w:r>
            <w:r w:rsidRPr="005424B3">
              <w:rPr>
                <w:lang w:val="nb-NO"/>
              </w:rPr>
              <w:t>HS theo dõi, ghi bài và t</w:t>
            </w:r>
            <w:r w:rsidRPr="005424B3">
              <w:rPr>
                <w:lang w:val="de-DE"/>
              </w:rPr>
              <w:t>rả lời các câu hỏi</w:t>
            </w:r>
            <w:r w:rsidRPr="005424B3">
              <w:rPr>
                <w:bCs/>
                <w:lang w:val="pt-BR"/>
              </w:rPr>
              <w:t xml:space="preserve"> </w:t>
            </w:r>
          </w:p>
          <w:p w14:paraId="5D249011" w14:textId="77777777" w:rsidR="00BD57FC" w:rsidRPr="005424B3" w:rsidRDefault="00BD57FC" w:rsidP="00BD57FC">
            <w:pPr>
              <w:tabs>
                <w:tab w:val="left" w:pos="9360"/>
              </w:tabs>
              <w:rPr>
                <w:bCs/>
                <w:lang w:val="pt-BR"/>
              </w:rPr>
            </w:pPr>
          </w:p>
          <w:p w14:paraId="5EB7CDFE" w14:textId="77777777" w:rsidR="00BD57FC" w:rsidRPr="005424B3" w:rsidRDefault="00BD57FC" w:rsidP="00BD57FC">
            <w:pPr>
              <w:tabs>
                <w:tab w:val="left" w:pos="9360"/>
              </w:tabs>
              <w:rPr>
                <w:bCs/>
                <w:lang w:val="pt-BR"/>
              </w:rPr>
            </w:pPr>
          </w:p>
          <w:p w14:paraId="12B14F30" w14:textId="17D9E82C" w:rsidR="00BD57FC" w:rsidRPr="005424B3" w:rsidRDefault="00BD57FC" w:rsidP="00BD57FC">
            <w:pPr>
              <w:tabs>
                <w:tab w:val="left" w:pos="9360"/>
              </w:tabs>
              <w:rPr>
                <w:lang w:val="pt-BR"/>
              </w:rPr>
            </w:pPr>
            <w:r w:rsidRPr="005424B3">
              <w:rPr>
                <w:bCs/>
                <w:lang w:val="pt-BR"/>
              </w:rPr>
              <w:t>Hs</w:t>
            </w:r>
            <w:r w:rsidRPr="005424B3">
              <w:rPr>
                <w:lang w:val="pt-BR"/>
              </w:rPr>
              <w:t>: Rút ra định nghĩa.</w:t>
            </w:r>
          </w:p>
          <w:p w14:paraId="558DED91" w14:textId="77777777" w:rsidR="00D01237" w:rsidRPr="005424B3" w:rsidRDefault="00D01237" w:rsidP="005815C3">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0DFB0D0" w14:textId="77777777" w:rsidR="00D01237" w:rsidRPr="005424B3" w:rsidRDefault="00D01237" w:rsidP="005815C3">
            <w:pPr>
              <w:rPr>
                <w:lang w:val="nb-NO"/>
              </w:rPr>
            </w:pPr>
          </w:p>
          <w:p w14:paraId="608EECEF" w14:textId="0D8106ED" w:rsidR="00D01237" w:rsidRPr="005424B3" w:rsidRDefault="00FC6D61" w:rsidP="005815C3">
            <w:pPr>
              <w:jc w:val="center"/>
              <w:rPr>
                <w:lang w:val="pt-BR"/>
              </w:rPr>
            </w:pPr>
            <w:r>
              <w:rPr>
                <w:lang w:val="pt-BR"/>
              </w:rPr>
              <w:t>20</w:t>
            </w:r>
          </w:p>
          <w:p w14:paraId="29F36700" w14:textId="77777777" w:rsidR="00D01237" w:rsidRDefault="00D01237" w:rsidP="005815C3">
            <w:pPr>
              <w:rPr>
                <w:lang w:val="pt-BR"/>
              </w:rPr>
            </w:pPr>
            <w:r w:rsidRPr="005424B3">
              <w:rPr>
                <w:lang w:val="pt-BR"/>
              </w:rPr>
              <w:t>phút</w:t>
            </w:r>
          </w:p>
          <w:p w14:paraId="79C3279D" w14:textId="77777777" w:rsidR="00FC6D61" w:rsidRDefault="00FC6D61" w:rsidP="005815C3">
            <w:pPr>
              <w:rPr>
                <w:lang w:val="pt-BR"/>
              </w:rPr>
            </w:pPr>
          </w:p>
          <w:p w14:paraId="4ED3B037" w14:textId="77777777" w:rsidR="00FC6D61" w:rsidRDefault="00FC6D61" w:rsidP="005815C3">
            <w:pPr>
              <w:rPr>
                <w:lang w:val="pt-BR"/>
              </w:rPr>
            </w:pPr>
          </w:p>
          <w:p w14:paraId="2A1C0353" w14:textId="77777777" w:rsidR="00FC6D61" w:rsidRDefault="00FC6D61" w:rsidP="005815C3">
            <w:pPr>
              <w:rPr>
                <w:lang w:val="pt-BR"/>
              </w:rPr>
            </w:pPr>
          </w:p>
          <w:p w14:paraId="0FB85CB9" w14:textId="77777777" w:rsidR="00FC6D61" w:rsidRDefault="00FC6D61" w:rsidP="005815C3">
            <w:pPr>
              <w:rPr>
                <w:lang w:val="pt-BR"/>
              </w:rPr>
            </w:pPr>
          </w:p>
          <w:p w14:paraId="2EC9E951" w14:textId="77777777" w:rsidR="00FC6D61" w:rsidRDefault="00FC6D61" w:rsidP="005815C3">
            <w:pPr>
              <w:rPr>
                <w:lang w:val="pt-BR"/>
              </w:rPr>
            </w:pPr>
          </w:p>
          <w:p w14:paraId="1308A68A" w14:textId="77777777" w:rsidR="00FC6D61" w:rsidRDefault="00FC6D61" w:rsidP="005815C3">
            <w:pPr>
              <w:rPr>
                <w:lang w:val="pt-BR"/>
              </w:rPr>
            </w:pPr>
          </w:p>
          <w:p w14:paraId="4DE9B501" w14:textId="77777777" w:rsidR="00FC6D61" w:rsidRDefault="00FC6D61" w:rsidP="005815C3">
            <w:pPr>
              <w:rPr>
                <w:lang w:val="pt-BR"/>
              </w:rPr>
            </w:pPr>
          </w:p>
          <w:p w14:paraId="19D1BC09" w14:textId="77777777" w:rsidR="00FC6D61" w:rsidRDefault="00FC6D61" w:rsidP="005815C3">
            <w:pPr>
              <w:rPr>
                <w:lang w:val="pt-BR"/>
              </w:rPr>
            </w:pPr>
          </w:p>
          <w:p w14:paraId="1E27627D" w14:textId="77777777" w:rsidR="00FC6D61" w:rsidRDefault="00FC6D61" w:rsidP="005815C3">
            <w:pPr>
              <w:rPr>
                <w:lang w:val="pt-BR"/>
              </w:rPr>
            </w:pPr>
          </w:p>
          <w:p w14:paraId="67FA183E" w14:textId="77777777" w:rsidR="00FC6D61" w:rsidRDefault="00FC6D61" w:rsidP="005815C3">
            <w:pPr>
              <w:rPr>
                <w:lang w:val="pt-BR"/>
              </w:rPr>
            </w:pPr>
          </w:p>
          <w:p w14:paraId="008103A1" w14:textId="77777777" w:rsidR="00FC6D61" w:rsidRDefault="00FC6D61" w:rsidP="005815C3">
            <w:pPr>
              <w:rPr>
                <w:lang w:val="pt-BR"/>
              </w:rPr>
            </w:pPr>
          </w:p>
          <w:p w14:paraId="7074E9B0" w14:textId="77777777" w:rsidR="00FC6D61" w:rsidRDefault="00FC6D61" w:rsidP="005815C3">
            <w:pPr>
              <w:rPr>
                <w:lang w:val="pt-BR"/>
              </w:rPr>
            </w:pPr>
          </w:p>
          <w:p w14:paraId="24666D45" w14:textId="77777777" w:rsidR="00FC6D61" w:rsidRPr="005424B3" w:rsidRDefault="00FC6D61" w:rsidP="00FC6D61">
            <w:pPr>
              <w:jc w:val="center"/>
              <w:rPr>
                <w:lang w:val="pt-BR"/>
              </w:rPr>
            </w:pPr>
            <w:r>
              <w:rPr>
                <w:lang w:val="pt-BR"/>
              </w:rPr>
              <w:t>20</w:t>
            </w:r>
          </w:p>
          <w:p w14:paraId="68AC45F2" w14:textId="77777777" w:rsidR="00FC6D61" w:rsidRDefault="00FC6D61" w:rsidP="00FC6D61">
            <w:pPr>
              <w:rPr>
                <w:lang w:val="pt-BR"/>
              </w:rPr>
            </w:pPr>
            <w:r w:rsidRPr="005424B3">
              <w:rPr>
                <w:lang w:val="pt-BR"/>
              </w:rPr>
              <w:t>phút</w:t>
            </w:r>
          </w:p>
          <w:p w14:paraId="34043353" w14:textId="77777777" w:rsidR="00FC6D61" w:rsidRDefault="00FC6D61" w:rsidP="00FC6D61">
            <w:pPr>
              <w:rPr>
                <w:lang w:val="pt-BR"/>
              </w:rPr>
            </w:pPr>
          </w:p>
          <w:p w14:paraId="2031CBE6" w14:textId="77777777" w:rsidR="00FC6D61" w:rsidRDefault="00FC6D61" w:rsidP="00FC6D61">
            <w:pPr>
              <w:rPr>
                <w:lang w:val="pt-BR"/>
              </w:rPr>
            </w:pPr>
          </w:p>
          <w:p w14:paraId="3167FABE" w14:textId="77777777" w:rsidR="00FC6D61" w:rsidRDefault="00FC6D61" w:rsidP="00FC6D61">
            <w:pPr>
              <w:rPr>
                <w:lang w:val="pt-BR"/>
              </w:rPr>
            </w:pPr>
          </w:p>
          <w:p w14:paraId="7D0B09BC" w14:textId="77777777" w:rsidR="00FC6D61" w:rsidRDefault="00FC6D61" w:rsidP="00FC6D61">
            <w:pPr>
              <w:rPr>
                <w:lang w:val="pt-BR"/>
              </w:rPr>
            </w:pPr>
          </w:p>
          <w:p w14:paraId="2B8172C6" w14:textId="77777777" w:rsidR="00FC6D61" w:rsidRDefault="00FC6D61" w:rsidP="00FC6D61">
            <w:pPr>
              <w:rPr>
                <w:lang w:val="pt-BR"/>
              </w:rPr>
            </w:pPr>
          </w:p>
          <w:p w14:paraId="201CEAFA" w14:textId="77777777" w:rsidR="00FC6D61" w:rsidRDefault="00FC6D61" w:rsidP="00FC6D61">
            <w:pPr>
              <w:rPr>
                <w:lang w:val="pt-BR"/>
              </w:rPr>
            </w:pPr>
          </w:p>
          <w:p w14:paraId="106F3285" w14:textId="77777777" w:rsidR="00FC6D61" w:rsidRDefault="00FC6D61" w:rsidP="00FC6D61">
            <w:pPr>
              <w:rPr>
                <w:lang w:val="pt-BR"/>
              </w:rPr>
            </w:pPr>
          </w:p>
          <w:p w14:paraId="14F1C68D" w14:textId="77777777" w:rsidR="00FC6D61" w:rsidRDefault="00FC6D61" w:rsidP="00FC6D61">
            <w:pPr>
              <w:rPr>
                <w:lang w:val="pt-BR"/>
              </w:rPr>
            </w:pPr>
          </w:p>
          <w:p w14:paraId="1A5AC579" w14:textId="77777777" w:rsidR="00FC6D61" w:rsidRPr="005424B3" w:rsidRDefault="00FC6D61" w:rsidP="00FC6D61">
            <w:pPr>
              <w:jc w:val="center"/>
              <w:rPr>
                <w:lang w:val="pt-BR"/>
              </w:rPr>
            </w:pPr>
            <w:r>
              <w:rPr>
                <w:lang w:val="pt-BR"/>
              </w:rPr>
              <w:t>20</w:t>
            </w:r>
          </w:p>
          <w:p w14:paraId="3B8FE05F" w14:textId="77777777" w:rsidR="00FC6D61" w:rsidRDefault="00FC6D61" w:rsidP="00FC6D61">
            <w:pPr>
              <w:rPr>
                <w:lang w:val="pt-BR"/>
              </w:rPr>
            </w:pPr>
            <w:r w:rsidRPr="005424B3">
              <w:rPr>
                <w:lang w:val="pt-BR"/>
              </w:rPr>
              <w:t>phút</w:t>
            </w:r>
          </w:p>
          <w:p w14:paraId="199F789A" w14:textId="77777777" w:rsidR="00FC6D61" w:rsidRDefault="00FC6D61" w:rsidP="00FC6D61">
            <w:pPr>
              <w:rPr>
                <w:lang w:val="pt-BR"/>
              </w:rPr>
            </w:pPr>
          </w:p>
          <w:p w14:paraId="15E2687E" w14:textId="77777777" w:rsidR="00FC6D61" w:rsidRDefault="00FC6D61" w:rsidP="00FC6D61">
            <w:pPr>
              <w:rPr>
                <w:lang w:val="pt-BR"/>
              </w:rPr>
            </w:pPr>
          </w:p>
          <w:p w14:paraId="29CF5442" w14:textId="780E7584" w:rsidR="00FC6D61" w:rsidRPr="005424B3" w:rsidRDefault="00FC6D61" w:rsidP="00FC6D61">
            <w:pPr>
              <w:jc w:val="center"/>
              <w:rPr>
                <w:lang w:val="pt-BR"/>
              </w:rPr>
            </w:pPr>
            <w:r>
              <w:rPr>
                <w:lang w:val="pt-BR"/>
              </w:rPr>
              <w:t>10</w:t>
            </w:r>
          </w:p>
          <w:p w14:paraId="662470B4" w14:textId="11E04172" w:rsidR="00FC6D61" w:rsidRPr="005424B3" w:rsidRDefault="00FC6D61" w:rsidP="00FC6D61">
            <w:pPr>
              <w:rPr>
                <w:lang w:val="nb-NO"/>
              </w:rPr>
            </w:pPr>
            <w:r w:rsidRPr="005424B3">
              <w:rPr>
                <w:lang w:val="pt-BR"/>
              </w:rPr>
              <w:t>phút</w:t>
            </w:r>
          </w:p>
        </w:tc>
      </w:tr>
      <w:tr w:rsidR="00D01237" w:rsidRPr="005424B3" w14:paraId="740CE001"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0BE617B4" w14:textId="77777777" w:rsidR="00D01237" w:rsidRPr="005424B3" w:rsidRDefault="00D01237" w:rsidP="005815C3">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5280818" w14:textId="77777777" w:rsidR="00D01237" w:rsidRPr="005424B3" w:rsidRDefault="00D01237" w:rsidP="005815C3">
            <w:pPr>
              <w:rPr>
                <w:b/>
                <w:bCs/>
                <w:u w:val="single"/>
                <w:lang w:val="nb-NO"/>
              </w:rPr>
            </w:pPr>
            <w:r w:rsidRPr="005424B3">
              <w:rPr>
                <w:b/>
                <w:bCs/>
                <w:u w:val="single"/>
                <w:lang w:val="nb-NO"/>
              </w:rPr>
              <w:t>Củng cố kiến thức và kết thúc bài</w:t>
            </w:r>
          </w:p>
          <w:p w14:paraId="3BCB40EF" w14:textId="48FD1258" w:rsidR="00D01237" w:rsidRPr="00FC6D61" w:rsidRDefault="00FC6D61" w:rsidP="005815C3">
            <w:r>
              <w:t>bài tập củng cố</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F86DDD9" w14:textId="77777777" w:rsidR="00D01237" w:rsidRPr="005424B3" w:rsidRDefault="00D01237" w:rsidP="005815C3">
            <w:pPr>
              <w:rPr>
                <w:lang w:val="nb-NO"/>
              </w:rPr>
            </w:pPr>
          </w:p>
          <w:p w14:paraId="73F9C38B" w14:textId="77777777" w:rsidR="00D01237" w:rsidRPr="005424B3" w:rsidRDefault="00D01237" w:rsidP="005815C3">
            <w:pPr>
              <w:rPr>
                <w:lang w:val="vi-VN"/>
              </w:rPr>
            </w:pPr>
            <w:r w:rsidRPr="005424B3">
              <w:rPr>
                <w:lang w:val="de-DE"/>
              </w:rPr>
              <w:t xml:space="preserve">Giảng viên trình bày tóm tắt nội dung bằng lời. </w:t>
            </w:r>
            <w:r w:rsidRPr="005424B3">
              <w:rPr>
                <w:lang w:val="nb-NO"/>
              </w:rPr>
              <w:t>GV hướng dẫn bài tập 1 – 5 trang 3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FCF931F" w14:textId="77777777" w:rsidR="00D01237" w:rsidRPr="005424B3" w:rsidRDefault="00D01237" w:rsidP="005815C3">
            <w:pPr>
              <w:rPr>
                <w:lang w:val="nb-NO"/>
              </w:rPr>
            </w:pPr>
          </w:p>
          <w:p w14:paraId="694BEE31" w14:textId="77777777" w:rsidR="00D01237" w:rsidRPr="005424B3" w:rsidRDefault="00D01237" w:rsidP="005815C3">
            <w:pPr>
              <w:rPr>
                <w:lang w:val="nb-NO"/>
              </w:rPr>
            </w:pPr>
            <w:r w:rsidRPr="005424B3">
              <w:rPr>
                <w:lang w:val="de-DE"/>
              </w:rPr>
              <w:t xml:space="preserve">Học sinh lắng nghe và ghi chép những nội dung cần thiết. </w:t>
            </w:r>
            <w:r w:rsidRPr="005424B3">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0FDB727" w14:textId="77777777" w:rsidR="00D01237" w:rsidRPr="005424B3" w:rsidRDefault="00D01237" w:rsidP="005815C3">
            <w:pPr>
              <w:jc w:val="center"/>
              <w:rPr>
                <w:lang w:val="nb-NO"/>
              </w:rPr>
            </w:pPr>
          </w:p>
          <w:p w14:paraId="4068157B" w14:textId="636C3368" w:rsidR="00D01237" w:rsidRPr="005424B3" w:rsidRDefault="00D01237" w:rsidP="005815C3">
            <w:pPr>
              <w:jc w:val="center"/>
              <w:rPr>
                <w:lang w:val="nb-NO"/>
              </w:rPr>
            </w:pPr>
            <w:r w:rsidRPr="005424B3">
              <w:rPr>
                <w:lang w:val="pt-BR"/>
              </w:rPr>
              <w:t xml:space="preserve"> </w:t>
            </w:r>
            <w:r w:rsidR="00FC6D61">
              <w:rPr>
                <w:lang w:val="pt-BR"/>
              </w:rPr>
              <w:t xml:space="preserve">15 </w:t>
            </w:r>
            <w:r w:rsidRPr="005424B3">
              <w:rPr>
                <w:lang w:val="pt-BR"/>
              </w:rPr>
              <w:t>phút</w:t>
            </w:r>
          </w:p>
        </w:tc>
      </w:tr>
      <w:tr w:rsidR="00D01237" w:rsidRPr="005424B3" w14:paraId="4131DAE7"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2CFA7BC7" w14:textId="77777777" w:rsidR="00D01237" w:rsidRPr="005424B3" w:rsidRDefault="00D01237" w:rsidP="005815C3">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06B4D0C" w14:textId="77777777" w:rsidR="00D01237" w:rsidRPr="005424B3" w:rsidRDefault="00D01237" w:rsidP="005815C3">
            <w:pPr>
              <w:rPr>
                <w:b/>
                <w:bCs/>
                <w:u w:val="single"/>
                <w:lang w:val="pt-BR"/>
              </w:rPr>
            </w:pPr>
            <w:r w:rsidRPr="005424B3">
              <w:rPr>
                <w:b/>
                <w:bCs/>
                <w:u w:val="single"/>
                <w:lang w:val="pt-BR"/>
              </w:rPr>
              <w:t>Hướng dẫn tự học</w:t>
            </w:r>
          </w:p>
          <w:p w14:paraId="4F779156" w14:textId="77777777" w:rsidR="00D01237" w:rsidRPr="005424B3" w:rsidRDefault="00D01237" w:rsidP="005815C3">
            <w:pPr>
              <w:rPr>
                <w:b/>
                <w:bCs/>
                <w:u w:val="single"/>
                <w:lang w:val="pt-BR"/>
              </w:rPr>
            </w:pPr>
          </w:p>
          <w:p w14:paraId="390F7120" w14:textId="77777777" w:rsidR="00D01237" w:rsidRPr="005424B3" w:rsidRDefault="00D01237" w:rsidP="005815C3">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073AD25" w14:textId="77777777" w:rsidR="00D01237" w:rsidRPr="005424B3" w:rsidRDefault="00D01237" w:rsidP="005815C3">
            <w:pPr>
              <w:rPr>
                <w:lang w:val="pt-BR"/>
              </w:rPr>
            </w:pPr>
          </w:p>
          <w:p w14:paraId="10C63A16" w14:textId="77777777" w:rsidR="00D01237" w:rsidRPr="005424B3" w:rsidRDefault="00D01237" w:rsidP="005815C3">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FAF2913" w14:textId="77777777" w:rsidR="00D01237" w:rsidRPr="005424B3" w:rsidRDefault="00D01237" w:rsidP="005815C3">
            <w:pPr>
              <w:rPr>
                <w:lang w:val="de-DE"/>
              </w:rPr>
            </w:pPr>
          </w:p>
          <w:p w14:paraId="1DC77188" w14:textId="77777777" w:rsidR="00D01237" w:rsidRPr="005424B3" w:rsidRDefault="00D01237" w:rsidP="005815C3">
            <w:pPr>
              <w:rPr>
                <w:lang w:val="pt-BR"/>
              </w:rPr>
            </w:pPr>
            <w:r w:rsidRPr="005424B3">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75B27A8" w14:textId="77777777" w:rsidR="00D01237" w:rsidRPr="005424B3" w:rsidRDefault="00D01237" w:rsidP="005815C3">
            <w:pPr>
              <w:jc w:val="center"/>
              <w:rPr>
                <w:lang w:val="pt-BR"/>
              </w:rPr>
            </w:pPr>
          </w:p>
          <w:p w14:paraId="4F0D02D1" w14:textId="7753C2FC" w:rsidR="00D01237" w:rsidRPr="005424B3" w:rsidRDefault="00FC6D61" w:rsidP="005815C3">
            <w:pPr>
              <w:jc w:val="center"/>
              <w:rPr>
                <w:lang w:val="pt-BR"/>
              </w:rPr>
            </w:pPr>
            <w:r>
              <w:rPr>
                <w:lang w:val="pt-BR"/>
              </w:rPr>
              <w:t xml:space="preserve">5 </w:t>
            </w:r>
            <w:r w:rsidR="00D01237" w:rsidRPr="005424B3">
              <w:rPr>
                <w:lang w:val="pt-BR"/>
              </w:rPr>
              <w:t>phút</w:t>
            </w:r>
          </w:p>
        </w:tc>
      </w:tr>
    </w:tbl>
    <w:p w14:paraId="30A794A1" w14:textId="77777777" w:rsidR="00D01237" w:rsidRPr="005424B3" w:rsidRDefault="00D01237" w:rsidP="00D01237">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D01237" w:rsidRPr="005424B3" w14:paraId="58CF7C14" w14:textId="77777777" w:rsidTr="005815C3">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7FDAD9F" w14:textId="77777777" w:rsidR="00D01237" w:rsidRPr="005424B3" w:rsidRDefault="00D01237" w:rsidP="005815C3">
            <w:pPr>
              <w:rPr>
                <w:u w:val="single"/>
                <w:lang w:val="pt-BR"/>
              </w:rPr>
            </w:pPr>
          </w:p>
          <w:p w14:paraId="49FA6B07" w14:textId="77777777" w:rsidR="00D01237" w:rsidRPr="005424B3" w:rsidRDefault="00D01237" w:rsidP="005815C3">
            <w:pPr>
              <w:rPr>
                <w:u w:val="single"/>
                <w:lang w:val="pt-BR"/>
              </w:rPr>
            </w:pPr>
          </w:p>
          <w:p w14:paraId="26E8C336" w14:textId="77777777" w:rsidR="00D01237" w:rsidRPr="005424B3" w:rsidRDefault="00D01237" w:rsidP="005815C3">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4A95B606" w14:textId="77777777" w:rsidR="00D01237" w:rsidRPr="005424B3" w:rsidRDefault="00D01237" w:rsidP="005815C3">
            <w:pPr>
              <w:jc w:val="both"/>
            </w:pPr>
            <w:r w:rsidRPr="005424B3">
              <w:t xml:space="preserve">1. </w:t>
            </w:r>
            <w:r w:rsidRPr="005424B3">
              <w:rPr>
                <w:i/>
                <w:iCs/>
              </w:rPr>
              <w:t xml:space="preserve">Giáo trình hóa học 1, </w:t>
            </w:r>
            <w:r w:rsidRPr="005424B3">
              <w:t>Trường CĐ lý tự trọng Tp. HCM, năm 2018.</w:t>
            </w:r>
          </w:p>
          <w:p w14:paraId="6C74E1FD" w14:textId="77777777" w:rsidR="00D01237" w:rsidRPr="005424B3" w:rsidRDefault="00D01237" w:rsidP="005815C3">
            <w:pPr>
              <w:jc w:val="both"/>
            </w:pPr>
            <w:r w:rsidRPr="005424B3">
              <w:t xml:space="preserve">2. </w:t>
            </w:r>
            <w:r w:rsidRPr="005424B3">
              <w:rPr>
                <w:lang w:val="vi-VN"/>
              </w:rPr>
              <w:t>Nguyễn Xuân Trường</w:t>
            </w:r>
            <w:r w:rsidRPr="005424B3">
              <w:t xml:space="preserve">, </w:t>
            </w:r>
            <w:r w:rsidRPr="005424B3">
              <w:rPr>
                <w:i/>
                <w:iCs/>
              </w:rPr>
              <w:t xml:space="preserve">Hóa học 10, </w:t>
            </w:r>
            <w:r w:rsidRPr="005424B3">
              <w:rPr>
                <w:lang w:val="vi-VN"/>
              </w:rPr>
              <w:t>NXB Giáo dục Việt Nam</w:t>
            </w:r>
            <w:r w:rsidRPr="005424B3">
              <w:t>, năm 2015.</w:t>
            </w:r>
          </w:p>
          <w:p w14:paraId="5B0E90A2" w14:textId="77777777" w:rsidR="00D01237" w:rsidRPr="005424B3" w:rsidRDefault="00D01237" w:rsidP="005815C3">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10, </w:t>
            </w:r>
            <w:r w:rsidRPr="005424B3">
              <w:rPr>
                <w:lang w:val="vi-VN"/>
              </w:rPr>
              <w:t>NXB Giáo dục Việt Nam</w:t>
            </w:r>
            <w:r w:rsidRPr="005424B3">
              <w:t>, năm 2015.</w:t>
            </w:r>
          </w:p>
        </w:tc>
      </w:tr>
      <w:tr w:rsidR="00D01237" w:rsidRPr="005424B3" w14:paraId="34744541" w14:textId="77777777" w:rsidTr="005815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2AD7F451" w14:textId="77777777" w:rsidR="00D01237" w:rsidRPr="005424B3" w:rsidRDefault="00D01237" w:rsidP="005815C3">
            <w:pPr>
              <w:rPr>
                <w:lang w:val="pt-BR"/>
              </w:rPr>
            </w:pPr>
          </w:p>
          <w:p w14:paraId="39C4943A" w14:textId="77777777" w:rsidR="00D01237" w:rsidRPr="005424B3" w:rsidRDefault="00D01237" w:rsidP="005815C3">
            <w:pPr>
              <w:jc w:val="center"/>
              <w:rPr>
                <w:b/>
                <w:bCs/>
                <w:lang w:val="pt-BR"/>
              </w:rPr>
            </w:pPr>
            <w:r w:rsidRPr="005424B3">
              <w:rPr>
                <w:b/>
                <w:bCs/>
                <w:lang w:val="pt-BR"/>
              </w:rPr>
              <w:t>Trưởng tổ môn</w:t>
            </w:r>
          </w:p>
          <w:p w14:paraId="55081BDB" w14:textId="77777777" w:rsidR="00BD57FC" w:rsidRPr="005424B3" w:rsidRDefault="00BD57FC" w:rsidP="005815C3">
            <w:pPr>
              <w:jc w:val="center"/>
              <w:rPr>
                <w:b/>
                <w:bCs/>
                <w:lang w:val="pt-BR"/>
              </w:rPr>
            </w:pPr>
          </w:p>
          <w:p w14:paraId="33218F27" w14:textId="77777777" w:rsidR="00BD57FC" w:rsidRPr="005424B3" w:rsidRDefault="00BD57FC" w:rsidP="005815C3">
            <w:pPr>
              <w:jc w:val="center"/>
              <w:rPr>
                <w:b/>
                <w:bCs/>
                <w:lang w:val="pt-BR"/>
              </w:rPr>
            </w:pPr>
          </w:p>
          <w:p w14:paraId="297DA8E8" w14:textId="77777777" w:rsidR="00BD57FC" w:rsidRPr="005424B3" w:rsidRDefault="00BD57FC" w:rsidP="005815C3">
            <w:pPr>
              <w:jc w:val="center"/>
              <w:rPr>
                <w:b/>
                <w:bCs/>
                <w:lang w:val="pt-BR"/>
              </w:rPr>
            </w:pPr>
          </w:p>
          <w:p w14:paraId="457755E1" w14:textId="77777777" w:rsidR="00D01237" w:rsidRPr="005424B3" w:rsidRDefault="00D01237" w:rsidP="005815C3">
            <w:pPr>
              <w:jc w:val="center"/>
              <w:rPr>
                <w:b/>
                <w:bCs/>
                <w:lang w:val="pt-BR"/>
              </w:rPr>
            </w:pPr>
            <w:r w:rsidRPr="005424B3">
              <w:rPr>
                <w:b/>
                <w:bCs/>
                <w:lang w:val="vi-VN"/>
              </w:rPr>
              <w:t xml:space="preserve">   </w:t>
            </w:r>
            <w:r w:rsidRPr="005424B3">
              <w:rPr>
                <w:b/>
                <w:bCs/>
                <w:lang w:val="pt-BR"/>
              </w:rPr>
              <w:t>Nguyễn Thị Huyền Nga</w:t>
            </w:r>
          </w:p>
          <w:p w14:paraId="0E26664B" w14:textId="77777777" w:rsidR="00D01237" w:rsidRPr="005424B3" w:rsidRDefault="00D01237" w:rsidP="005815C3">
            <w:pPr>
              <w:rPr>
                <w:b/>
                <w:bCs/>
                <w:lang w:val="vi-VN"/>
              </w:rPr>
            </w:pPr>
          </w:p>
          <w:p w14:paraId="722EFEA5" w14:textId="77777777" w:rsidR="00D01237" w:rsidRPr="005424B3" w:rsidRDefault="00D01237" w:rsidP="005815C3">
            <w:pPr>
              <w:rPr>
                <w:b/>
                <w:bCs/>
                <w:lang w:val="vi-VN"/>
              </w:rPr>
            </w:pPr>
          </w:p>
        </w:tc>
        <w:tc>
          <w:tcPr>
            <w:tcW w:w="6205" w:type="dxa"/>
            <w:shd w:val="clear" w:color="auto" w:fill="auto"/>
          </w:tcPr>
          <w:p w14:paraId="0FEBF103" w14:textId="77777777" w:rsidR="00D01237" w:rsidRPr="005424B3" w:rsidRDefault="00D01237" w:rsidP="005815C3">
            <w:pPr>
              <w:rPr>
                <w:lang w:val="pt-BR"/>
              </w:rPr>
            </w:pPr>
          </w:p>
          <w:p w14:paraId="6989B74F" w14:textId="77777777" w:rsidR="00D01237" w:rsidRPr="005424B3" w:rsidRDefault="00D01237" w:rsidP="005815C3">
            <w:pPr>
              <w:ind w:left="1420"/>
              <w:rPr>
                <w:i/>
                <w:lang w:val="pt-BR"/>
              </w:rPr>
            </w:pPr>
            <w:r w:rsidRPr="005424B3">
              <w:rPr>
                <w:i/>
                <w:lang w:val="pt-BR"/>
              </w:rPr>
              <w:t xml:space="preserve">Tp. Hồ Chí Minh, ngày      tháng      năm 20 </w:t>
            </w:r>
          </w:p>
          <w:p w14:paraId="634A4CE1" w14:textId="77777777" w:rsidR="00D01237" w:rsidRPr="005424B3" w:rsidRDefault="00D01237" w:rsidP="005815C3">
            <w:pPr>
              <w:jc w:val="center"/>
              <w:rPr>
                <w:lang w:val="pt-BR"/>
              </w:rPr>
            </w:pPr>
            <w:r w:rsidRPr="005424B3">
              <w:rPr>
                <w:b/>
                <w:lang w:val="pt-BR"/>
              </w:rPr>
              <w:t>Giảng viên</w:t>
            </w:r>
          </w:p>
        </w:tc>
      </w:tr>
    </w:tbl>
    <w:p w14:paraId="6E1E102A" w14:textId="333CBFA4" w:rsidR="00D01237" w:rsidRPr="005424B3" w:rsidRDefault="00D01237" w:rsidP="00093475"/>
    <w:p w14:paraId="3C90C900" w14:textId="77777777" w:rsidR="00D01237" w:rsidRPr="005424B3" w:rsidRDefault="00D01237">
      <w:r w:rsidRPr="005424B3">
        <w:br w:type="page"/>
      </w:r>
    </w:p>
    <w:p w14:paraId="197BD759" w14:textId="77777777" w:rsidR="00D01237" w:rsidRPr="005424B3" w:rsidRDefault="00D01237" w:rsidP="00D01237"/>
    <w:tbl>
      <w:tblPr>
        <w:tblW w:w="10490" w:type="dxa"/>
        <w:tblInd w:w="108" w:type="dxa"/>
        <w:tblLook w:val="01E0" w:firstRow="1" w:lastRow="1" w:firstColumn="1" w:lastColumn="1" w:noHBand="0" w:noVBand="0"/>
      </w:tblPr>
      <w:tblGrid>
        <w:gridCol w:w="4500"/>
        <w:gridCol w:w="5990"/>
      </w:tblGrid>
      <w:tr w:rsidR="00D01237" w:rsidRPr="005424B3" w14:paraId="53926BCC" w14:textId="77777777" w:rsidTr="00BD57FC">
        <w:tc>
          <w:tcPr>
            <w:tcW w:w="4500" w:type="dxa"/>
            <w:shd w:val="clear" w:color="auto" w:fill="auto"/>
          </w:tcPr>
          <w:p w14:paraId="3F013CB6" w14:textId="7D5FF0D4" w:rsidR="00D01237" w:rsidRPr="005424B3" w:rsidRDefault="00D01237" w:rsidP="005815C3">
            <w:pPr>
              <w:rPr>
                <w:lang w:val="pt-BR"/>
              </w:rPr>
            </w:pPr>
            <w:r w:rsidRPr="005424B3">
              <w:br w:type="page"/>
            </w:r>
            <w:r w:rsidRPr="005424B3">
              <w:br w:type="page"/>
            </w:r>
            <w:r w:rsidRPr="005424B3">
              <w:rPr>
                <w:lang w:val="pt-BR"/>
              </w:rPr>
              <w:t xml:space="preserve">Giáo án số:  </w:t>
            </w:r>
            <w:r w:rsidR="00FC6D61">
              <w:rPr>
                <w:lang w:val="pt-BR"/>
              </w:rPr>
              <w:t>20</w:t>
            </w:r>
          </w:p>
        </w:tc>
        <w:tc>
          <w:tcPr>
            <w:tcW w:w="5990" w:type="dxa"/>
            <w:shd w:val="clear" w:color="auto" w:fill="auto"/>
          </w:tcPr>
          <w:p w14:paraId="2D82E19E" w14:textId="7B1B13BB" w:rsidR="00D01237" w:rsidRPr="005424B3" w:rsidRDefault="00D01237" w:rsidP="005815C3">
            <w:r w:rsidRPr="005424B3">
              <w:t>Thời gian thực hiện:</w:t>
            </w:r>
            <w:r w:rsidR="008B7B59">
              <w:t xml:space="preserve"> 2 </w:t>
            </w:r>
            <w:r w:rsidRPr="005424B3">
              <w:t xml:space="preserve"> tiết</w:t>
            </w:r>
          </w:p>
          <w:p w14:paraId="11163987" w14:textId="155B62F7" w:rsidR="00D01237" w:rsidRPr="005424B3" w:rsidRDefault="00D01237" w:rsidP="005815C3">
            <w:pPr>
              <w:tabs>
                <w:tab w:val="right" w:leader="dot" w:pos="3331"/>
              </w:tabs>
            </w:pPr>
            <w:r w:rsidRPr="005424B3">
              <w:t xml:space="preserve">Tên chương: </w:t>
            </w:r>
            <w:r w:rsidR="00BD57FC" w:rsidRPr="005424B3">
              <w:rPr>
                <w:b/>
                <w:bCs/>
              </w:rPr>
              <w:t>CHƯƠNG X:</w:t>
            </w:r>
            <w:r w:rsidR="00BD57FC" w:rsidRPr="005424B3">
              <w:rPr>
                <w:b/>
                <w:i/>
              </w:rPr>
              <w:t>ĐẠI CƯƠNG VỀ HOÁ HỌC HỮU CƠ</w:t>
            </w:r>
          </w:p>
          <w:p w14:paraId="1CA99C54" w14:textId="77777777" w:rsidR="00D01237" w:rsidRPr="005424B3" w:rsidRDefault="00D01237" w:rsidP="005815C3">
            <w:r w:rsidRPr="005424B3">
              <w:t xml:space="preserve">Thực hiện ngày                  tháng                 năm 20 </w:t>
            </w:r>
          </w:p>
          <w:p w14:paraId="31DF0368" w14:textId="77777777" w:rsidR="00D01237" w:rsidRPr="005424B3" w:rsidRDefault="00D01237" w:rsidP="005815C3">
            <w:r w:rsidRPr="005424B3">
              <w:t xml:space="preserve"> </w:t>
            </w:r>
          </w:p>
        </w:tc>
      </w:tr>
    </w:tbl>
    <w:p w14:paraId="333E41BC" w14:textId="384B9D92" w:rsidR="00D01237" w:rsidRPr="005424B3" w:rsidRDefault="00D01237" w:rsidP="00D01237">
      <w:pPr>
        <w:rPr>
          <w:lang w:val="it-IT"/>
        </w:rPr>
      </w:pPr>
      <w:r w:rsidRPr="005424B3">
        <w:rPr>
          <w:lang w:val="it-IT"/>
        </w:rPr>
        <w:t xml:space="preserve">Tên bài: </w:t>
      </w:r>
      <w:r w:rsidRPr="005424B3">
        <w:rPr>
          <w:lang w:val="it-IT"/>
        </w:rPr>
        <w:tab/>
      </w:r>
      <w:r w:rsidRPr="005424B3">
        <w:rPr>
          <w:lang w:val="it-IT"/>
        </w:rPr>
        <w:tab/>
      </w:r>
      <w:r w:rsidR="00FC6D61">
        <w:rPr>
          <w:b/>
          <w:i/>
        </w:rPr>
        <w:t>Bài 37</w:t>
      </w:r>
      <w:r w:rsidRPr="005424B3">
        <w:rPr>
          <w:b/>
          <w:i/>
        </w:rPr>
        <w:t xml:space="preserve">: </w:t>
      </w:r>
      <w:r w:rsidR="00BD57FC" w:rsidRPr="005424B3">
        <w:rPr>
          <w:lang w:val="pl-PL"/>
        </w:rPr>
        <w:t xml:space="preserve">     </w:t>
      </w:r>
      <w:r w:rsidR="00BD57FC" w:rsidRPr="005424B3">
        <w:rPr>
          <w:b/>
          <w:lang w:val="pl-PL"/>
        </w:rPr>
        <w:t>CẤU TRÚC PHÂN TỬ HỢP CHẤT HỮU CƠ</w:t>
      </w:r>
      <w:r w:rsidR="00BD57FC" w:rsidRPr="005424B3">
        <w:rPr>
          <w:lang w:val="pl-PL"/>
        </w:rPr>
        <w:t xml:space="preserve">  </w:t>
      </w:r>
    </w:p>
    <w:p w14:paraId="766C8DDA" w14:textId="77777777" w:rsidR="00D01237" w:rsidRPr="005424B3" w:rsidRDefault="00D01237" w:rsidP="00D01237">
      <w:pPr>
        <w:rPr>
          <w:b/>
          <w:u w:val="single"/>
          <w:lang w:val="it-IT"/>
        </w:rPr>
      </w:pPr>
      <w:r w:rsidRPr="005424B3">
        <w:rPr>
          <w:b/>
          <w:u w:val="single"/>
          <w:lang w:val="it-IT"/>
        </w:rPr>
        <w:t xml:space="preserve">Mục tiêu của bài: </w:t>
      </w:r>
    </w:p>
    <w:p w14:paraId="3D8AEC1E" w14:textId="77777777" w:rsidR="00D01237" w:rsidRPr="005424B3" w:rsidRDefault="00D01237" w:rsidP="00D01237">
      <w:pPr>
        <w:rPr>
          <w:b/>
          <w:lang w:val="it-IT"/>
        </w:rPr>
      </w:pPr>
      <w:r w:rsidRPr="005424B3">
        <w:rPr>
          <w:lang w:val="it-IT"/>
        </w:rPr>
        <w:t xml:space="preserve">Sau khi học xong bài này người học có khả năng: </w:t>
      </w:r>
    </w:p>
    <w:p w14:paraId="41BF0D4F" w14:textId="77777777" w:rsidR="00BD57FC" w:rsidRPr="005424B3" w:rsidRDefault="00BD57FC" w:rsidP="00BD57FC">
      <w:pPr>
        <w:spacing w:before="20" w:after="20" w:line="223" w:lineRule="auto"/>
      </w:pPr>
      <w:r w:rsidRPr="005424B3">
        <w:rPr>
          <w:b/>
        </w:rPr>
        <w:t>1.</w:t>
      </w:r>
      <w:r w:rsidRPr="005424B3">
        <w:rPr>
          <w:b/>
          <w:u w:val="single"/>
        </w:rPr>
        <w:t>Kiến thức</w:t>
      </w:r>
      <w:r w:rsidRPr="005424B3">
        <w:rPr>
          <w:b/>
        </w:rPr>
        <w:t xml:space="preserve">: </w:t>
      </w:r>
      <w:r w:rsidRPr="005424B3">
        <w:t xml:space="preserve">HS biết được : </w:t>
      </w:r>
    </w:p>
    <w:p w14:paraId="596E6B09" w14:textId="77777777" w:rsidR="00BD57FC" w:rsidRPr="005424B3" w:rsidRDefault="00BD57FC" w:rsidP="00BD57FC">
      <w:pPr>
        <w:spacing w:before="20" w:after="20" w:line="223" w:lineRule="auto"/>
        <w:rPr>
          <w:b/>
        </w:rPr>
      </w:pPr>
      <w:r w:rsidRPr="005424B3">
        <w:t xml:space="preserve">       - Nội dung thuyết cấu tạo hoá học </w:t>
      </w:r>
    </w:p>
    <w:p w14:paraId="7C0D2237" w14:textId="77777777" w:rsidR="00BD57FC" w:rsidRPr="005424B3" w:rsidRDefault="00BD57FC" w:rsidP="00BD57FC">
      <w:pPr>
        <w:ind w:firstLine="418"/>
      </w:pPr>
      <w:r w:rsidRPr="005424B3">
        <w:t xml:space="preserve">- Khái niệm đồng đẳng, đồng phân. </w:t>
      </w:r>
    </w:p>
    <w:p w14:paraId="1EE6920A" w14:textId="77777777" w:rsidR="00BD57FC" w:rsidRPr="005424B3" w:rsidRDefault="00BD57FC" w:rsidP="00BD57FC">
      <w:pPr>
        <w:ind w:firstLine="418"/>
      </w:pPr>
      <w:r w:rsidRPr="005424B3">
        <w:t>- Liên kết cộng hoá trị và khái niệm về cấu trúc không gian của phân tử chất hữu cơ.</w:t>
      </w:r>
    </w:p>
    <w:p w14:paraId="0E7D5F6E" w14:textId="77777777" w:rsidR="00BD57FC" w:rsidRPr="005424B3" w:rsidRDefault="00BD57FC" w:rsidP="00BD57FC">
      <w:pPr>
        <w:ind w:firstLine="418"/>
      </w:pPr>
      <w:r w:rsidRPr="005424B3">
        <w:t xml:space="preserve"> </w:t>
      </w:r>
    </w:p>
    <w:p w14:paraId="7AC2B19C" w14:textId="77777777" w:rsidR="00BD57FC" w:rsidRPr="005424B3" w:rsidRDefault="00BD57FC" w:rsidP="00BD57FC">
      <w:r w:rsidRPr="005424B3">
        <w:rPr>
          <w:b/>
        </w:rPr>
        <w:t>2.</w:t>
      </w:r>
      <w:r w:rsidRPr="005424B3">
        <w:rPr>
          <w:b/>
          <w:u w:val="single"/>
        </w:rPr>
        <w:t>Kĩ năng</w:t>
      </w:r>
      <w:r w:rsidRPr="005424B3">
        <w:rPr>
          <w:b/>
        </w:rPr>
        <w:t xml:space="preserve">: </w:t>
      </w:r>
      <w:r w:rsidRPr="005424B3">
        <w:t xml:space="preserve"> </w:t>
      </w:r>
    </w:p>
    <w:p w14:paraId="1A24A5C9" w14:textId="77777777" w:rsidR="00BD57FC" w:rsidRPr="005424B3" w:rsidRDefault="00BD57FC" w:rsidP="00BD57FC">
      <w:r w:rsidRPr="005424B3">
        <w:t>- Viết được công thức cấu tạo của một số chất hữu cơ cụ thể.</w:t>
      </w:r>
    </w:p>
    <w:p w14:paraId="0AF8CA18" w14:textId="77777777" w:rsidR="00BD57FC" w:rsidRPr="005424B3" w:rsidRDefault="00BD57FC" w:rsidP="00BD57FC">
      <w:pPr>
        <w:rPr>
          <w:b/>
        </w:rPr>
      </w:pPr>
      <w:r w:rsidRPr="005424B3">
        <w:t>- Phân biệt được chất đồng đẳng, chất đồng phân dựa vào công thức cấu tạo cụ thể.</w:t>
      </w:r>
    </w:p>
    <w:p w14:paraId="5A7034F7" w14:textId="77777777" w:rsidR="00BD57FC" w:rsidRPr="005424B3" w:rsidRDefault="00BD57FC" w:rsidP="00BD57FC">
      <w:r w:rsidRPr="005424B3">
        <w:rPr>
          <w:b/>
        </w:rPr>
        <w:t>3.</w:t>
      </w:r>
      <w:r w:rsidRPr="005424B3">
        <w:rPr>
          <w:b/>
          <w:u w:val="single"/>
        </w:rPr>
        <w:t>Thái độ</w:t>
      </w:r>
      <w:r w:rsidRPr="005424B3">
        <w:rPr>
          <w:b/>
        </w:rPr>
        <w:t xml:space="preserve">: </w:t>
      </w:r>
      <w:r w:rsidRPr="005424B3">
        <w:t>Phát huy khả năng tư duy của học sinh.</w:t>
      </w:r>
    </w:p>
    <w:p w14:paraId="3B14770E" w14:textId="77777777" w:rsidR="00D01237" w:rsidRPr="005424B3" w:rsidRDefault="00D01237" w:rsidP="00D01237">
      <w:pPr>
        <w:rPr>
          <w:b/>
          <w:lang w:val="it-IT"/>
        </w:rPr>
      </w:pPr>
      <w:r w:rsidRPr="005424B3">
        <w:rPr>
          <w:b/>
          <w:lang w:val="it-IT"/>
        </w:rPr>
        <w:t>Đồ dùng và phương tiện dạy học:</w:t>
      </w:r>
    </w:p>
    <w:p w14:paraId="1B281AAC" w14:textId="77777777" w:rsidR="00D01237" w:rsidRPr="005424B3" w:rsidRDefault="00D01237" w:rsidP="00D01237">
      <w:pPr>
        <w:rPr>
          <w:lang w:val="it-IT"/>
        </w:rPr>
      </w:pPr>
      <w:r w:rsidRPr="005424B3">
        <w:rPr>
          <w:lang w:val="it-IT"/>
        </w:rPr>
        <w:t>Máy chiếu, màn ảnh, máy tính, bảng, phấn.</w:t>
      </w:r>
    </w:p>
    <w:p w14:paraId="6C93F001" w14:textId="77777777" w:rsidR="00D01237" w:rsidRPr="005424B3" w:rsidRDefault="00D01237" w:rsidP="00D01237">
      <w:pPr>
        <w:rPr>
          <w:lang w:val="it-IT"/>
        </w:rPr>
      </w:pPr>
      <w:r w:rsidRPr="005424B3">
        <w:rPr>
          <w:b/>
          <w:lang w:val="it-IT"/>
        </w:rPr>
        <w:t xml:space="preserve">I. Ổn định lớp học:                                                 </w:t>
      </w:r>
      <w:r w:rsidRPr="005424B3">
        <w:rPr>
          <w:lang w:val="it-IT"/>
        </w:rPr>
        <w:t>Thời gian:  05 phút.</w:t>
      </w:r>
    </w:p>
    <w:p w14:paraId="026B470F" w14:textId="77777777" w:rsidR="00D01237" w:rsidRPr="005424B3" w:rsidRDefault="00D01237" w:rsidP="00D01237">
      <w:pPr>
        <w:rPr>
          <w:lang w:val="it-IT"/>
        </w:rPr>
      </w:pPr>
      <w:r w:rsidRPr="005424B3">
        <w:rPr>
          <w:lang w:val="it-IT"/>
        </w:rPr>
        <w:t>Số học sinh vắng:…………Tên:……………………………………………………..................................</w:t>
      </w:r>
    </w:p>
    <w:p w14:paraId="6891C51E" w14:textId="77777777" w:rsidR="00D01237" w:rsidRPr="005424B3" w:rsidRDefault="00D01237" w:rsidP="00D01237">
      <w:pPr>
        <w:rPr>
          <w:lang w:val="it-IT"/>
        </w:rPr>
      </w:pPr>
      <w:r w:rsidRPr="005424B3">
        <w:rPr>
          <w:lang w:val="it-IT"/>
        </w:rPr>
        <w:t>......................................................................................................................................................................</w:t>
      </w:r>
    </w:p>
    <w:p w14:paraId="3B43F25B" w14:textId="77777777" w:rsidR="00D01237" w:rsidRPr="005424B3" w:rsidRDefault="00D01237" w:rsidP="00D01237">
      <w:pPr>
        <w:rPr>
          <w:b/>
          <w:lang w:val="sv-SE"/>
        </w:rPr>
      </w:pPr>
      <w:r w:rsidRPr="005424B3">
        <w:rPr>
          <w:b/>
          <w:lang w:val="sv-SE"/>
        </w:rPr>
        <w:t>II. Thực hiện bài học:</w:t>
      </w:r>
    </w:p>
    <w:p w14:paraId="38B57177" w14:textId="77777777" w:rsidR="00D01237" w:rsidRPr="005424B3" w:rsidRDefault="00D01237" w:rsidP="00D01237">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D01237" w:rsidRPr="005424B3" w14:paraId="4B83F9BE" w14:textId="77777777" w:rsidTr="005815C3">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CEA4FE" w14:textId="77777777" w:rsidR="00D01237" w:rsidRPr="005424B3" w:rsidRDefault="00D01237" w:rsidP="005815C3">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9C780B" w14:textId="77777777" w:rsidR="00D01237" w:rsidRPr="005424B3" w:rsidRDefault="00D01237" w:rsidP="005815C3">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61AAF" w14:textId="77777777" w:rsidR="00D01237" w:rsidRPr="005424B3" w:rsidRDefault="00D01237" w:rsidP="005815C3">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2A797F" w14:textId="77777777" w:rsidR="00D01237" w:rsidRPr="005424B3" w:rsidRDefault="00D01237" w:rsidP="005815C3">
            <w:pPr>
              <w:jc w:val="center"/>
              <w:rPr>
                <w:lang w:val="de-DE"/>
              </w:rPr>
            </w:pPr>
            <w:r w:rsidRPr="005424B3">
              <w:rPr>
                <w:lang w:val="de-DE"/>
              </w:rPr>
              <w:t>Thời gian</w:t>
            </w:r>
          </w:p>
        </w:tc>
      </w:tr>
      <w:tr w:rsidR="00D01237" w:rsidRPr="005424B3" w14:paraId="7042B13B" w14:textId="77777777" w:rsidTr="005815C3">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10CA90" w14:textId="77777777" w:rsidR="00D01237" w:rsidRPr="005424B3" w:rsidRDefault="00D01237" w:rsidP="005815C3">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37B64E" w14:textId="77777777" w:rsidR="00D01237" w:rsidRPr="005424B3" w:rsidRDefault="00D01237" w:rsidP="005815C3">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20598676" w14:textId="77777777" w:rsidR="00D01237" w:rsidRPr="005424B3" w:rsidRDefault="00D01237" w:rsidP="005815C3">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25881238" w14:textId="77777777" w:rsidR="00D01237" w:rsidRPr="005424B3" w:rsidRDefault="00D01237" w:rsidP="005815C3">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2FAE68" w14:textId="77777777" w:rsidR="00D01237" w:rsidRPr="005424B3" w:rsidRDefault="00D01237" w:rsidP="005815C3">
            <w:pPr>
              <w:jc w:val="center"/>
              <w:rPr>
                <w:lang w:val="de-DE"/>
              </w:rPr>
            </w:pPr>
          </w:p>
        </w:tc>
      </w:tr>
      <w:tr w:rsidR="00D01237" w:rsidRPr="005424B3" w14:paraId="5FF71019"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49962263" w14:textId="77777777" w:rsidR="00D01237" w:rsidRPr="005424B3" w:rsidRDefault="00D01237" w:rsidP="005815C3">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FB216D8" w14:textId="77777777" w:rsidR="00D01237" w:rsidRPr="005424B3" w:rsidRDefault="00D01237" w:rsidP="005815C3">
            <w:pPr>
              <w:rPr>
                <w:lang w:val="de-DE"/>
              </w:rPr>
            </w:pPr>
            <w:r w:rsidRPr="005424B3">
              <w:rPr>
                <w:b/>
                <w:bCs/>
                <w:u w:val="single"/>
                <w:lang w:val="de-DE"/>
              </w:rPr>
              <w:t>Dẫn nhập</w:t>
            </w:r>
          </w:p>
          <w:p w14:paraId="0E231F02" w14:textId="49C57F20" w:rsidR="00D01237" w:rsidRPr="005424B3" w:rsidRDefault="00BD57FC" w:rsidP="005815C3">
            <w:pPr>
              <w:jc w:val="both"/>
              <w:rPr>
                <w:lang w:val="de-DE"/>
              </w:rPr>
            </w:pPr>
            <w:r w:rsidRPr="005424B3">
              <w:rPr>
                <w:lang w:val="de-DE"/>
              </w:rPr>
              <w:t>nhắc công thức nguyên cho vd</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6F8DFE9" w14:textId="26358553" w:rsidR="00786C9E" w:rsidRPr="005424B3" w:rsidRDefault="00D01237" w:rsidP="00786C9E">
            <w:r w:rsidRPr="005424B3">
              <w:rPr>
                <w:lang w:val="de-DE"/>
              </w:rPr>
              <w:t>- GV trình bày</w:t>
            </w:r>
          </w:p>
          <w:p w14:paraId="14B29416" w14:textId="6EE3ABCB" w:rsidR="00D01237" w:rsidRPr="005424B3" w:rsidRDefault="00D01237" w:rsidP="005815C3"/>
        </w:tc>
        <w:tc>
          <w:tcPr>
            <w:tcW w:w="2162" w:type="dxa"/>
            <w:tcBorders>
              <w:top w:val="single" w:sz="4" w:space="0" w:color="auto"/>
              <w:left w:val="single" w:sz="4" w:space="0" w:color="auto"/>
              <w:bottom w:val="single" w:sz="4" w:space="0" w:color="auto"/>
              <w:right w:val="single" w:sz="4" w:space="0" w:color="auto"/>
            </w:tcBorders>
            <w:shd w:val="clear" w:color="auto" w:fill="auto"/>
          </w:tcPr>
          <w:p w14:paraId="7F0AEFCC" w14:textId="2DB65ECC" w:rsidR="00D01237" w:rsidRPr="005424B3" w:rsidRDefault="00D01237" w:rsidP="005815C3">
            <w:pPr>
              <w:rPr>
                <w:lang w:val="de-DE"/>
              </w:rPr>
            </w:pPr>
            <w:r w:rsidRPr="005424B3">
              <w:rPr>
                <w:lang w:val="de-DE"/>
              </w:rPr>
              <w:t xml:space="preserve">- </w:t>
            </w:r>
            <w:r w:rsidRPr="005424B3">
              <w:rPr>
                <w:lang w:val="nb-NO"/>
              </w:rPr>
              <w:t>HS theo dõi, ghi bài và t</w:t>
            </w:r>
            <w:r w:rsidRPr="005424B3">
              <w:rPr>
                <w:lang w:val="de-DE"/>
              </w:rPr>
              <w:t>rả lời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19E68FB" w14:textId="47E8C00E" w:rsidR="00D01237" w:rsidRPr="005424B3" w:rsidRDefault="00FC6D61" w:rsidP="005815C3">
            <w:pPr>
              <w:rPr>
                <w:lang w:val="de-DE"/>
              </w:rPr>
            </w:pPr>
            <w:r>
              <w:rPr>
                <w:lang w:val="de-DE"/>
              </w:rPr>
              <w:t>5</w:t>
            </w:r>
          </w:p>
          <w:p w14:paraId="2E286D55" w14:textId="77777777" w:rsidR="00D01237" w:rsidRPr="005424B3" w:rsidRDefault="00D01237" w:rsidP="005815C3">
            <w:pPr>
              <w:jc w:val="center"/>
              <w:rPr>
                <w:lang w:val="de-DE"/>
              </w:rPr>
            </w:pPr>
            <w:r w:rsidRPr="005424B3">
              <w:rPr>
                <w:lang w:val="pt-BR"/>
              </w:rPr>
              <w:t>phút</w:t>
            </w:r>
            <w:r w:rsidRPr="005424B3">
              <w:rPr>
                <w:lang w:val="de-DE"/>
              </w:rPr>
              <w:t xml:space="preserve"> </w:t>
            </w:r>
          </w:p>
        </w:tc>
      </w:tr>
      <w:tr w:rsidR="00D01237" w:rsidRPr="005424B3" w14:paraId="00BAD0E7" w14:textId="77777777" w:rsidTr="005815C3">
        <w:trPr>
          <w:trHeight w:val="1323"/>
        </w:trPr>
        <w:tc>
          <w:tcPr>
            <w:tcW w:w="540" w:type="dxa"/>
            <w:tcBorders>
              <w:top w:val="single" w:sz="4" w:space="0" w:color="auto"/>
              <w:left w:val="single" w:sz="4" w:space="0" w:color="auto"/>
              <w:right w:val="single" w:sz="4" w:space="0" w:color="auto"/>
            </w:tcBorders>
            <w:shd w:val="clear" w:color="auto" w:fill="auto"/>
          </w:tcPr>
          <w:p w14:paraId="24316E18" w14:textId="77777777" w:rsidR="00D01237" w:rsidRPr="005424B3" w:rsidRDefault="00D01237" w:rsidP="005815C3">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7594E7C" w14:textId="77777777" w:rsidR="00D01237" w:rsidRPr="005424B3" w:rsidRDefault="00D01237" w:rsidP="005815C3">
            <w:pPr>
              <w:rPr>
                <w:b/>
                <w:bCs/>
                <w:u w:val="single"/>
                <w:lang w:val="nb-NO"/>
              </w:rPr>
            </w:pPr>
            <w:r w:rsidRPr="005424B3">
              <w:rPr>
                <w:b/>
                <w:bCs/>
                <w:u w:val="single"/>
                <w:lang w:val="nb-NO"/>
              </w:rPr>
              <w:t>Giảng bài mới</w:t>
            </w:r>
          </w:p>
          <w:p w14:paraId="1F9159C5" w14:textId="77777777" w:rsidR="00BD57FC" w:rsidRPr="005424B3" w:rsidRDefault="00BD57FC" w:rsidP="00BD57FC">
            <w:pPr>
              <w:rPr>
                <w:b/>
                <w:bCs/>
                <w:noProof/>
                <w:u w:val="single"/>
              </w:rPr>
            </w:pPr>
            <w:r w:rsidRPr="005424B3">
              <w:rPr>
                <w:b/>
                <w:bCs/>
                <w:noProof/>
              </w:rPr>
              <w:t>I.</w:t>
            </w:r>
            <w:r w:rsidRPr="005424B3">
              <w:rPr>
                <w:b/>
                <w:bCs/>
                <w:noProof/>
                <w:u w:val="single"/>
              </w:rPr>
              <w:t>CÔNG THỨC CẤU TẠO</w:t>
            </w:r>
            <w:r w:rsidRPr="005424B3">
              <w:rPr>
                <w:b/>
                <w:bCs/>
                <w:noProof/>
              </w:rPr>
              <w:t>:</w:t>
            </w:r>
            <w:r w:rsidRPr="005424B3">
              <w:rPr>
                <w:b/>
                <w:bCs/>
                <w:noProof/>
                <w:u w:val="single"/>
              </w:rPr>
              <w:t xml:space="preserve"> </w:t>
            </w:r>
          </w:p>
          <w:p w14:paraId="262D9191" w14:textId="77777777" w:rsidR="00BD57FC" w:rsidRPr="005424B3" w:rsidRDefault="00BD57FC" w:rsidP="00BD57FC">
            <w:pPr>
              <w:rPr>
                <w:b/>
                <w:noProof/>
              </w:rPr>
            </w:pPr>
            <w:r w:rsidRPr="005424B3">
              <w:rPr>
                <w:b/>
                <w:bCs/>
                <w:noProof/>
              </w:rPr>
              <w:t xml:space="preserve">1. </w:t>
            </w:r>
            <w:r w:rsidRPr="005424B3">
              <w:rPr>
                <w:b/>
                <w:bCs/>
                <w:iCs/>
                <w:noProof/>
                <w:u w:val="single"/>
              </w:rPr>
              <w:t>Thí dụ</w:t>
            </w:r>
            <w:r w:rsidRPr="005424B3">
              <w:rPr>
                <w:b/>
                <w:noProof/>
              </w:rPr>
              <w:t xml:space="preserve"> :</w:t>
            </w:r>
          </w:p>
          <w:p w14:paraId="3D362797" w14:textId="77777777" w:rsidR="00BD57FC" w:rsidRPr="005424B3" w:rsidRDefault="00BD57FC" w:rsidP="00BD57FC">
            <w:pPr>
              <w:rPr>
                <w:noProof/>
                <w:lang w:val="pt-BR"/>
              </w:rPr>
            </w:pPr>
            <w:r w:rsidRPr="005424B3">
              <w:rPr>
                <w:noProof/>
                <w:lang w:val="pt-BR"/>
              </w:rPr>
              <w:t xml:space="preserve">CTPT:      </w:t>
            </w:r>
            <w:r w:rsidRPr="005424B3">
              <w:rPr>
                <w:bCs/>
                <w:noProof/>
                <w:lang w:val="pt-BR"/>
              </w:rPr>
              <w:t>C</w:t>
            </w:r>
            <w:r w:rsidRPr="005424B3">
              <w:rPr>
                <w:bCs/>
                <w:noProof/>
                <w:vertAlign w:val="subscript"/>
                <w:lang w:val="pt-BR"/>
              </w:rPr>
              <w:t>2</w:t>
            </w:r>
            <w:r w:rsidRPr="005424B3">
              <w:rPr>
                <w:bCs/>
                <w:noProof/>
                <w:lang w:val="pt-BR"/>
              </w:rPr>
              <w:t>H</w:t>
            </w:r>
            <w:r w:rsidRPr="005424B3">
              <w:rPr>
                <w:bCs/>
                <w:noProof/>
                <w:vertAlign w:val="subscript"/>
                <w:lang w:val="pt-BR"/>
              </w:rPr>
              <w:t>6</w:t>
            </w:r>
            <w:r w:rsidRPr="005424B3">
              <w:rPr>
                <w:bCs/>
                <w:noProof/>
                <w:lang w:val="pt-BR"/>
              </w:rPr>
              <w:t>O</w:t>
            </w:r>
          </w:p>
          <w:p w14:paraId="6199A35F" w14:textId="77777777" w:rsidR="00BD57FC" w:rsidRPr="005424B3" w:rsidRDefault="00BD57FC" w:rsidP="00BD57FC">
            <w:pPr>
              <w:rPr>
                <w:bCs/>
                <w:noProof/>
                <w:lang w:val="pt-BR"/>
              </w:rPr>
            </w:pPr>
            <w:r w:rsidRPr="005424B3">
              <w:rPr>
                <w:bCs/>
                <w:noProof/>
                <w:lang w:val="pt-BR"/>
              </w:rPr>
              <w:t>CTCT:     H</w:t>
            </w:r>
            <w:r w:rsidRPr="005424B3">
              <w:rPr>
                <w:bCs/>
                <w:noProof/>
                <w:vertAlign w:val="subscript"/>
                <w:lang w:val="pt-BR"/>
              </w:rPr>
              <w:t>3</w:t>
            </w:r>
            <w:r w:rsidRPr="005424B3">
              <w:rPr>
                <w:bCs/>
                <w:noProof/>
                <w:lang w:val="pt-BR"/>
              </w:rPr>
              <w:t>C–CH</w:t>
            </w:r>
            <w:r w:rsidRPr="005424B3">
              <w:rPr>
                <w:bCs/>
                <w:noProof/>
                <w:vertAlign w:val="subscript"/>
                <w:lang w:val="pt-BR"/>
              </w:rPr>
              <w:t>2</w:t>
            </w:r>
            <w:r w:rsidRPr="005424B3">
              <w:rPr>
                <w:bCs/>
                <w:noProof/>
                <w:lang w:val="pt-BR"/>
              </w:rPr>
              <w:t xml:space="preserve">–O–H  </w:t>
            </w:r>
          </w:p>
          <w:p w14:paraId="5E1D5358" w14:textId="77777777" w:rsidR="00BD57FC" w:rsidRPr="005424B3" w:rsidRDefault="00BD57FC" w:rsidP="00BD57FC">
            <w:pPr>
              <w:rPr>
                <w:noProof/>
                <w:lang w:val="pt-BR"/>
              </w:rPr>
            </w:pPr>
            <w:r w:rsidRPr="005424B3">
              <w:rPr>
                <w:noProof/>
                <w:lang w:val="pt-BR"/>
              </w:rPr>
              <w:t>→ Khái niệm: CTCT là công thức biểu diễn thứ tự liên kết và cách thức liên kết giữa các nguyên tử trong phân tử .</w:t>
            </w:r>
          </w:p>
          <w:p w14:paraId="26133D06" w14:textId="77777777" w:rsidR="00BD57FC" w:rsidRPr="005424B3" w:rsidRDefault="00BD57FC" w:rsidP="00BD57FC">
            <w:pPr>
              <w:rPr>
                <w:b/>
                <w:noProof/>
                <w:lang w:val="pt-BR"/>
              </w:rPr>
            </w:pPr>
            <w:r w:rsidRPr="005424B3">
              <w:rPr>
                <w:b/>
                <w:bCs/>
                <w:noProof/>
                <w:lang w:val="pt-BR"/>
              </w:rPr>
              <w:t xml:space="preserve">2. </w:t>
            </w:r>
            <w:r w:rsidRPr="005424B3">
              <w:rPr>
                <w:b/>
                <w:bCs/>
                <w:iCs/>
                <w:noProof/>
                <w:u w:val="single"/>
                <w:lang w:val="pt-BR"/>
              </w:rPr>
              <w:t>Các loại liên kết hoá học</w:t>
            </w:r>
            <w:r w:rsidRPr="005424B3">
              <w:rPr>
                <w:b/>
                <w:noProof/>
                <w:lang w:val="pt-BR"/>
              </w:rPr>
              <w:t>:</w:t>
            </w:r>
          </w:p>
          <w:p w14:paraId="4B18D1CA" w14:textId="77777777" w:rsidR="00BD57FC" w:rsidRPr="005424B3" w:rsidRDefault="00BD57FC" w:rsidP="00BD57FC">
            <w:pPr>
              <w:rPr>
                <w:noProof/>
                <w:lang w:val="pt-BR"/>
              </w:rPr>
            </w:pPr>
            <w:r w:rsidRPr="005424B3">
              <w:rPr>
                <w:noProof/>
                <w:lang w:val="pt-BR"/>
              </w:rPr>
              <w:t>- CTPT :</w:t>
            </w:r>
            <w:r w:rsidRPr="005424B3">
              <w:rPr>
                <w:b/>
                <w:bCs/>
                <w:i/>
                <w:iCs/>
                <w:noProof/>
                <w:lang w:val="pt-BR"/>
              </w:rPr>
              <w:t xml:space="preserve"> </w:t>
            </w:r>
            <w:r w:rsidRPr="005424B3">
              <w:rPr>
                <w:bCs/>
                <w:i/>
                <w:iCs/>
                <w:noProof/>
                <w:lang w:val="pt-BR"/>
              </w:rPr>
              <w:t>C</w:t>
            </w:r>
            <w:r w:rsidRPr="005424B3">
              <w:rPr>
                <w:bCs/>
                <w:i/>
                <w:iCs/>
                <w:noProof/>
                <w:vertAlign w:val="subscript"/>
                <w:lang w:val="pt-BR"/>
              </w:rPr>
              <w:t>2</w:t>
            </w:r>
            <w:r w:rsidRPr="005424B3">
              <w:rPr>
                <w:bCs/>
                <w:i/>
                <w:iCs/>
                <w:noProof/>
                <w:lang w:val="pt-BR"/>
              </w:rPr>
              <w:t>H</w:t>
            </w:r>
            <w:r w:rsidRPr="005424B3">
              <w:rPr>
                <w:bCs/>
                <w:i/>
                <w:iCs/>
                <w:noProof/>
                <w:vertAlign w:val="subscript"/>
                <w:lang w:val="pt-BR"/>
              </w:rPr>
              <w:t>6</w:t>
            </w:r>
            <w:r w:rsidRPr="005424B3">
              <w:rPr>
                <w:bCs/>
                <w:i/>
                <w:iCs/>
                <w:noProof/>
                <w:lang w:val="pt-BR"/>
              </w:rPr>
              <w:t>O</w:t>
            </w:r>
          </w:p>
          <w:p w14:paraId="09C6C265" w14:textId="1F2235B6" w:rsidR="00BD57FC" w:rsidRPr="005424B3" w:rsidRDefault="00BD57FC" w:rsidP="00BD57FC">
            <w:pPr>
              <w:rPr>
                <w:noProof/>
                <w:lang w:val="pt-BR"/>
              </w:rPr>
            </w:pPr>
            <w:r w:rsidRPr="005424B3">
              <w:rPr>
                <w:noProof/>
                <w:lang w:val="pt-BR"/>
              </w:rPr>
              <w:t xml:space="preserve">- CTCT khai triển : </w:t>
            </w:r>
          </w:p>
          <w:p w14:paraId="291C55A3" w14:textId="77777777" w:rsidR="00BD57FC" w:rsidRPr="005424B3" w:rsidRDefault="00BD57FC" w:rsidP="00BD57FC">
            <w:pPr>
              <w:rPr>
                <w:bCs/>
                <w:noProof/>
                <w:lang w:val="pt-BR"/>
              </w:rPr>
            </w:pPr>
            <w:r w:rsidRPr="005424B3">
              <w:rPr>
                <w:noProof/>
                <w:lang w:val="pt-BR"/>
              </w:rPr>
              <w:t>- CTCT rút gọn :</w:t>
            </w:r>
            <w:r w:rsidRPr="005424B3">
              <w:rPr>
                <w:bCs/>
                <w:noProof/>
                <w:lang w:val="pt-BR"/>
              </w:rPr>
              <w:t xml:space="preserve">    CH</w:t>
            </w:r>
            <w:r w:rsidRPr="005424B3">
              <w:rPr>
                <w:bCs/>
                <w:noProof/>
                <w:vertAlign w:val="subscript"/>
                <w:lang w:val="pt-BR"/>
              </w:rPr>
              <w:t>3</w:t>
            </w:r>
            <w:r w:rsidRPr="005424B3">
              <w:rPr>
                <w:bCs/>
                <w:noProof/>
                <w:lang w:val="pt-BR"/>
              </w:rPr>
              <w:t>CH</w:t>
            </w:r>
            <w:r w:rsidRPr="005424B3">
              <w:rPr>
                <w:bCs/>
                <w:noProof/>
                <w:vertAlign w:val="subscript"/>
                <w:lang w:val="pt-BR"/>
              </w:rPr>
              <w:t>2</w:t>
            </w:r>
            <w:r w:rsidRPr="005424B3">
              <w:rPr>
                <w:bCs/>
                <w:noProof/>
                <w:lang w:val="pt-BR"/>
              </w:rPr>
              <w:t>OH</w:t>
            </w:r>
          </w:p>
          <w:p w14:paraId="1B7078BE" w14:textId="77777777" w:rsidR="00BD57FC" w:rsidRPr="005424B3" w:rsidRDefault="00BD57FC" w:rsidP="00BD57FC">
            <w:pPr>
              <w:rPr>
                <w:b/>
                <w:noProof/>
                <w:lang w:val="pt-BR"/>
              </w:rPr>
            </w:pPr>
            <w:r w:rsidRPr="005424B3">
              <w:rPr>
                <w:b/>
                <w:bCs/>
                <w:noProof/>
                <w:lang w:val="pt-BR"/>
              </w:rPr>
              <w:t xml:space="preserve">II. </w:t>
            </w:r>
            <w:r w:rsidRPr="005424B3">
              <w:rPr>
                <w:b/>
                <w:bCs/>
                <w:noProof/>
                <w:u w:val="single"/>
                <w:lang w:val="pt-BR"/>
              </w:rPr>
              <w:t>THUYẾT CẤU TẠO HÓA HỌC</w:t>
            </w:r>
            <w:r w:rsidRPr="005424B3">
              <w:rPr>
                <w:b/>
                <w:noProof/>
                <w:lang w:val="pt-BR"/>
              </w:rPr>
              <w:t xml:space="preserve">: </w:t>
            </w:r>
          </w:p>
          <w:p w14:paraId="44D4D4FC" w14:textId="77777777" w:rsidR="00BD57FC" w:rsidRPr="005424B3" w:rsidRDefault="00BD57FC" w:rsidP="00BD57FC">
            <w:pPr>
              <w:rPr>
                <w:b/>
                <w:noProof/>
                <w:lang w:val="pt-BR"/>
              </w:rPr>
            </w:pPr>
            <w:r w:rsidRPr="005424B3">
              <w:rPr>
                <w:b/>
                <w:bCs/>
                <w:iCs/>
                <w:noProof/>
                <w:lang w:val="pt-BR"/>
              </w:rPr>
              <w:t>1 .</w:t>
            </w:r>
            <w:r w:rsidRPr="005424B3">
              <w:rPr>
                <w:b/>
                <w:bCs/>
                <w:iCs/>
                <w:noProof/>
                <w:u w:val="single"/>
                <w:lang w:val="pt-BR"/>
              </w:rPr>
              <w:t xml:space="preserve"> Nội dung của thuyết cấu tạo hóa học</w:t>
            </w:r>
            <w:r w:rsidRPr="005424B3">
              <w:rPr>
                <w:b/>
                <w:noProof/>
                <w:lang w:val="pt-BR"/>
              </w:rPr>
              <w:t>:</w:t>
            </w:r>
          </w:p>
          <w:p w14:paraId="33FB97B9" w14:textId="77777777" w:rsidR="00BD57FC" w:rsidRPr="005424B3" w:rsidRDefault="00BD57FC" w:rsidP="00BD57FC">
            <w:pPr>
              <w:rPr>
                <w:bCs/>
                <w:i/>
                <w:noProof/>
                <w:lang w:val="pt-BR"/>
              </w:rPr>
            </w:pPr>
            <w:r w:rsidRPr="005424B3">
              <w:rPr>
                <w:noProof/>
                <w:lang w:val="pt-BR"/>
              </w:rPr>
              <w:t xml:space="preserve">  </w:t>
            </w:r>
            <w:r w:rsidRPr="005424B3">
              <w:rPr>
                <w:bCs/>
                <w:i/>
                <w:noProof/>
                <w:lang w:val="pt-BR"/>
              </w:rPr>
              <w:t xml:space="preserve">a. </w:t>
            </w:r>
            <w:r w:rsidRPr="005424B3">
              <w:rPr>
                <w:bCs/>
                <w:i/>
                <w:iCs/>
                <w:noProof/>
                <w:lang w:val="pt-BR"/>
              </w:rPr>
              <w:t>Trong phân tử hợp chất hữu cơ, các nguyên tử liên kết với nhau theo đúng hoá trị và theo một thứ tự nhất định. Thứ tự liên kết đó được gọi là cấu tạo hoá học. Sự thay đổi thứ tự liên kết đó, tức là thay đổi cấu tạo hoá học, sẽ tạo ra hợp chất khác</w:t>
            </w:r>
            <w:r w:rsidRPr="005424B3">
              <w:rPr>
                <w:bCs/>
                <w:i/>
                <w:noProof/>
                <w:lang w:val="pt-BR"/>
              </w:rPr>
              <w:t xml:space="preserve"> </w:t>
            </w:r>
          </w:p>
          <w:p w14:paraId="55F85552" w14:textId="77777777" w:rsidR="00BD57FC" w:rsidRPr="005424B3" w:rsidRDefault="00BD57FC" w:rsidP="00BD57FC">
            <w:pPr>
              <w:rPr>
                <w:noProof/>
                <w:lang w:val="pt-BR"/>
              </w:rPr>
            </w:pPr>
            <w:r w:rsidRPr="005424B3">
              <w:rPr>
                <w:i/>
                <w:noProof/>
                <w:lang w:val="pt-BR"/>
              </w:rPr>
              <w:t xml:space="preserve">  </w:t>
            </w:r>
            <w:r w:rsidRPr="005424B3">
              <w:rPr>
                <w:bCs/>
                <w:iCs/>
                <w:noProof/>
                <w:lang w:val="pt-BR"/>
              </w:rPr>
              <w:t>Ví dụ</w:t>
            </w:r>
            <w:r w:rsidRPr="005424B3">
              <w:rPr>
                <w:noProof/>
                <w:lang w:val="pt-BR"/>
              </w:rPr>
              <w:t>: C</w:t>
            </w:r>
            <w:r w:rsidRPr="005424B3">
              <w:rPr>
                <w:noProof/>
                <w:vertAlign w:val="subscript"/>
                <w:lang w:val="pt-BR"/>
              </w:rPr>
              <w:t>2</w:t>
            </w:r>
            <w:r w:rsidRPr="005424B3">
              <w:rPr>
                <w:noProof/>
                <w:lang w:val="pt-BR"/>
              </w:rPr>
              <w:t>H</w:t>
            </w:r>
            <w:r w:rsidRPr="005424B3">
              <w:rPr>
                <w:noProof/>
                <w:vertAlign w:val="subscript"/>
                <w:lang w:val="pt-BR"/>
              </w:rPr>
              <w:t>6</w:t>
            </w:r>
            <w:r w:rsidRPr="005424B3">
              <w:rPr>
                <w:noProof/>
                <w:lang w:val="pt-BR"/>
              </w:rPr>
              <w:t>O có 2 thứ tự liên kết :</w:t>
            </w:r>
          </w:p>
          <w:p w14:paraId="32EDFEB6" w14:textId="77777777" w:rsidR="00BD57FC" w:rsidRPr="005424B3" w:rsidRDefault="00BD57FC" w:rsidP="00BD57FC">
            <w:pPr>
              <w:rPr>
                <w:noProof/>
                <w:lang w:val="pt-BR"/>
              </w:rPr>
            </w:pPr>
            <w:r w:rsidRPr="005424B3">
              <w:rPr>
                <w:noProof/>
                <w:lang w:val="pt-BR"/>
              </w:rPr>
              <w:t xml:space="preserve"> </w:t>
            </w:r>
            <w:r w:rsidRPr="005424B3">
              <w:rPr>
                <w:bCs/>
                <w:noProof/>
                <w:lang w:val="pt-BR"/>
              </w:rPr>
              <w:t>H</w:t>
            </w:r>
            <w:r w:rsidRPr="005424B3">
              <w:rPr>
                <w:bCs/>
                <w:noProof/>
                <w:vertAlign w:val="subscript"/>
                <w:lang w:val="pt-BR"/>
              </w:rPr>
              <w:t>3</w:t>
            </w:r>
            <w:r w:rsidRPr="005424B3">
              <w:rPr>
                <w:bCs/>
                <w:noProof/>
                <w:lang w:val="pt-BR"/>
              </w:rPr>
              <w:t>C–C–CH</w:t>
            </w:r>
            <w:r w:rsidRPr="005424B3">
              <w:rPr>
                <w:bCs/>
                <w:noProof/>
                <w:vertAlign w:val="subscript"/>
                <w:lang w:val="pt-BR"/>
              </w:rPr>
              <w:t>3</w:t>
            </w:r>
            <w:r w:rsidRPr="005424B3">
              <w:rPr>
                <w:noProof/>
                <w:lang w:val="pt-BR"/>
              </w:rPr>
              <w:t xml:space="preserve"> : </w:t>
            </w:r>
            <w:r w:rsidRPr="005424B3">
              <w:rPr>
                <w:iCs/>
                <w:noProof/>
                <w:lang w:val="pt-BR"/>
              </w:rPr>
              <w:t>đimetyl ete , chất khí , không tác dụng với Na</w:t>
            </w:r>
            <w:r w:rsidRPr="005424B3">
              <w:rPr>
                <w:noProof/>
                <w:lang w:val="pt-BR"/>
              </w:rPr>
              <w:t xml:space="preserve">. </w:t>
            </w:r>
          </w:p>
          <w:p w14:paraId="6F515060" w14:textId="77777777" w:rsidR="00BD57FC" w:rsidRPr="005424B3" w:rsidRDefault="00BD57FC" w:rsidP="00BD57FC">
            <w:pPr>
              <w:rPr>
                <w:iCs/>
                <w:noProof/>
                <w:lang w:val="pt-BR"/>
              </w:rPr>
            </w:pPr>
            <w:r w:rsidRPr="005424B3">
              <w:rPr>
                <w:noProof/>
                <w:lang w:val="pt-BR"/>
              </w:rPr>
              <w:t xml:space="preserve">  </w:t>
            </w:r>
            <w:r w:rsidRPr="005424B3">
              <w:rPr>
                <w:bCs/>
                <w:noProof/>
                <w:lang w:val="pt-BR"/>
              </w:rPr>
              <w:t>H</w:t>
            </w:r>
            <w:r w:rsidRPr="005424B3">
              <w:rPr>
                <w:bCs/>
                <w:noProof/>
                <w:vertAlign w:val="subscript"/>
                <w:lang w:val="pt-BR"/>
              </w:rPr>
              <w:t>3</w:t>
            </w:r>
            <w:r w:rsidRPr="005424B3">
              <w:rPr>
                <w:bCs/>
                <w:noProof/>
                <w:lang w:val="pt-BR"/>
              </w:rPr>
              <w:t>C–CH</w:t>
            </w:r>
            <w:r w:rsidRPr="005424B3">
              <w:rPr>
                <w:bCs/>
                <w:noProof/>
                <w:vertAlign w:val="subscript"/>
                <w:lang w:val="pt-BR"/>
              </w:rPr>
              <w:t>2</w:t>
            </w:r>
            <w:r w:rsidRPr="005424B3">
              <w:rPr>
                <w:bCs/>
                <w:noProof/>
                <w:lang w:val="pt-BR"/>
              </w:rPr>
              <w:t>–O–H:</w:t>
            </w:r>
            <w:r w:rsidRPr="005424B3">
              <w:rPr>
                <w:noProof/>
                <w:lang w:val="pt-BR"/>
              </w:rPr>
              <w:t xml:space="preserve"> </w:t>
            </w:r>
            <w:r w:rsidRPr="005424B3">
              <w:rPr>
                <w:iCs/>
                <w:noProof/>
                <w:lang w:val="pt-BR"/>
              </w:rPr>
              <w:t>ancol etylic, chất lỏng, tác dụng với Na giải phóng khí hydro .</w:t>
            </w:r>
          </w:p>
          <w:p w14:paraId="20975ABA" w14:textId="22F1397F" w:rsidR="00BD57FC" w:rsidRPr="005424B3" w:rsidRDefault="00BD57FC" w:rsidP="00BD57FC">
            <w:pPr>
              <w:rPr>
                <w:i/>
                <w:noProof/>
                <w:lang w:val="pt-BR"/>
              </w:rPr>
            </w:pPr>
            <w:r w:rsidRPr="005424B3">
              <w:rPr>
                <w:bCs/>
                <w:i/>
                <w:noProof/>
                <w:lang w:val="pt-BR"/>
              </w:rPr>
              <w:lastRenderedPageBreak/>
              <w:t>b.</w:t>
            </w:r>
            <w:r w:rsidRPr="005424B3">
              <w:rPr>
                <w:bCs/>
                <w:i/>
                <w:iCs/>
                <w:noProof/>
                <w:lang w:val="pt-BR"/>
              </w:rPr>
              <w:t>Trong phân tử hợp chất hữu cơ, cacbon có hóa trị 4. Nguyên tử cacbon không những có thể liên kết với nguyên tử của các nguyên tố khác mà còn liên kết với nhau thành mạch cacbon</w:t>
            </w:r>
            <w:r w:rsidRPr="005424B3">
              <w:rPr>
                <w:i/>
                <w:iCs/>
                <w:noProof/>
                <w:lang w:val="pt-BR"/>
              </w:rPr>
              <w:t xml:space="preserve"> </w:t>
            </w:r>
            <w:r w:rsidRPr="005424B3">
              <w:rPr>
                <w:i/>
                <w:noProof/>
                <w:lang w:val="pt-BR"/>
              </w:rPr>
              <w:t>.</w:t>
            </w:r>
          </w:p>
          <w:p w14:paraId="2F9F95CE" w14:textId="7E7339C4" w:rsidR="00BD57FC" w:rsidRPr="005424B3" w:rsidRDefault="00BD57FC" w:rsidP="00BD57FC">
            <w:pPr>
              <w:rPr>
                <w:bCs/>
                <w:i/>
                <w:iCs/>
                <w:noProof/>
                <w:lang w:val="pt-BR"/>
              </w:rPr>
            </w:pPr>
            <w:r w:rsidRPr="005424B3">
              <w:rPr>
                <w:i/>
                <w:noProof/>
                <w:lang w:val="pt-BR"/>
              </w:rPr>
              <w:t xml:space="preserve"> </w:t>
            </w:r>
            <w:r w:rsidRPr="005424B3">
              <w:rPr>
                <w:bCs/>
                <w:i/>
                <w:iCs/>
                <w:noProof/>
                <w:lang w:val="pt-BR"/>
              </w:rPr>
              <w:t>Tính chất của các chất phụ thuộc vào thành phần phân tử (bản chất, số lượng các nguyên tử ) và cấu tạo hóa học (thứ tự liên kết các nguyên tử )</w:t>
            </w:r>
          </w:p>
          <w:p w14:paraId="55BCE981" w14:textId="77777777" w:rsidR="00BD57FC" w:rsidRPr="005424B3" w:rsidRDefault="00BD57FC" w:rsidP="00BD57FC">
            <w:pPr>
              <w:tabs>
                <w:tab w:val="left" w:pos="432"/>
              </w:tabs>
              <w:rPr>
                <w:b/>
                <w:bCs/>
                <w:noProof/>
                <w:lang w:val="pt-BR"/>
              </w:rPr>
            </w:pPr>
            <w:r w:rsidRPr="005424B3">
              <w:rPr>
                <w:b/>
                <w:bCs/>
                <w:noProof/>
                <w:lang w:val="pt-BR"/>
              </w:rPr>
              <w:t xml:space="preserve">2. </w:t>
            </w:r>
            <w:r w:rsidRPr="005424B3">
              <w:rPr>
                <w:b/>
                <w:bCs/>
                <w:noProof/>
                <w:u w:val="single"/>
                <w:lang w:val="pt-BR"/>
              </w:rPr>
              <w:t>Ý nghĩa</w:t>
            </w:r>
            <w:r w:rsidRPr="005424B3">
              <w:rPr>
                <w:b/>
                <w:bCs/>
                <w:noProof/>
                <w:lang w:val="pt-BR"/>
              </w:rPr>
              <w:t xml:space="preserve"> :</w:t>
            </w:r>
          </w:p>
          <w:p w14:paraId="4B56DD4B" w14:textId="77777777" w:rsidR="00BD57FC" w:rsidRPr="005424B3" w:rsidRDefault="00BD57FC" w:rsidP="00BD57FC">
            <w:pPr>
              <w:rPr>
                <w:noProof/>
                <w:lang w:val="pt-BR"/>
              </w:rPr>
            </w:pPr>
            <w:r w:rsidRPr="005424B3">
              <w:rPr>
                <w:noProof/>
                <w:lang w:val="pt-BR"/>
              </w:rPr>
              <w:t>Thuyết cấu tạo hoá học giúp giải tích được hiện tượng đồng đẳng, hiện tượng đồng phân .</w:t>
            </w:r>
          </w:p>
          <w:p w14:paraId="31CD9B35" w14:textId="77777777" w:rsidR="00BD57FC" w:rsidRPr="005424B3" w:rsidRDefault="00BD57FC" w:rsidP="00BD57FC">
            <w:pPr>
              <w:tabs>
                <w:tab w:val="left" w:pos="9360"/>
              </w:tabs>
              <w:jc w:val="both"/>
              <w:rPr>
                <w:b/>
                <w:bCs/>
              </w:rPr>
            </w:pPr>
            <w:r w:rsidRPr="005424B3">
              <w:rPr>
                <w:b/>
                <w:bCs/>
              </w:rPr>
              <w:t xml:space="preserve">II. </w:t>
            </w:r>
            <w:r w:rsidRPr="005424B3">
              <w:rPr>
                <w:b/>
                <w:bCs/>
                <w:u w:val="single"/>
              </w:rPr>
              <w:t>Đồng đẳng, đồng phân</w:t>
            </w:r>
            <w:r w:rsidRPr="005424B3">
              <w:rPr>
                <w:b/>
                <w:bCs/>
              </w:rPr>
              <w:t>:</w:t>
            </w:r>
          </w:p>
          <w:p w14:paraId="37C81812" w14:textId="77777777" w:rsidR="00BD57FC" w:rsidRPr="005424B3" w:rsidRDefault="00BD57FC" w:rsidP="00BD57FC">
            <w:pPr>
              <w:tabs>
                <w:tab w:val="left" w:pos="9360"/>
              </w:tabs>
              <w:jc w:val="both"/>
              <w:rPr>
                <w:b/>
              </w:rPr>
            </w:pPr>
            <w:r w:rsidRPr="005424B3">
              <w:rPr>
                <w:b/>
              </w:rPr>
              <w:t>1. Đồng đẳng:</w:t>
            </w:r>
          </w:p>
          <w:p w14:paraId="12503FE3" w14:textId="77777777" w:rsidR="00BD57FC" w:rsidRPr="005424B3" w:rsidRDefault="00BD57FC" w:rsidP="00BD57FC">
            <w:pPr>
              <w:tabs>
                <w:tab w:val="left" w:pos="9360"/>
              </w:tabs>
              <w:jc w:val="both"/>
              <w:rPr>
                <w:b/>
                <w:i/>
                <w:iCs/>
              </w:rPr>
            </w:pPr>
            <w:r w:rsidRPr="005424B3">
              <w:rPr>
                <w:b/>
                <w:i/>
                <w:iCs/>
              </w:rPr>
              <w:t xml:space="preserve">a. </w:t>
            </w:r>
            <w:r w:rsidRPr="005424B3">
              <w:rPr>
                <w:b/>
                <w:i/>
                <w:iCs/>
                <w:u w:val="single"/>
              </w:rPr>
              <w:t>Thí dụ</w:t>
            </w:r>
            <w:r w:rsidRPr="005424B3">
              <w:rPr>
                <w:b/>
                <w:i/>
                <w:iCs/>
              </w:rPr>
              <w:t>:</w:t>
            </w:r>
          </w:p>
          <w:p w14:paraId="66D8D06B" w14:textId="088C9810" w:rsidR="00BD57FC" w:rsidRPr="005424B3" w:rsidRDefault="00BD57FC" w:rsidP="00BD57FC">
            <w:pPr>
              <w:tabs>
                <w:tab w:val="left" w:pos="9360"/>
              </w:tabs>
              <w:jc w:val="both"/>
            </w:pPr>
            <w:r w:rsidRPr="005424B3">
              <w:t>CH</w:t>
            </w:r>
            <w:r w:rsidRPr="005424B3">
              <w:rPr>
                <w:vertAlign w:val="subscript"/>
              </w:rPr>
              <w:t>4</w:t>
            </w:r>
            <w:r w:rsidR="00786C9E" w:rsidRPr="005424B3">
              <w:t xml:space="preserve"> </w:t>
            </w:r>
            <w:r w:rsidRPr="005424B3">
              <w:t>C</w:t>
            </w:r>
            <w:r w:rsidRPr="005424B3">
              <w:rPr>
                <w:vertAlign w:val="subscript"/>
              </w:rPr>
              <w:t>2</w:t>
            </w:r>
            <w:r w:rsidRPr="005424B3">
              <w:t>H</w:t>
            </w:r>
            <w:r w:rsidRPr="005424B3">
              <w:rPr>
                <w:vertAlign w:val="subscript"/>
              </w:rPr>
              <w:t>6</w:t>
            </w:r>
            <w:r w:rsidR="00786C9E" w:rsidRPr="005424B3">
              <w:t xml:space="preserve"> </w:t>
            </w:r>
            <w:r w:rsidRPr="005424B3">
              <w:t>C</w:t>
            </w:r>
            <w:r w:rsidRPr="005424B3">
              <w:rPr>
                <w:vertAlign w:val="subscript"/>
              </w:rPr>
              <w:t>3</w:t>
            </w:r>
            <w:r w:rsidRPr="005424B3">
              <w:t>H</w:t>
            </w:r>
            <w:r w:rsidRPr="005424B3">
              <w:rPr>
                <w:vertAlign w:val="subscript"/>
              </w:rPr>
              <w:t>8</w:t>
            </w:r>
            <w:r w:rsidR="00786C9E" w:rsidRPr="005424B3">
              <w:t xml:space="preserve">   </w:t>
            </w:r>
            <w:r w:rsidRPr="005424B3">
              <w:t>........C</w:t>
            </w:r>
            <w:r w:rsidRPr="005424B3">
              <w:rPr>
                <w:vertAlign w:val="subscript"/>
              </w:rPr>
              <w:t>n</w:t>
            </w:r>
            <w:r w:rsidRPr="005424B3">
              <w:t>H</w:t>
            </w:r>
            <w:r w:rsidRPr="005424B3">
              <w:rPr>
                <w:vertAlign w:val="subscript"/>
              </w:rPr>
              <w:t>2n</w:t>
            </w:r>
          </w:p>
          <w:p w14:paraId="7B2AC18E" w14:textId="77777777" w:rsidR="00BD57FC" w:rsidRPr="005424B3" w:rsidRDefault="00BD57FC" w:rsidP="00BD57FC">
            <w:pPr>
              <w:rPr>
                <w:noProof/>
                <w:lang w:val="pt-BR"/>
              </w:rPr>
            </w:pPr>
            <w:r w:rsidRPr="005424B3">
              <w:rPr>
                <w:b/>
                <w:i/>
                <w:iCs/>
              </w:rPr>
              <w:t xml:space="preserve">b. </w:t>
            </w:r>
            <w:r w:rsidRPr="005424B3">
              <w:rPr>
                <w:b/>
                <w:i/>
                <w:iCs/>
                <w:u w:val="single"/>
              </w:rPr>
              <w:t>Định nghĩa</w:t>
            </w:r>
            <w:r w:rsidRPr="005424B3">
              <w:rPr>
                <w:b/>
                <w:i/>
                <w:iCs/>
              </w:rPr>
              <w:t>:</w:t>
            </w:r>
            <w:r w:rsidRPr="005424B3">
              <w:t xml:space="preserve"> Sgk</w:t>
            </w:r>
          </w:p>
          <w:p w14:paraId="72E9B018" w14:textId="77777777" w:rsidR="00BD57FC" w:rsidRPr="005424B3" w:rsidRDefault="00BD57FC" w:rsidP="00BD57FC">
            <w:pPr>
              <w:tabs>
                <w:tab w:val="left" w:pos="9360"/>
              </w:tabs>
              <w:jc w:val="both"/>
              <w:rPr>
                <w:b/>
                <w:lang w:val="pt-BR"/>
              </w:rPr>
            </w:pPr>
            <w:r w:rsidRPr="005424B3">
              <w:rPr>
                <w:b/>
                <w:lang w:val="pt-BR"/>
              </w:rPr>
              <w:t xml:space="preserve">2. </w:t>
            </w:r>
            <w:r w:rsidRPr="005424B3">
              <w:rPr>
                <w:b/>
                <w:u w:val="single"/>
                <w:lang w:val="pt-BR"/>
              </w:rPr>
              <w:t>Đồng phân</w:t>
            </w:r>
            <w:r w:rsidRPr="005424B3">
              <w:rPr>
                <w:b/>
                <w:lang w:val="pt-BR"/>
              </w:rPr>
              <w:t>:</w:t>
            </w:r>
          </w:p>
          <w:p w14:paraId="0A159058" w14:textId="77777777" w:rsidR="00BD57FC" w:rsidRPr="005424B3" w:rsidRDefault="00BD57FC" w:rsidP="00BD57FC">
            <w:pPr>
              <w:tabs>
                <w:tab w:val="left" w:pos="9360"/>
              </w:tabs>
              <w:jc w:val="both"/>
              <w:rPr>
                <w:lang w:val="pt-BR"/>
              </w:rPr>
            </w:pPr>
            <w:r w:rsidRPr="005424B3">
              <w:rPr>
                <w:b/>
                <w:i/>
                <w:iCs/>
                <w:lang w:val="pt-BR"/>
              </w:rPr>
              <w:t xml:space="preserve">a. </w:t>
            </w:r>
            <w:r w:rsidRPr="005424B3">
              <w:rPr>
                <w:b/>
                <w:i/>
                <w:iCs/>
                <w:u w:val="single"/>
                <w:lang w:val="pt-BR"/>
              </w:rPr>
              <w:t>Thí dụ</w:t>
            </w:r>
            <w:r w:rsidRPr="005424B3">
              <w:rPr>
                <w:b/>
                <w:lang w:val="pt-BR"/>
              </w:rPr>
              <w:t>:</w:t>
            </w:r>
            <w:r w:rsidRPr="005424B3">
              <w:rPr>
                <w:lang w:val="pt-BR"/>
              </w:rPr>
              <w:t xml:space="preserve"> CTPT C</w:t>
            </w:r>
            <w:r w:rsidRPr="005424B3">
              <w:rPr>
                <w:vertAlign w:val="subscript"/>
                <w:lang w:val="pt-BR"/>
              </w:rPr>
              <w:t>2</w:t>
            </w:r>
            <w:r w:rsidRPr="005424B3">
              <w:rPr>
                <w:lang w:val="pt-BR"/>
              </w:rPr>
              <w:t>H</w:t>
            </w:r>
            <w:r w:rsidRPr="005424B3">
              <w:rPr>
                <w:vertAlign w:val="subscript"/>
                <w:lang w:val="pt-BR"/>
              </w:rPr>
              <w:t>6</w:t>
            </w:r>
            <w:r w:rsidRPr="005424B3">
              <w:rPr>
                <w:lang w:val="pt-BR"/>
              </w:rPr>
              <w:t>O</w:t>
            </w:r>
          </w:p>
          <w:p w14:paraId="784F2A9A" w14:textId="77777777" w:rsidR="00BD57FC" w:rsidRPr="005424B3" w:rsidRDefault="00BD57FC" w:rsidP="00BD57FC">
            <w:pPr>
              <w:tabs>
                <w:tab w:val="left" w:pos="9360"/>
              </w:tabs>
              <w:jc w:val="both"/>
              <w:rPr>
                <w:lang w:val="pt-BR"/>
              </w:rPr>
            </w:pPr>
            <w:r w:rsidRPr="005424B3">
              <w:rPr>
                <w:lang w:val="pt-BR"/>
              </w:rPr>
              <w:t>Ancol etylic:          Đi mêtyl ete</w:t>
            </w:r>
          </w:p>
          <w:p w14:paraId="10223D59" w14:textId="77777777" w:rsidR="00BD57FC" w:rsidRPr="005424B3" w:rsidRDefault="00BD57FC" w:rsidP="00BD57FC">
            <w:pPr>
              <w:tabs>
                <w:tab w:val="left" w:pos="9360"/>
              </w:tabs>
              <w:jc w:val="both"/>
              <w:rPr>
                <w:lang w:val="pt-BR"/>
              </w:rPr>
            </w:pPr>
            <w:r w:rsidRPr="005424B3">
              <w:rPr>
                <w:lang w:val="pt-BR"/>
              </w:rPr>
              <w:t>CH</w:t>
            </w:r>
            <w:r w:rsidRPr="005424B3">
              <w:rPr>
                <w:vertAlign w:val="subscript"/>
                <w:lang w:val="pt-BR"/>
              </w:rPr>
              <w:t>3</w:t>
            </w:r>
            <w:r w:rsidRPr="005424B3">
              <w:rPr>
                <w:lang w:val="pt-BR"/>
              </w:rPr>
              <w:t>-CH</w:t>
            </w:r>
            <w:r w:rsidRPr="005424B3">
              <w:rPr>
                <w:vertAlign w:val="subscript"/>
                <w:lang w:val="pt-BR"/>
              </w:rPr>
              <w:t>2</w:t>
            </w:r>
            <w:r w:rsidRPr="005424B3">
              <w:rPr>
                <w:lang w:val="pt-BR"/>
              </w:rPr>
              <w:t>-OH             CH</w:t>
            </w:r>
            <w:r w:rsidRPr="005424B3">
              <w:rPr>
                <w:vertAlign w:val="subscript"/>
                <w:lang w:val="pt-BR"/>
              </w:rPr>
              <w:t>3</w:t>
            </w:r>
            <w:r w:rsidRPr="005424B3">
              <w:rPr>
                <w:lang w:val="pt-BR"/>
              </w:rPr>
              <w:t>-O-CH</w:t>
            </w:r>
            <w:r w:rsidRPr="005424B3">
              <w:rPr>
                <w:vertAlign w:val="subscript"/>
                <w:lang w:val="pt-BR"/>
              </w:rPr>
              <w:t>3</w:t>
            </w:r>
          </w:p>
          <w:p w14:paraId="0C984C49" w14:textId="77777777" w:rsidR="00BD57FC" w:rsidRPr="005424B3" w:rsidRDefault="00BD57FC" w:rsidP="00BD57FC">
            <w:pPr>
              <w:tabs>
                <w:tab w:val="left" w:pos="9360"/>
              </w:tabs>
              <w:jc w:val="both"/>
              <w:rPr>
                <w:lang w:val="pt-BR"/>
              </w:rPr>
            </w:pPr>
            <w:r w:rsidRPr="005424B3">
              <w:rPr>
                <w:b/>
                <w:i/>
                <w:iCs/>
                <w:lang w:val="pt-BR"/>
              </w:rPr>
              <w:t>b. Khái niệm</w:t>
            </w:r>
            <w:r w:rsidRPr="005424B3">
              <w:rPr>
                <w:b/>
                <w:lang w:val="pt-BR"/>
              </w:rPr>
              <w:t>:</w:t>
            </w:r>
            <w:r w:rsidRPr="005424B3">
              <w:rPr>
                <w:lang w:val="pt-BR"/>
              </w:rPr>
              <w:t xml:space="preserve"> Sgk</w:t>
            </w:r>
          </w:p>
          <w:p w14:paraId="49B354E6" w14:textId="77777777" w:rsidR="00BD57FC" w:rsidRPr="005424B3" w:rsidRDefault="00BD57FC" w:rsidP="00BD57FC">
            <w:pPr>
              <w:tabs>
                <w:tab w:val="left" w:pos="9360"/>
              </w:tabs>
              <w:jc w:val="both"/>
              <w:rPr>
                <w:b/>
                <w:lang w:val="pt-BR"/>
              </w:rPr>
            </w:pPr>
            <w:r w:rsidRPr="005424B3">
              <w:rPr>
                <w:b/>
                <w:lang w:val="pt-BR"/>
              </w:rPr>
              <w:t xml:space="preserve">c. </w:t>
            </w:r>
            <w:r w:rsidRPr="005424B3">
              <w:rPr>
                <w:b/>
                <w:i/>
                <w:u w:val="single"/>
                <w:lang w:val="pt-BR"/>
              </w:rPr>
              <w:t>Các loại đồng phân</w:t>
            </w:r>
            <w:r w:rsidRPr="005424B3">
              <w:rPr>
                <w:b/>
                <w:lang w:val="pt-BR"/>
              </w:rPr>
              <w:t>:</w:t>
            </w:r>
          </w:p>
          <w:p w14:paraId="7FCCE739" w14:textId="77777777" w:rsidR="00BD57FC" w:rsidRPr="005424B3" w:rsidRDefault="00BD57FC" w:rsidP="00BD57FC">
            <w:pPr>
              <w:tabs>
                <w:tab w:val="left" w:pos="9360"/>
              </w:tabs>
              <w:jc w:val="both"/>
              <w:rPr>
                <w:lang w:val="pt-BR"/>
              </w:rPr>
            </w:pPr>
            <w:r w:rsidRPr="005424B3">
              <w:rPr>
                <w:lang w:val="pt-BR"/>
              </w:rPr>
              <w:t>* Đồng phân cấu tạo:</w:t>
            </w:r>
          </w:p>
          <w:p w14:paraId="72CF7695" w14:textId="77777777" w:rsidR="00BD57FC" w:rsidRPr="005424B3" w:rsidRDefault="00BD57FC" w:rsidP="00BD57FC">
            <w:pPr>
              <w:tabs>
                <w:tab w:val="left" w:pos="9360"/>
              </w:tabs>
              <w:jc w:val="both"/>
              <w:rPr>
                <w:lang w:val="pt-BR"/>
              </w:rPr>
            </w:pPr>
            <w:r w:rsidRPr="005424B3">
              <w:rPr>
                <w:lang w:val="pt-BR"/>
              </w:rPr>
              <w:t xml:space="preserve">      - Đp mạch C</w:t>
            </w:r>
          </w:p>
          <w:p w14:paraId="1C051C28" w14:textId="77777777" w:rsidR="00BD57FC" w:rsidRPr="005424B3" w:rsidRDefault="00BD57FC" w:rsidP="00BD57FC">
            <w:pPr>
              <w:tabs>
                <w:tab w:val="left" w:pos="9360"/>
              </w:tabs>
              <w:jc w:val="both"/>
              <w:rPr>
                <w:lang w:val="pt-BR"/>
              </w:rPr>
            </w:pPr>
            <w:r w:rsidRPr="005424B3">
              <w:rPr>
                <w:lang w:val="pt-BR"/>
              </w:rPr>
              <w:t xml:space="preserve">      - Đp vị trí liên kết bội</w:t>
            </w:r>
          </w:p>
          <w:p w14:paraId="0B15DEE9" w14:textId="77777777" w:rsidR="00BD57FC" w:rsidRPr="005424B3" w:rsidRDefault="00BD57FC" w:rsidP="00BD57FC">
            <w:pPr>
              <w:tabs>
                <w:tab w:val="left" w:pos="9360"/>
              </w:tabs>
              <w:jc w:val="both"/>
              <w:rPr>
                <w:lang w:val="pt-BR"/>
              </w:rPr>
            </w:pPr>
            <w:r w:rsidRPr="005424B3">
              <w:rPr>
                <w:lang w:val="pt-BR"/>
              </w:rPr>
              <w:t xml:space="preserve">      - Đp loại nhóm chức</w:t>
            </w:r>
          </w:p>
          <w:p w14:paraId="611542D8" w14:textId="77777777" w:rsidR="00BD57FC" w:rsidRPr="005424B3" w:rsidRDefault="00BD57FC" w:rsidP="00BD57FC">
            <w:pPr>
              <w:tabs>
                <w:tab w:val="left" w:pos="9360"/>
              </w:tabs>
              <w:ind w:firstLine="372"/>
              <w:jc w:val="both"/>
              <w:rPr>
                <w:lang w:val="pt-BR"/>
              </w:rPr>
            </w:pPr>
            <w:r w:rsidRPr="005424B3">
              <w:rPr>
                <w:lang w:val="pt-BR"/>
              </w:rPr>
              <w:t>- Đp vị trí nhóm chức</w:t>
            </w:r>
          </w:p>
          <w:p w14:paraId="07B24D23" w14:textId="77777777" w:rsidR="00BD57FC" w:rsidRPr="005424B3" w:rsidRDefault="00BD57FC" w:rsidP="00BD57FC">
            <w:pPr>
              <w:tabs>
                <w:tab w:val="left" w:pos="9360"/>
              </w:tabs>
              <w:jc w:val="both"/>
              <w:rPr>
                <w:lang w:val="pt-BR"/>
              </w:rPr>
            </w:pPr>
            <w:r w:rsidRPr="005424B3">
              <w:rPr>
                <w:lang w:val="pt-BR"/>
              </w:rPr>
              <w:t>* Đồng phân lập thể:</w:t>
            </w:r>
          </w:p>
          <w:p w14:paraId="5E45E412" w14:textId="77777777" w:rsidR="00BD57FC" w:rsidRPr="005424B3" w:rsidRDefault="00BD57FC" w:rsidP="00BD57FC">
            <w:pPr>
              <w:tabs>
                <w:tab w:val="left" w:pos="9360"/>
              </w:tabs>
              <w:ind w:firstLine="372"/>
              <w:jc w:val="both"/>
              <w:rPr>
                <w:lang w:val="pt-BR"/>
              </w:rPr>
            </w:pPr>
            <w:r w:rsidRPr="005424B3">
              <w:rPr>
                <w:lang w:val="pt-BR"/>
              </w:rPr>
              <w:t xml:space="preserve">- Đồng phân hình học </w:t>
            </w:r>
          </w:p>
          <w:p w14:paraId="3A4B74C2" w14:textId="77777777" w:rsidR="00BD57FC" w:rsidRPr="005424B3" w:rsidRDefault="00BD57FC" w:rsidP="00BD57FC">
            <w:pPr>
              <w:tabs>
                <w:tab w:val="left" w:pos="9360"/>
              </w:tabs>
              <w:ind w:firstLine="372"/>
              <w:jc w:val="both"/>
              <w:rPr>
                <w:lang w:val="pt-BR"/>
              </w:rPr>
            </w:pPr>
            <w:r w:rsidRPr="005424B3">
              <w:rPr>
                <w:lang w:val="pt-BR"/>
              </w:rPr>
              <w:t>- Đồng phân quang học</w:t>
            </w:r>
          </w:p>
          <w:p w14:paraId="5AE0FB95" w14:textId="14B26645" w:rsidR="00BD57FC" w:rsidRPr="005424B3" w:rsidRDefault="00BD57FC" w:rsidP="00BD57FC">
            <w:pPr>
              <w:tabs>
                <w:tab w:val="left" w:pos="9360"/>
              </w:tabs>
              <w:jc w:val="both"/>
              <w:rPr>
                <w:b/>
                <w:bCs/>
                <w:lang w:val="pt-BR"/>
              </w:rPr>
            </w:pPr>
            <w:r w:rsidRPr="005424B3">
              <w:rPr>
                <w:b/>
                <w:bCs/>
                <w:lang w:val="pt-BR"/>
              </w:rPr>
              <w:t xml:space="preserve">II. </w:t>
            </w:r>
            <w:r w:rsidRPr="005424B3">
              <w:rPr>
                <w:b/>
                <w:bCs/>
                <w:u w:val="single"/>
                <w:lang w:val="pt-BR"/>
              </w:rPr>
              <w:t>Liên kết hoá học và cấu trúc phân tử hợp chất hữu cơ</w:t>
            </w:r>
            <w:r w:rsidRPr="005424B3">
              <w:rPr>
                <w:b/>
                <w:bCs/>
                <w:lang w:val="pt-BR"/>
              </w:rPr>
              <w:t>:</w:t>
            </w:r>
          </w:p>
          <w:p w14:paraId="04207360" w14:textId="77777777" w:rsidR="00BD57FC" w:rsidRPr="005424B3" w:rsidRDefault="00BD57FC" w:rsidP="00BD57FC">
            <w:pPr>
              <w:tabs>
                <w:tab w:val="left" w:pos="9360"/>
              </w:tabs>
              <w:jc w:val="both"/>
              <w:rPr>
                <w:b/>
                <w:lang w:val="pt-BR"/>
              </w:rPr>
            </w:pPr>
            <w:r w:rsidRPr="005424B3">
              <w:rPr>
                <w:b/>
                <w:lang w:val="pt-BR"/>
              </w:rPr>
              <w:t xml:space="preserve">1. </w:t>
            </w:r>
            <w:r w:rsidRPr="005424B3">
              <w:rPr>
                <w:b/>
                <w:u w:val="single"/>
                <w:lang w:val="pt-BR"/>
              </w:rPr>
              <w:t xml:space="preserve">Liên kết đơn liên kết </w:t>
            </w:r>
            <w:r w:rsidRPr="005424B3">
              <w:rPr>
                <w:b/>
                <w:lang w:val="pt-BR"/>
              </w:rPr>
              <w:t>(</w:t>
            </w:r>
            <w:r w:rsidRPr="005424B3">
              <w:rPr>
                <w:b/>
                <w:position w:val="-6"/>
                <w:lang w:val="pt-BR"/>
              </w:rPr>
              <w:object w:dxaOrig="240" w:dyaOrig="220" w14:anchorId="3DC6D381">
                <v:shape id="_x0000_i1153" type="#_x0000_t75" style="width:12.55pt;height:10.9pt" o:ole="">
                  <v:imagedata r:id="rId136" o:title=""/>
                </v:shape>
                <o:OLEObject Type="Embed" ProgID="Equation.DSMT4" ShapeID="_x0000_i1153" DrawAspect="Content" ObjectID="_1608379549" r:id="rId137"/>
              </w:object>
            </w:r>
            <w:r w:rsidRPr="005424B3">
              <w:rPr>
                <w:b/>
                <w:lang w:val="pt-BR"/>
              </w:rPr>
              <w:t>)</w:t>
            </w:r>
          </w:p>
          <w:p w14:paraId="03E50ED4" w14:textId="77777777" w:rsidR="00BD57FC" w:rsidRPr="005424B3" w:rsidRDefault="00BD57FC" w:rsidP="00BD57FC">
            <w:pPr>
              <w:tabs>
                <w:tab w:val="left" w:pos="9360"/>
              </w:tabs>
              <w:jc w:val="both"/>
              <w:rPr>
                <w:b/>
                <w:lang w:val="pt-BR"/>
              </w:rPr>
            </w:pPr>
            <w:r w:rsidRPr="005424B3">
              <w:rPr>
                <w:b/>
                <w:lang w:val="pt-BR"/>
              </w:rPr>
              <w:t xml:space="preserve">2. </w:t>
            </w:r>
            <w:r w:rsidRPr="005424B3">
              <w:rPr>
                <w:b/>
                <w:u w:val="single"/>
                <w:lang w:val="pt-BR"/>
              </w:rPr>
              <w:t>Liên kết đôi</w:t>
            </w:r>
            <w:r w:rsidRPr="005424B3">
              <w:rPr>
                <w:b/>
                <w:lang w:val="pt-BR"/>
              </w:rPr>
              <w:t xml:space="preserve"> (1</w:t>
            </w:r>
            <w:r w:rsidRPr="005424B3">
              <w:rPr>
                <w:b/>
                <w:position w:val="-6"/>
                <w:lang w:val="pt-BR"/>
              </w:rPr>
              <w:object w:dxaOrig="240" w:dyaOrig="220" w14:anchorId="0FACC6DF">
                <v:shape id="_x0000_i1154" type="#_x0000_t75" style="width:12.55pt;height:10.05pt" o:ole="">
                  <v:imagedata r:id="rId136" o:title=""/>
                </v:shape>
                <o:OLEObject Type="Embed" ProgID="Equation.DSMT4" ShapeID="_x0000_i1154" DrawAspect="Content" ObjectID="_1608379550" r:id="rId138"/>
              </w:object>
            </w:r>
            <w:r w:rsidRPr="005424B3">
              <w:rPr>
                <w:b/>
                <w:lang w:val="pt-BR"/>
              </w:rPr>
              <w:t xml:space="preserve"> và 1</w:t>
            </w:r>
            <w:r w:rsidRPr="005424B3">
              <w:rPr>
                <w:b/>
                <w:position w:val="-6"/>
                <w:lang w:val="pt-BR"/>
              </w:rPr>
              <w:object w:dxaOrig="220" w:dyaOrig="220" w14:anchorId="725605AB">
                <v:shape id="_x0000_i1155" type="#_x0000_t75" style="width:10.9pt;height:10.9pt" o:ole="">
                  <v:imagedata r:id="rId139" o:title=""/>
                </v:shape>
                <o:OLEObject Type="Embed" ProgID="Equation.DSMT4" ShapeID="_x0000_i1155" DrawAspect="Content" ObjectID="_1608379551" r:id="rId140"/>
              </w:object>
            </w:r>
            <w:r w:rsidRPr="005424B3">
              <w:rPr>
                <w:b/>
                <w:lang w:val="pt-BR"/>
              </w:rPr>
              <w:t>)</w:t>
            </w:r>
          </w:p>
          <w:p w14:paraId="5824B4A0" w14:textId="7F232E71" w:rsidR="00D01237" w:rsidRPr="005424B3" w:rsidRDefault="00BD57FC" w:rsidP="00786C9E">
            <w:pPr>
              <w:tabs>
                <w:tab w:val="left" w:pos="9360"/>
              </w:tabs>
              <w:jc w:val="both"/>
              <w:rPr>
                <w:b/>
                <w:lang w:val="pt-BR"/>
              </w:rPr>
            </w:pPr>
            <w:r w:rsidRPr="005424B3">
              <w:rPr>
                <w:b/>
                <w:lang w:val="pt-BR"/>
              </w:rPr>
              <w:t xml:space="preserve">3.  </w:t>
            </w:r>
            <w:r w:rsidRPr="005424B3">
              <w:rPr>
                <w:b/>
                <w:u w:val="single"/>
                <w:lang w:val="pt-BR"/>
              </w:rPr>
              <w:t>Liên kết ba</w:t>
            </w:r>
            <w:r w:rsidRPr="005424B3">
              <w:rPr>
                <w:b/>
                <w:lang w:val="pt-BR"/>
              </w:rPr>
              <w:t xml:space="preserve"> (1</w:t>
            </w:r>
            <w:r w:rsidRPr="005424B3">
              <w:rPr>
                <w:b/>
                <w:position w:val="-6"/>
                <w:lang w:val="pt-BR"/>
              </w:rPr>
              <w:object w:dxaOrig="240" w:dyaOrig="220" w14:anchorId="46867F76">
                <v:shape id="_x0000_i1156" type="#_x0000_t75" style="width:12.55pt;height:10.05pt" o:ole="">
                  <v:imagedata r:id="rId136" o:title=""/>
                </v:shape>
                <o:OLEObject Type="Embed" ProgID="Equation.DSMT4" ShapeID="_x0000_i1156" DrawAspect="Content" ObjectID="_1608379552" r:id="rId141"/>
              </w:object>
            </w:r>
            <w:r w:rsidRPr="005424B3">
              <w:rPr>
                <w:b/>
                <w:lang w:val="pt-BR"/>
              </w:rPr>
              <w:t>, 2</w:t>
            </w:r>
            <w:r w:rsidRPr="005424B3">
              <w:rPr>
                <w:b/>
                <w:position w:val="-6"/>
                <w:lang w:val="pt-BR"/>
              </w:rPr>
              <w:object w:dxaOrig="220" w:dyaOrig="220" w14:anchorId="30D4A710">
                <v:shape id="_x0000_i1157" type="#_x0000_t75" style="width:10.9pt;height:10.9pt" o:ole="">
                  <v:imagedata r:id="rId139" o:title=""/>
                </v:shape>
                <o:OLEObject Type="Embed" ProgID="Equation.DSMT4" ShapeID="_x0000_i1157" DrawAspect="Content" ObjectID="_1608379553" r:id="rId142"/>
              </w:object>
            </w:r>
            <w:r w:rsidRPr="005424B3">
              <w:rPr>
                <w:b/>
                <w:lang w:val="pt-BR"/>
              </w:rPr>
              <w:t>):</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1FC3DC5" w14:textId="77777777" w:rsidR="00987E6B" w:rsidRPr="005424B3" w:rsidRDefault="00987E6B" w:rsidP="00987E6B">
            <w:pPr>
              <w:rPr>
                <w:bCs/>
                <w:noProof/>
              </w:rPr>
            </w:pPr>
            <w:r w:rsidRPr="005424B3">
              <w:rPr>
                <w:noProof/>
              </w:rPr>
              <w:lastRenderedPageBreak/>
              <w:t xml:space="preserve">- Gv: viết  công thức cấu tạo ứng với CTPT: </w:t>
            </w:r>
            <w:r w:rsidRPr="005424B3">
              <w:rPr>
                <w:bCs/>
                <w:noProof/>
              </w:rPr>
              <w:t>C</w:t>
            </w:r>
            <w:r w:rsidRPr="005424B3">
              <w:rPr>
                <w:bCs/>
                <w:noProof/>
                <w:vertAlign w:val="subscript"/>
              </w:rPr>
              <w:t>2</w:t>
            </w:r>
            <w:r w:rsidRPr="005424B3">
              <w:rPr>
                <w:bCs/>
                <w:noProof/>
              </w:rPr>
              <w:t>H</w:t>
            </w:r>
            <w:r w:rsidRPr="005424B3">
              <w:rPr>
                <w:bCs/>
                <w:noProof/>
                <w:vertAlign w:val="subscript"/>
              </w:rPr>
              <w:t>6</w:t>
            </w:r>
            <w:r w:rsidRPr="005424B3">
              <w:rPr>
                <w:bCs/>
                <w:noProof/>
              </w:rPr>
              <w:t>O → CTCT cho thấy điều gì?</w:t>
            </w:r>
          </w:p>
          <w:p w14:paraId="3B0F7866" w14:textId="77777777" w:rsidR="00D01237" w:rsidRPr="005424B3" w:rsidRDefault="00D01237" w:rsidP="005815C3">
            <w:pPr>
              <w:rPr>
                <w:lang w:val="nb-NO"/>
              </w:rPr>
            </w:pPr>
          </w:p>
          <w:p w14:paraId="5B8AC30F" w14:textId="77777777" w:rsidR="00987E6B" w:rsidRPr="005424B3" w:rsidRDefault="00987E6B" w:rsidP="005815C3">
            <w:pPr>
              <w:rPr>
                <w:lang w:val="nb-NO"/>
              </w:rPr>
            </w:pPr>
          </w:p>
          <w:p w14:paraId="756A06C4" w14:textId="77777777" w:rsidR="00987E6B" w:rsidRPr="005424B3" w:rsidRDefault="00987E6B" w:rsidP="00987E6B">
            <w:pPr>
              <w:rPr>
                <w:noProof/>
                <w:lang w:val="pt-BR"/>
              </w:rPr>
            </w:pPr>
            <w:r w:rsidRPr="005424B3">
              <w:rPr>
                <w:noProof/>
                <w:lang w:val="pt-BR"/>
              </w:rPr>
              <w:t>Gv đưa ra các ví dụ và giúp hs phân tích ví dụ .</w:t>
            </w:r>
          </w:p>
          <w:p w14:paraId="7F9271C1" w14:textId="77777777" w:rsidR="00987E6B" w:rsidRPr="005424B3" w:rsidRDefault="00987E6B" w:rsidP="00987E6B">
            <w:pPr>
              <w:rPr>
                <w:noProof/>
                <w:lang w:val="pt-BR"/>
              </w:rPr>
            </w:pPr>
            <w:r w:rsidRPr="005424B3">
              <w:rPr>
                <w:bCs/>
                <w:i/>
                <w:iCs/>
                <w:noProof/>
                <w:u w:val="single"/>
                <w:lang w:val="pt-BR"/>
              </w:rPr>
              <w:t>Ví Dụ</w:t>
            </w:r>
            <w:r w:rsidRPr="005424B3">
              <w:rPr>
                <w:noProof/>
                <w:lang w:val="pt-BR"/>
              </w:rPr>
              <w:t xml:space="preserve">  : </w:t>
            </w:r>
          </w:p>
          <w:p w14:paraId="3022F02D" w14:textId="77777777" w:rsidR="00987E6B" w:rsidRPr="005424B3" w:rsidRDefault="00987E6B" w:rsidP="00987E6B">
            <w:pPr>
              <w:rPr>
                <w:noProof/>
                <w:lang w:val="pt-BR"/>
              </w:rPr>
            </w:pPr>
            <w:r w:rsidRPr="005424B3">
              <w:rPr>
                <w:noProof/>
                <w:lang w:val="pt-BR"/>
              </w:rPr>
              <w:t xml:space="preserve">        </w:t>
            </w:r>
            <w:r w:rsidRPr="005424B3">
              <w:rPr>
                <w:bCs/>
                <w:i/>
                <w:iCs/>
                <w:noProof/>
                <w:lang w:val="pt-BR"/>
              </w:rPr>
              <w:t>C</w:t>
            </w:r>
            <w:r w:rsidRPr="005424B3">
              <w:rPr>
                <w:bCs/>
                <w:i/>
                <w:iCs/>
                <w:noProof/>
                <w:vertAlign w:val="subscript"/>
                <w:lang w:val="pt-BR"/>
              </w:rPr>
              <w:t>2</w:t>
            </w:r>
            <w:r w:rsidRPr="005424B3">
              <w:rPr>
                <w:bCs/>
                <w:i/>
                <w:iCs/>
                <w:noProof/>
                <w:lang w:val="pt-BR"/>
              </w:rPr>
              <w:t>H</w:t>
            </w:r>
            <w:r w:rsidRPr="005424B3">
              <w:rPr>
                <w:bCs/>
                <w:i/>
                <w:iCs/>
                <w:noProof/>
                <w:vertAlign w:val="subscript"/>
                <w:lang w:val="pt-BR"/>
              </w:rPr>
              <w:t>6</w:t>
            </w:r>
            <w:r w:rsidRPr="005424B3">
              <w:rPr>
                <w:bCs/>
                <w:i/>
                <w:iCs/>
                <w:noProof/>
                <w:lang w:val="pt-BR"/>
              </w:rPr>
              <w:t>O</w:t>
            </w:r>
            <w:r w:rsidRPr="005424B3">
              <w:rPr>
                <w:noProof/>
                <w:lang w:val="pt-BR"/>
              </w:rPr>
              <w:t xml:space="preserve"> có 2      </w:t>
            </w:r>
            <w:r w:rsidRPr="005424B3">
              <w:rPr>
                <w:bCs/>
                <w:noProof/>
                <w:lang w:val="pt-BR"/>
              </w:rPr>
              <w:t>CTCT</w:t>
            </w:r>
          </w:p>
          <w:p w14:paraId="4764B9F3" w14:textId="77777777" w:rsidR="00987E6B" w:rsidRPr="005424B3" w:rsidRDefault="00987E6B" w:rsidP="00987E6B">
            <w:pPr>
              <w:rPr>
                <w:bCs/>
                <w:noProof/>
                <w:vertAlign w:val="subscript"/>
                <w:lang w:val="pt-BR"/>
              </w:rPr>
            </w:pPr>
            <w:r w:rsidRPr="005424B3">
              <w:rPr>
                <w:bCs/>
                <w:noProof/>
                <w:lang w:val="pt-BR"/>
              </w:rPr>
              <w:t>* H</w:t>
            </w:r>
            <w:r w:rsidRPr="005424B3">
              <w:rPr>
                <w:bCs/>
                <w:noProof/>
                <w:vertAlign w:val="subscript"/>
                <w:lang w:val="pt-BR"/>
              </w:rPr>
              <w:t>3</w:t>
            </w:r>
            <w:r w:rsidRPr="005424B3">
              <w:rPr>
                <w:bCs/>
                <w:noProof/>
                <w:lang w:val="pt-BR"/>
              </w:rPr>
              <w:t>C–O–CH</w:t>
            </w:r>
            <w:r w:rsidRPr="005424B3">
              <w:rPr>
                <w:bCs/>
                <w:noProof/>
                <w:vertAlign w:val="subscript"/>
                <w:lang w:val="pt-BR"/>
              </w:rPr>
              <w:t xml:space="preserve">3  </w:t>
            </w:r>
            <w:r w:rsidRPr="005424B3">
              <w:rPr>
                <w:noProof/>
                <w:lang w:val="pt-BR"/>
              </w:rPr>
              <w:t xml:space="preserve">   Đimetylete </w:t>
            </w:r>
          </w:p>
          <w:p w14:paraId="7E3E83AE" w14:textId="77777777" w:rsidR="00987E6B" w:rsidRPr="005424B3" w:rsidRDefault="00987E6B" w:rsidP="00987E6B">
            <w:pPr>
              <w:rPr>
                <w:bCs/>
                <w:noProof/>
                <w:lang w:val="pt-BR"/>
              </w:rPr>
            </w:pPr>
            <w:r w:rsidRPr="005424B3">
              <w:rPr>
                <w:noProof/>
                <w:lang w:val="pt-BR"/>
              </w:rPr>
              <w:t>* H</w:t>
            </w:r>
            <w:r w:rsidRPr="005424B3">
              <w:rPr>
                <w:noProof/>
                <w:vertAlign w:val="subscript"/>
                <w:lang w:val="pt-BR"/>
              </w:rPr>
              <w:t>3</w:t>
            </w:r>
            <w:r w:rsidRPr="005424B3">
              <w:rPr>
                <w:noProof/>
                <w:lang w:val="pt-BR"/>
              </w:rPr>
              <w:t>C–CH</w:t>
            </w:r>
            <w:r w:rsidRPr="005424B3">
              <w:rPr>
                <w:noProof/>
                <w:vertAlign w:val="subscript"/>
                <w:lang w:val="pt-BR"/>
              </w:rPr>
              <w:t>2</w:t>
            </w:r>
            <w:r w:rsidRPr="005424B3">
              <w:rPr>
                <w:noProof/>
                <w:lang w:val="pt-BR"/>
              </w:rPr>
              <w:t>–O–H       Etanol</w:t>
            </w:r>
          </w:p>
          <w:p w14:paraId="3F4E9356" w14:textId="77777777" w:rsidR="00987E6B" w:rsidRPr="005424B3" w:rsidRDefault="00987E6B" w:rsidP="00987E6B">
            <w:pPr>
              <w:rPr>
                <w:bCs/>
                <w:iCs/>
                <w:noProof/>
                <w:lang w:val="pt-BR"/>
              </w:rPr>
            </w:pPr>
            <w:r w:rsidRPr="005424B3">
              <w:rPr>
                <w:bCs/>
                <w:noProof/>
                <w:lang w:val="pt-BR"/>
              </w:rPr>
              <w:t xml:space="preserve">- HS </w:t>
            </w:r>
            <w:r w:rsidRPr="005424B3">
              <w:rPr>
                <w:noProof/>
                <w:lang w:val="pt-BR"/>
              </w:rPr>
              <w:t>so sánh 2 chất về : thành phần, cấu tạo phân tử, tính chất vật lý, tính chất hóa học</w:t>
            </w:r>
            <w:r w:rsidRPr="005424B3">
              <w:rPr>
                <w:noProof/>
                <w:lang w:val="pt-BR"/>
              </w:rPr>
              <w:sym w:font="Wingdings" w:char="F0E0"/>
            </w:r>
            <w:r w:rsidRPr="005424B3">
              <w:rPr>
                <w:noProof/>
                <w:lang w:val="pt-BR"/>
              </w:rPr>
              <w:t xml:space="preserve"> </w:t>
            </w:r>
            <w:r w:rsidRPr="005424B3">
              <w:rPr>
                <w:bCs/>
                <w:iCs/>
                <w:noProof/>
                <w:lang w:val="pt-BR"/>
              </w:rPr>
              <w:t>Rút ra luận điểm 1</w:t>
            </w:r>
          </w:p>
          <w:p w14:paraId="13324634" w14:textId="77777777" w:rsidR="00987E6B" w:rsidRPr="005424B3" w:rsidRDefault="00987E6B" w:rsidP="005815C3">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8CA15A6" w14:textId="77777777" w:rsidR="00D01237" w:rsidRPr="005424B3" w:rsidRDefault="00D01237" w:rsidP="005815C3">
            <w:pPr>
              <w:rPr>
                <w:lang w:val="nb-NO"/>
              </w:rPr>
            </w:pPr>
          </w:p>
          <w:p w14:paraId="6BAD4B1B" w14:textId="77777777" w:rsidR="00987E6B" w:rsidRPr="005424B3" w:rsidRDefault="00987E6B" w:rsidP="005815C3">
            <w:pPr>
              <w:rPr>
                <w:lang w:val="nb-NO"/>
              </w:rPr>
            </w:pPr>
          </w:p>
          <w:p w14:paraId="67F9E952" w14:textId="77777777" w:rsidR="00987E6B" w:rsidRPr="005424B3" w:rsidRDefault="00987E6B" w:rsidP="005815C3">
            <w:pPr>
              <w:rPr>
                <w:lang w:val="de-DE"/>
              </w:rPr>
            </w:pPr>
            <w:r w:rsidRPr="005424B3">
              <w:rPr>
                <w:lang w:val="de-DE"/>
              </w:rPr>
              <w:t xml:space="preserve">- </w:t>
            </w:r>
            <w:r w:rsidRPr="005424B3">
              <w:rPr>
                <w:lang w:val="nb-NO"/>
              </w:rPr>
              <w:t>HS theo dõi, ghi bài và t</w:t>
            </w:r>
            <w:r w:rsidRPr="005424B3">
              <w:rPr>
                <w:lang w:val="de-DE"/>
              </w:rPr>
              <w:t>rả lời</w:t>
            </w:r>
          </w:p>
          <w:p w14:paraId="7978E001" w14:textId="77777777" w:rsidR="00987E6B" w:rsidRPr="005424B3" w:rsidRDefault="00987E6B" w:rsidP="005815C3">
            <w:pPr>
              <w:rPr>
                <w:lang w:val="de-DE"/>
              </w:rPr>
            </w:pPr>
          </w:p>
          <w:p w14:paraId="009378F2" w14:textId="77777777" w:rsidR="00987E6B" w:rsidRPr="005424B3" w:rsidRDefault="00987E6B" w:rsidP="005815C3">
            <w:pPr>
              <w:rPr>
                <w:lang w:val="de-DE"/>
              </w:rPr>
            </w:pPr>
          </w:p>
          <w:p w14:paraId="3493801B" w14:textId="77777777" w:rsidR="00987E6B" w:rsidRPr="005424B3" w:rsidRDefault="00987E6B" w:rsidP="005815C3">
            <w:pPr>
              <w:rPr>
                <w:lang w:val="de-DE"/>
              </w:rPr>
            </w:pPr>
          </w:p>
          <w:p w14:paraId="19A65B63" w14:textId="77777777" w:rsidR="00987E6B" w:rsidRPr="005424B3" w:rsidRDefault="00987E6B" w:rsidP="005815C3">
            <w:pPr>
              <w:rPr>
                <w:lang w:val="de-DE"/>
              </w:rPr>
            </w:pPr>
          </w:p>
          <w:p w14:paraId="1E0CA033" w14:textId="77777777" w:rsidR="00987E6B" w:rsidRPr="005424B3" w:rsidRDefault="00987E6B" w:rsidP="005815C3">
            <w:pPr>
              <w:rPr>
                <w:lang w:val="de-DE"/>
              </w:rPr>
            </w:pPr>
          </w:p>
          <w:p w14:paraId="656A7B56" w14:textId="77777777" w:rsidR="00987E6B" w:rsidRPr="005424B3" w:rsidRDefault="00987E6B" w:rsidP="005815C3">
            <w:pPr>
              <w:rPr>
                <w:lang w:val="de-DE"/>
              </w:rPr>
            </w:pPr>
          </w:p>
          <w:p w14:paraId="410A7A48" w14:textId="77777777" w:rsidR="00987E6B" w:rsidRPr="005424B3" w:rsidRDefault="00987E6B" w:rsidP="005815C3">
            <w:pPr>
              <w:rPr>
                <w:lang w:val="de-DE"/>
              </w:rPr>
            </w:pPr>
          </w:p>
          <w:p w14:paraId="1CB8FE2C" w14:textId="77777777" w:rsidR="00987E6B" w:rsidRPr="005424B3" w:rsidRDefault="00987E6B" w:rsidP="005815C3">
            <w:pPr>
              <w:rPr>
                <w:lang w:val="de-DE"/>
              </w:rPr>
            </w:pPr>
            <w:r w:rsidRPr="005424B3">
              <w:rPr>
                <w:lang w:val="de-DE"/>
              </w:rPr>
              <w:t xml:space="preserve">- </w:t>
            </w:r>
            <w:r w:rsidRPr="005424B3">
              <w:rPr>
                <w:lang w:val="nb-NO"/>
              </w:rPr>
              <w:t>HS theo dõi, ghi bài và t</w:t>
            </w:r>
            <w:r w:rsidRPr="005424B3">
              <w:rPr>
                <w:lang w:val="de-DE"/>
              </w:rPr>
              <w:t>rả lời</w:t>
            </w:r>
          </w:p>
          <w:p w14:paraId="7FFBAE01" w14:textId="77777777" w:rsidR="00987E6B" w:rsidRPr="005424B3" w:rsidRDefault="00987E6B" w:rsidP="005815C3">
            <w:pPr>
              <w:rPr>
                <w:lang w:val="de-DE"/>
              </w:rPr>
            </w:pPr>
          </w:p>
          <w:p w14:paraId="4A01EAD5" w14:textId="77777777" w:rsidR="00987E6B" w:rsidRPr="005424B3" w:rsidRDefault="00987E6B" w:rsidP="005815C3">
            <w:pPr>
              <w:rPr>
                <w:lang w:val="de-DE"/>
              </w:rPr>
            </w:pPr>
          </w:p>
          <w:p w14:paraId="469ABC94" w14:textId="77777777" w:rsidR="00987E6B" w:rsidRPr="005424B3" w:rsidRDefault="00987E6B" w:rsidP="005815C3">
            <w:pPr>
              <w:rPr>
                <w:lang w:val="de-DE"/>
              </w:rPr>
            </w:pPr>
          </w:p>
          <w:p w14:paraId="39415361" w14:textId="77777777" w:rsidR="00987E6B" w:rsidRPr="005424B3" w:rsidRDefault="00987E6B" w:rsidP="005815C3">
            <w:pPr>
              <w:rPr>
                <w:lang w:val="de-DE"/>
              </w:rPr>
            </w:pPr>
          </w:p>
          <w:p w14:paraId="1A28935F" w14:textId="77777777" w:rsidR="00987E6B" w:rsidRPr="005424B3" w:rsidRDefault="00987E6B" w:rsidP="005815C3">
            <w:pPr>
              <w:rPr>
                <w:lang w:val="de-DE"/>
              </w:rPr>
            </w:pPr>
          </w:p>
          <w:p w14:paraId="21AA62E7" w14:textId="77777777" w:rsidR="00987E6B" w:rsidRPr="005424B3" w:rsidRDefault="00987E6B" w:rsidP="005815C3">
            <w:pPr>
              <w:rPr>
                <w:lang w:val="de-DE"/>
              </w:rPr>
            </w:pPr>
          </w:p>
          <w:p w14:paraId="20A10505" w14:textId="77777777" w:rsidR="00987E6B" w:rsidRPr="005424B3" w:rsidRDefault="00987E6B" w:rsidP="005815C3">
            <w:pPr>
              <w:rPr>
                <w:lang w:val="de-DE"/>
              </w:rPr>
            </w:pPr>
          </w:p>
          <w:p w14:paraId="5C4A6722" w14:textId="77777777" w:rsidR="00987E6B" w:rsidRPr="005424B3" w:rsidRDefault="00987E6B" w:rsidP="005815C3">
            <w:pPr>
              <w:rPr>
                <w:lang w:val="de-DE"/>
              </w:rPr>
            </w:pPr>
          </w:p>
          <w:p w14:paraId="2D6366C8" w14:textId="77777777" w:rsidR="00987E6B" w:rsidRPr="005424B3" w:rsidRDefault="00987E6B" w:rsidP="005815C3">
            <w:pPr>
              <w:rPr>
                <w:lang w:val="de-DE"/>
              </w:rPr>
            </w:pPr>
          </w:p>
          <w:p w14:paraId="596AE1EB" w14:textId="77777777" w:rsidR="00987E6B" w:rsidRPr="005424B3" w:rsidRDefault="00987E6B" w:rsidP="005815C3">
            <w:pPr>
              <w:rPr>
                <w:lang w:val="de-DE"/>
              </w:rPr>
            </w:pPr>
          </w:p>
          <w:p w14:paraId="0ABBF7D5" w14:textId="754F5C43" w:rsidR="00987E6B" w:rsidRPr="005424B3" w:rsidRDefault="00987E6B" w:rsidP="005815C3">
            <w:pPr>
              <w:rPr>
                <w:lang w:val="nb-NO"/>
              </w:rPr>
            </w:pPr>
            <w:r w:rsidRPr="005424B3">
              <w:rPr>
                <w:lang w:val="de-DE"/>
              </w:rPr>
              <w:t xml:space="preserve">- </w:t>
            </w:r>
            <w:r w:rsidRPr="005424B3">
              <w:rPr>
                <w:lang w:val="nb-NO"/>
              </w:rPr>
              <w:t>HS theo dõi, ghi bài và t</w:t>
            </w:r>
            <w:r w:rsidRPr="005424B3">
              <w:rPr>
                <w:lang w:val="de-DE"/>
              </w:rPr>
              <w:t>rả lời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81F7008" w14:textId="77777777" w:rsidR="00D01237" w:rsidRPr="005424B3" w:rsidRDefault="00D01237" w:rsidP="005815C3">
            <w:pPr>
              <w:rPr>
                <w:lang w:val="nb-NO"/>
              </w:rPr>
            </w:pPr>
          </w:p>
          <w:p w14:paraId="1919D1F4" w14:textId="77777777" w:rsidR="00D01237" w:rsidRPr="005424B3" w:rsidRDefault="00D01237" w:rsidP="005815C3">
            <w:pPr>
              <w:jc w:val="center"/>
              <w:rPr>
                <w:lang w:val="pt-BR"/>
              </w:rPr>
            </w:pPr>
          </w:p>
          <w:p w14:paraId="5B77B157" w14:textId="77777777" w:rsidR="00D01237" w:rsidRDefault="00FC6D61" w:rsidP="005815C3">
            <w:pPr>
              <w:rPr>
                <w:lang w:val="pt-BR"/>
              </w:rPr>
            </w:pPr>
            <w:r>
              <w:rPr>
                <w:lang w:val="pt-BR"/>
              </w:rPr>
              <w:t xml:space="preserve">20 </w:t>
            </w:r>
            <w:r w:rsidR="00D01237" w:rsidRPr="005424B3">
              <w:rPr>
                <w:lang w:val="pt-BR"/>
              </w:rPr>
              <w:t>phút</w:t>
            </w:r>
          </w:p>
          <w:p w14:paraId="19DB3ACA" w14:textId="77777777" w:rsidR="00FC6D61" w:rsidRDefault="00FC6D61" w:rsidP="005815C3">
            <w:pPr>
              <w:rPr>
                <w:lang w:val="pt-BR"/>
              </w:rPr>
            </w:pPr>
          </w:p>
          <w:p w14:paraId="0A6B053E" w14:textId="77777777" w:rsidR="00FC6D61" w:rsidRDefault="00FC6D61" w:rsidP="005815C3">
            <w:pPr>
              <w:rPr>
                <w:lang w:val="pt-BR"/>
              </w:rPr>
            </w:pPr>
          </w:p>
          <w:p w14:paraId="46B4D54B" w14:textId="77777777" w:rsidR="00FC6D61" w:rsidRDefault="00FC6D61" w:rsidP="005815C3">
            <w:pPr>
              <w:rPr>
                <w:lang w:val="pt-BR"/>
              </w:rPr>
            </w:pPr>
          </w:p>
          <w:p w14:paraId="226779D0" w14:textId="77777777" w:rsidR="00FC6D61" w:rsidRDefault="00FC6D61" w:rsidP="005815C3">
            <w:pPr>
              <w:rPr>
                <w:lang w:val="pt-BR"/>
              </w:rPr>
            </w:pPr>
          </w:p>
          <w:p w14:paraId="76B8D2B0" w14:textId="77777777" w:rsidR="00FC6D61" w:rsidRDefault="00FC6D61" w:rsidP="005815C3">
            <w:pPr>
              <w:rPr>
                <w:lang w:val="pt-BR"/>
              </w:rPr>
            </w:pPr>
          </w:p>
          <w:p w14:paraId="2B7797A2" w14:textId="77777777" w:rsidR="00FC6D61" w:rsidRDefault="00FC6D61" w:rsidP="005815C3">
            <w:pPr>
              <w:rPr>
                <w:lang w:val="pt-BR"/>
              </w:rPr>
            </w:pPr>
          </w:p>
          <w:p w14:paraId="2600F8B2" w14:textId="77777777" w:rsidR="00FC6D61" w:rsidRDefault="00FC6D61" w:rsidP="005815C3">
            <w:pPr>
              <w:rPr>
                <w:lang w:val="pt-BR"/>
              </w:rPr>
            </w:pPr>
          </w:p>
          <w:p w14:paraId="0E518C26" w14:textId="77777777" w:rsidR="00FC6D61" w:rsidRDefault="00FC6D61" w:rsidP="005815C3">
            <w:pPr>
              <w:rPr>
                <w:lang w:val="pt-BR"/>
              </w:rPr>
            </w:pPr>
          </w:p>
          <w:p w14:paraId="4A0E5EB3" w14:textId="77777777" w:rsidR="00FC6D61" w:rsidRDefault="00FC6D61" w:rsidP="005815C3">
            <w:pPr>
              <w:rPr>
                <w:lang w:val="pt-BR"/>
              </w:rPr>
            </w:pPr>
            <w:r>
              <w:rPr>
                <w:lang w:val="pt-BR"/>
              </w:rPr>
              <w:t xml:space="preserve">20 </w:t>
            </w:r>
            <w:r w:rsidRPr="005424B3">
              <w:rPr>
                <w:lang w:val="pt-BR"/>
              </w:rPr>
              <w:t>phút</w:t>
            </w:r>
          </w:p>
          <w:p w14:paraId="2453C8FA" w14:textId="77777777" w:rsidR="00FC6D61" w:rsidRDefault="00FC6D61" w:rsidP="005815C3">
            <w:pPr>
              <w:rPr>
                <w:lang w:val="pt-BR"/>
              </w:rPr>
            </w:pPr>
          </w:p>
          <w:p w14:paraId="3D51F164" w14:textId="77777777" w:rsidR="00FC6D61" w:rsidRDefault="00FC6D61" w:rsidP="005815C3">
            <w:pPr>
              <w:rPr>
                <w:lang w:val="pt-BR"/>
              </w:rPr>
            </w:pPr>
          </w:p>
          <w:p w14:paraId="0BA6699D" w14:textId="77777777" w:rsidR="00FC6D61" w:rsidRDefault="00FC6D61" w:rsidP="005815C3">
            <w:pPr>
              <w:rPr>
                <w:lang w:val="pt-BR"/>
              </w:rPr>
            </w:pPr>
          </w:p>
          <w:p w14:paraId="0A2E6F2D" w14:textId="77777777" w:rsidR="00FC6D61" w:rsidRDefault="00FC6D61" w:rsidP="005815C3">
            <w:pPr>
              <w:rPr>
                <w:lang w:val="pt-BR"/>
              </w:rPr>
            </w:pPr>
          </w:p>
          <w:p w14:paraId="326BBB3C" w14:textId="77777777" w:rsidR="00FC6D61" w:rsidRDefault="00FC6D61" w:rsidP="005815C3">
            <w:pPr>
              <w:rPr>
                <w:lang w:val="pt-BR"/>
              </w:rPr>
            </w:pPr>
          </w:p>
          <w:p w14:paraId="69FAB4E0" w14:textId="77777777" w:rsidR="00FC6D61" w:rsidRDefault="00FC6D61" w:rsidP="005815C3">
            <w:pPr>
              <w:rPr>
                <w:lang w:val="pt-BR"/>
              </w:rPr>
            </w:pPr>
          </w:p>
          <w:p w14:paraId="51F9EB89" w14:textId="77777777" w:rsidR="00FC6D61" w:rsidRDefault="00FC6D61" w:rsidP="005815C3">
            <w:pPr>
              <w:rPr>
                <w:lang w:val="pt-BR"/>
              </w:rPr>
            </w:pPr>
          </w:p>
          <w:p w14:paraId="7BCDD1C4" w14:textId="77777777" w:rsidR="00FC6D61" w:rsidRDefault="00FC6D61" w:rsidP="005815C3">
            <w:pPr>
              <w:rPr>
                <w:lang w:val="pt-BR"/>
              </w:rPr>
            </w:pPr>
          </w:p>
          <w:p w14:paraId="21F534BB" w14:textId="77777777" w:rsidR="00FC6D61" w:rsidRDefault="00FC6D61" w:rsidP="005815C3">
            <w:pPr>
              <w:rPr>
                <w:lang w:val="pt-BR"/>
              </w:rPr>
            </w:pPr>
          </w:p>
          <w:p w14:paraId="56F4AC65" w14:textId="77777777" w:rsidR="00FC6D61" w:rsidRDefault="00FC6D61" w:rsidP="005815C3">
            <w:pPr>
              <w:rPr>
                <w:lang w:val="pt-BR"/>
              </w:rPr>
            </w:pPr>
          </w:p>
          <w:p w14:paraId="03867CF5" w14:textId="77777777" w:rsidR="00FC6D61" w:rsidRDefault="00FC6D61" w:rsidP="005815C3">
            <w:pPr>
              <w:rPr>
                <w:lang w:val="pt-BR"/>
              </w:rPr>
            </w:pPr>
          </w:p>
          <w:p w14:paraId="7AF454B9" w14:textId="77777777" w:rsidR="00FC6D61" w:rsidRDefault="00FC6D61" w:rsidP="005815C3">
            <w:pPr>
              <w:rPr>
                <w:lang w:val="pt-BR"/>
              </w:rPr>
            </w:pPr>
            <w:r>
              <w:rPr>
                <w:lang w:val="pt-BR"/>
              </w:rPr>
              <w:lastRenderedPageBreak/>
              <w:t xml:space="preserve">20 </w:t>
            </w:r>
            <w:r w:rsidRPr="005424B3">
              <w:rPr>
                <w:lang w:val="pt-BR"/>
              </w:rPr>
              <w:t>phút</w:t>
            </w:r>
          </w:p>
          <w:p w14:paraId="0A63358C" w14:textId="77777777" w:rsidR="00D744C8" w:rsidRDefault="00D744C8" w:rsidP="005815C3">
            <w:pPr>
              <w:rPr>
                <w:lang w:val="pt-BR"/>
              </w:rPr>
            </w:pPr>
          </w:p>
          <w:p w14:paraId="1B09E466" w14:textId="77777777" w:rsidR="00D744C8" w:rsidRDefault="00D744C8" w:rsidP="005815C3">
            <w:pPr>
              <w:rPr>
                <w:lang w:val="pt-BR"/>
              </w:rPr>
            </w:pPr>
          </w:p>
          <w:p w14:paraId="658BDACB" w14:textId="77777777" w:rsidR="00D744C8" w:rsidRDefault="00D744C8" w:rsidP="005815C3">
            <w:pPr>
              <w:rPr>
                <w:lang w:val="pt-BR"/>
              </w:rPr>
            </w:pPr>
          </w:p>
          <w:p w14:paraId="4155915C" w14:textId="77777777" w:rsidR="00D744C8" w:rsidRDefault="00D744C8" w:rsidP="005815C3">
            <w:pPr>
              <w:rPr>
                <w:lang w:val="pt-BR"/>
              </w:rPr>
            </w:pPr>
          </w:p>
          <w:p w14:paraId="0AB65AAE" w14:textId="77777777" w:rsidR="00D744C8" w:rsidRDefault="00D744C8" w:rsidP="005815C3">
            <w:pPr>
              <w:rPr>
                <w:lang w:val="pt-BR"/>
              </w:rPr>
            </w:pPr>
          </w:p>
          <w:p w14:paraId="10C17A0A" w14:textId="77777777" w:rsidR="00D744C8" w:rsidRDefault="00D744C8" w:rsidP="005815C3">
            <w:pPr>
              <w:rPr>
                <w:lang w:val="pt-BR"/>
              </w:rPr>
            </w:pPr>
          </w:p>
          <w:p w14:paraId="31445379" w14:textId="77777777" w:rsidR="00D744C8" w:rsidRDefault="00D744C8" w:rsidP="005815C3">
            <w:pPr>
              <w:rPr>
                <w:lang w:val="pt-BR"/>
              </w:rPr>
            </w:pPr>
          </w:p>
          <w:p w14:paraId="2543232C" w14:textId="77777777" w:rsidR="00D744C8" w:rsidRDefault="00D744C8" w:rsidP="005815C3">
            <w:pPr>
              <w:rPr>
                <w:lang w:val="pt-BR"/>
              </w:rPr>
            </w:pPr>
          </w:p>
          <w:p w14:paraId="69738747" w14:textId="77777777" w:rsidR="00D744C8" w:rsidRDefault="00D744C8" w:rsidP="005815C3">
            <w:pPr>
              <w:rPr>
                <w:lang w:val="pt-BR"/>
              </w:rPr>
            </w:pPr>
          </w:p>
          <w:p w14:paraId="44ABBAB0" w14:textId="77777777" w:rsidR="00D744C8" w:rsidRDefault="00D744C8" w:rsidP="005815C3">
            <w:pPr>
              <w:rPr>
                <w:lang w:val="pt-BR"/>
              </w:rPr>
            </w:pPr>
            <w:r>
              <w:rPr>
                <w:lang w:val="pt-BR"/>
              </w:rPr>
              <w:t xml:space="preserve">20 </w:t>
            </w:r>
            <w:r w:rsidRPr="005424B3">
              <w:rPr>
                <w:lang w:val="pt-BR"/>
              </w:rPr>
              <w:t>phút</w:t>
            </w:r>
          </w:p>
          <w:p w14:paraId="0B25CB08" w14:textId="77777777" w:rsidR="00D744C8" w:rsidRDefault="00D744C8" w:rsidP="005815C3">
            <w:pPr>
              <w:rPr>
                <w:lang w:val="pt-BR"/>
              </w:rPr>
            </w:pPr>
          </w:p>
          <w:p w14:paraId="43EAA442" w14:textId="77777777" w:rsidR="00D744C8" w:rsidRDefault="00D744C8" w:rsidP="005815C3">
            <w:pPr>
              <w:rPr>
                <w:lang w:val="pt-BR"/>
              </w:rPr>
            </w:pPr>
          </w:p>
          <w:p w14:paraId="1BAC5437" w14:textId="77777777" w:rsidR="00D744C8" w:rsidRDefault="00D744C8" w:rsidP="005815C3">
            <w:pPr>
              <w:rPr>
                <w:lang w:val="pt-BR"/>
              </w:rPr>
            </w:pPr>
          </w:p>
          <w:p w14:paraId="3D278C76" w14:textId="77777777" w:rsidR="00D744C8" w:rsidRDefault="00D744C8" w:rsidP="005815C3">
            <w:pPr>
              <w:rPr>
                <w:lang w:val="pt-BR"/>
              </w:rPr>
            </w:pPr>
          </w:p>
          <w:p w14:paraId="0E983876" w14:textId="1019B119" w:rsidR="00D744C8" w:rsidRPr="005424B3" w:rsidRDefault="00D744C8" w:rsidP="005815C3">
            <w:pPr>
              <w:rPr>
                <w:lang w:val="nb-NO"/>
              </w:rPr>
            </w:pPr>
          </w:p>
        </w:tc>
      </w:tr>
      <w:tr w:rsidR="00D01237" w:rsidRPr="005424B3" w14:paraId="71D438ED"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19ECCCB7" w14:textId="77777777" w:rsidR="00D01237" w:rsidRPr="005424B3" w:rsidRDefault="00D01237" w:rsidP="005815C3">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C76550F" w14:textId="77777777" w:rsidR="00D01237" w:rsidRPr="005424B3" w:rsidRDefault="00D01237" w:rsidP="005815C3">
            <w:pPr>
              <w:rPr>
                <w:b/>
                <w:bCs/>
                <w:u w:val="single"/>
                <w:lang w:val="nb-NO"/>
              </w:rPr>
            </w:pPr>
            <w:r w:rsidRPr="005424B3">
              <w:rPr>
                <w:b/>
                <w:bCs/>
                <w:u w:val="single"/>
                <w:lang w:val="nb-NO"/>
              </w:rPr>
              <w:t>Củng cố kiến thức và kết thúc bài</w:t>
            </w:r>
          </w:p>
          <w:p w14:paraId="52A9F7DA" w14:textId="297D5CC2" w:rsidR="00D01237" w:rsidRPr="00D744C8" w:rsidRDefault="00D744C8" w:rsidP="005815C3">
            <w:r>
              <w:t>ví dụ củng cố</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A584190" w14:textId="03B99DEA" w:rsidR="00D01237" w:rsidRPr="005424B3" w:rsidRDefault="00D01237" w:rsidP="00786C9E">
            <w:pPr>
              <w:rPr>
                <w:lang w:val="vi-VN"/>
              </w:rPr>
            </w:pPr>
            <w:r w:rsidRPr="005424B3">
              <w:rPr>
                <w:lang w:val="de-DE"/>
              </w:rPr>
              <w:t>Giảng viên trình bày tóm tắt nội dung bằng lời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EC54891" w14:textId="02EBCD0A" w:rsidR="00D01237" w:rsidRPr="005424B3" w:rsidRDefault="00D01237" w:rsidP="00786C9E">
            <w:pPr>
              <w:rPr>
                <w:lang w:val="nb-NO"/>
              </w:rPr>
            </w:pPr>
            <w:r w:rsidRPr="005424B3">
              <w:rPr>
                <w:lang w:val="de-DE"/>
              </w:rPr>
              <w:t xml:space="preserve">Học sinh lắng nghe và ghi chép những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17DAD28" w14:textId="77777777" w:rsidR="00D01237" w:rsidRPr="005424B3" w:rsidRDefault="00D01237" w:rsidP="005815C3">
            <w:pPr>
              <w:jc w:val="center"/>
              <w:rPr>
                <w:lang w:val="nb-NO"/>
              </w:rPr>
            </w:pPr>
          </w:p>
          <w:p w14:paraId="3D68A023" w14:textId="06B84A66" w:rsidR="00D01237" w:rsidRPr="005424B3" w:rsidRDefault="00D744C8" w:rsidP="005815C3">
            <w:pPr>
              <w:jc w:val="center"/>
              <w:rPr>
                <w:lang w:val="nb-NO"/>
              </w:rPr>
            </w:pPr>
            <w:r>
              <w:rPr>
                <w:lang w:val="pt-BR"/>
              </w:rPr>
              <w:t>8</w:t>
            </w:r>
            <w:r w:rsidR="00D01237" w:rsidRPr="005424B3">
              <w:rPr>
                <w:lang w:val="pt-BR"/>
              </w:rPr>
              <w:t xml:space="preserve"> phút</w:t>
            </w:r>
          </w:p>
        </w:tc>
      </w:tr>
      <w:tr w:rsidR="00D01237" w:rsidRPr="005424B3" w14:paraId="039C7986"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7598D09C" w14:textId="77777777" w:rsidR="00D01237" w:rsidRPr="005424B3" w:rsidRDefault="00D01237" w:rsidP="005815C3">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287DBE6" w14:textId="77777777" w:rsidR="00D01237" w:rsidRPr="005424B3" w:rsidRDefault="00D01237" w:rsidP="005815C3">
            <w:pPr>
              <w:rPr>
                <w:b/>
                <w:bCs/>
                <w:u w:val="single"/>
                <w:lang w:val="pt-BR"/>
              </w:rPr>
            </w:pPr>
            <w:r w:rsidRPr="005424B3">
              <w:rPr>
                <w:b/>
                <w:bCs/>
                <w:u w:val="single"/>
                <w:lang w:val="pt-BR"/>
              </w:rPr>
              <w:t>Hướng dẫn tự học</w:t>
            </w:r>
          </w:p>
          <w:p w14:paraId="310BB756" w14:textId="77777777" w:rsidR="00D01237" w:rsidRPr="005424B3" w:rsidRDefault="00D01237" w:rsidP="005815C3">
            <w:pPr>
              <w:rPr>
                <w:b/>
                <w:bCs/>
                <w:u w:val="single"/>
                <w:lang w:val="pt-BR"/>
              </w:rPr>
            </w:pPr>
          </w:p>
          <w:p w14:paraId="29851B3D" w14:textId="495C43B6" w:rsidR="00D01237" w:rsidRPr="005424B3" w:rsidRDefault="00D744C8" w:rsidP="005815C3">
            <w:pPr>
              <w:rPr>
                <w:bCs/>
                <w:u w:val="single"/>
                <w:lang w:val="nb-NO"/>
              </w:rPr>
            </w:pPr>
            <w:r>
              <w:rPr>
                <w:bCs/>
                <w:u w:val="single"/>
                <w:lang w:val="nb-NO"/>
              </w:rPr>
              <w:t>làm bt về nhà</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60D4EC1" w14:textId="5D8AF3E4" w:rsidR="00D01237" w:rsidRPr="005424B3" w:rsidRDefault="00D01237" w:rsidP="00786C9E">
            <w:pPr>
              <w:rPr>
                <w:lang w:val="pt-BR"/>
              </w:rPr>
            </w:pPr>
            <w:r w:rsidRPr="005424B3">
              <w:rPr>
                <w:lang w:val="pt-BR"/>
              </w:rPr>
              <w:t>Nhắc nhở học sinh ôn tập</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16AB3E7" w14:textId="2B25A07F" w:rsidR="00D01237" w:rsidRPr="005424B3" w:rsidRDefault="00D01237" w:rsidP="00786C9E">
            <w:pPr>
              <w:rPr>
                <w:lang w:val="pt-BR"/>
              </w:rPr>
            </w:pPr>
            <w:r w:rsidRPr="005424B3">
              <w:rPr>
                <w:lang w:val="pt-BR"/>
              </w:rPr>
              <w:t>Học sinh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5845DA4" w14:textId="77777777" w:rsidR="00D01237" w:rsidRPr="005424B3" w:rsidRDefault="00D01237" w:rsidP="005815C3">
            <w:pPr>
              <w:jc w:val="center"/>
              <w:rPr>
                <w:lang w:val="pt-BR"/>
              </w:rPr>
            </w:pPr>
          </w:p>
          <w:p w14:paraId="12092350" w14:textId="670AEEF0" w:rsidR="00D01237" w:rsidRPr="005424B3" w:rsidRDefault="00D744C8" w:rsidP="005815C3">
            <w:pPr>
              <w:jc w:val="center"/>
              <w:rPr>
                <w:lang w:val="pt-BR"/>
              </w:rPr>
            </w:pPr>
            <w:r>
              <w:rPr>
                <w:lang w:val="pt-BR"/>
              </w:rPr>
              <w:t xml:space="preserve">2 </w:t>
            </w:r>
            <w:r w:rsidR="00D01237" w:rsidRPr="005424B3">
              <w:rPr>
                <w:lang w:val="pt-BR"/>
              </w:rPr>
              <w:t>phút</w:t>
            </w:r>
          </w:p>
        </w:tc>
      </w:tr>
    </w:tbl>
    <w:p w14:paraId="24EECBC5" w14:textId="77777777" w:rsidR="00D01237" w:rsidRPr="005424B3" w:rsidRDefault="00D01237" w:rsidP="00D01237">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D01237" w:rsidRPr="005424B3" w14:paraId="3A2211E5" w14:textId="77777777" w:rsidTr="005815C3">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80BFFFB" w14:textId="77777777" w:rsidR="00D01237" w:rsidRPr="005424B3" w:rsidRDefault="00D01237" w:rsidP="005815C3">
            <w:pPr>
              <w:rPr>
                <w:u w:val="single"/>
                <w:lang w:val="pt-BR"/>
              </w:rPr>
            </w:pPr>
          </w:p>
          <w:p w14:paraId="7F6841F5" w14:textId="77777777" w:rsidR="00D01237" w:rsidRPr="005424B3" w:rsidRDefault="00D01237" w:rsidP="005815C3">
            <w:pPr>
              <w:rPr>
                <w:u w:val="single"/>
                <w:lang w:val="pt-BR"/>
              </w:rPr>
            </w:pPr>
          </w:p>
          <w:p w14:paraId="5DB744EB" w14:textId="77777777" w:rsidR="00D01237" w:rsidRPr="005424B3" w:rsidRDefault="00D01237" w:rsidP="005815C3">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5ADBE162" w14:textId="77777777" w:rsidR="00D01237" w:rsidRPr="005424B3" w:rsidRDefault="00D01237" w:rsidP="005815C3">
            <w:pPr>
              <w:jc w:val="both"/>
            </w:pPr>
            <w:r w:rsidRPr="005424B3">
              <w:t xml:space="preserve">1. </w:t>
            </w:r>
            <w:r w:rsidRPr="005424B3">
              <w:rPr>
                <w:i/>
                <w:iCs/>
              </w:rPr>
              <w:t xml:space="preserve">Giáo trình hóa học 1, </w:t>
            </w:r>
            <w:r w:rsidRPr="005424B3">
              <w:t>Trường CĐ lý tự trọng Tp. HCM, năm 2018.</w:t>
            </w:r>
          </w:p>
          <w:p w14:paraId="406249AA" w14:textId="77777777" w:rsidR="00D01237" w:rsidRPr="005424B3" w:rsidRDefault="00D01237" w:rsidP="005815C3">
            <w:pPr>
              <w:jc w:val="both"/>
            </w:pPr>
            <w:r w:rsidRPr="005424B3">
              <w:t xml:space="preserve">2. </w:t>
            </w:r>
            <w:r w:rsidRPr="005424B3">
              <w:rPr>
                <w:lang w:val="vi-VN"/>
              </w:rPr>
              <w:t>Nguyễn Xuân Trường</w:t>
            </w:r>
            <w:r w:rsidRPr="005424B3">
              <w:t xml:space="preserve">, </w:t>
            </w:r>
            <w:r w:rsidRPr="005424B3">
              <w:rPr>
                <w:i/>
                <w:iCs/>
              </w:rPr>
              <w:t xml:space="preserve">Hóa học 10, </w:t>
            </w:r>
            <w:r w:rsidRPr="005424B3">
              <w:rPr>
                <w:lang w:val="vi-VN"/>
              </w:rPr>
              <w:t>NXB Giáo dục Việt Nam</w:t>
            </w:r>
            <w:r w:rsidRPr="005424B3">
              <w:t>, năm 2015.</w:t>
            </w:r>
          </w:p>
          <w:p w14:paraId="15B0C92A" w14:textId="77777777" w:rsidR="00D01237" w:rsidRPr="005424B3" w:rsidRDefault="00D01237" w:rsidP="005815C3">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10, </w:t>
            </w:r>
            <w:r w:rsidRPr="005424B3">
              <w:rPr>
                <w:lang w:val="vi-VN"/>
              </w:rPr>
              <w:t>NXB Giáo dục Việt Nam</w:t>
            </w:r>
            <w:r w:rsidRPr="005424B3">
              <w:t>, năm 2015.</w:t>
            </w:r>
          </w:p>
        </w:tc>
      </w:tr>
      <w:tr w:rsidR="00D01237" w:rsidRPr="005424B3" w14:paraId="56B2003B" w14:textId="77777777" w:rsidTr="005815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48155C87" w14:textId="77777777" w:rsidR="00D01237" w:rsidRPr="005424B3" w:rsidRDefault="00D01237" w:rsidP="005815C3">
            <w:pPr>
              <w:rPr>
                <w:lang w:val="pt-BR"/>
              </w:rPr>
            </w:pPr>
          </w:p>
          <w:p w14:paraId="768B74D1" w14:textId="77777777" w:rsidR="00D01237" w:rsidRPr="005424B3" w:rsidRDefault="00D01237" w:rsidP="005815C3">
            <w:pPr>
              <w:jc w:val="center"/>
              <w:rPr>
                <w:b/>
                <w:bCs/>
                <w:lang w:val="pt-BR"/>
              </w:rPr>
            </w:pPr>
            <w:r w:rsidRPr="005424B3">
              <w:rPr>
                <w:b/>
                <w:bCs/>
                <w:lang w:val="pt-BR"/>
              </w:rPr>
              <w:t>Trưởng tổ môn</w:t>
            </w:r>
          </w:p>
          <w:p w14:paraId="6786DC73" w14:textId="77777777" w:rsidR="00786C9E" w:rsidRPr="005424B3" w:rsidRDefault="00786C9E" w:rsidP="00786C9E">
            <w:pPr>
              <w:jc w:val="center"/>
              <w:rPr>
                <w:b/>
                <w:bCs/>
              </w:rPr>
            </w:pPr>
          </w:p>
          <w:p w14:paraId="6A6A9177" w14:textId="77777777" w:rsidR="00786C9E" w:rsidRPr="005424B3" w:rsidRDefault="00786C9E" w:rsidP="00786C9E">
            <w:pPr>
              <w:jc w:val="center"/>
              <w:rPr>
                <w:b/>
                <w:bCs/>
              </w:rPr>
            </w:pPr>
          </w:p>
          <w:p w14:paraId="3BC407C3" w14:textId="77777777" w:rsidR="00786C9E" w:rsidRPr="005424B3" w:rsidRDefault="00786C9E" w:rsidP="00786C9E">
            <w:pPr>
              <w:jc w:val="center"/>
              <w:rPr>
                <w:b/>
                <w:bCs/>
              </w:rPr>
            </w:pPr>
          </w:p>
          <w:p w14:paraId="62E1BF3D" w14:textId="4BB16104" w:rsidR="00D01237" w:rsidRPr="005424B3" w:rsidRDefault="00D01237" w:rsidP="00786C9E">
            <w:pPr>
              <w:jc w:val="center"/>
              <w:rPr>
                <w:b/>
                <w:bCs/>
                <w:lang w:val="vi-VN"/>
              </w:rPr>
            </w:pPr>
            <w:r w:rsidRPr="005424B3">
              <w:rPr>
                <w:b/>
                <w:bCs/>
                <w:lang w:val="vi-VN"/>
              </w:rPr>
              <w:t xml:space="preserve">   </w:t>
            </w:r>
            <w:r w:rsidRPr="005424B3">
              <w:rPr>
                <w:b/>
                <w:bCs/>
                <w:lang w:val="pt-BR"/>
              </w:rPr>
              <w:t>Nguyễn Thị Huyền Nga</w:t>
            </w:r>
          </w:p>
        </w:tc>
        <w:tc>
          <w:tcPr>
            <w:tcW w:w="6205" w:type="dxa"/>
            <w:shd w:val="clear" w:color="auto" w:fill="auto"/>
          </w:tcPr>
          <w:p w14:paraId="09726CB1" w14:textId="77777777" w:rsidR="00D01237" w:rsidRPr="005424B3" w:rsidRDefault="00D01237" w:rsidP="005815C3">
            <w:pPr>
              <w:rPr>
                <w:lang w:val="pt-BR"/>
              </w:rPr>
            </w:pPr>
          </w:p>
          <w:p w14:paraId="05C07A80" w14:textId="77777777" w:rsidR="00D01237" w:rsidRPr="005424B3" w:rsidRDefault="00D01237" w:rsidP="005815C3">
            <w:pPr>
              <w:ind w:left="1420"/>
              <w:rPr>
                <w:i/>
                <w:lang w:val="pt-BR"/>
              </w:rPr>
            </w:pPr>
            <w:r w:rsidRPr="005424B3">
              <w:rPr>
                <w:i/>
                <w:lang w:val="pt-BR"/>
              </w:rPr>
              <w:t xml:space="preserve">Tp. Hồ Chí Minh, ngày      tháng      năm 20 </w:t>
            </w:r>
          </w:p>
          <w:p w14:paraId="44283CD1" w14:textId="77777777" w:rsidR="00D01237" w:rsidRPr="005424B3" w:rsidRDefault="00D01237" w:rsidP="005815C3">
            <w:pPr>
              <w:jc w:val="center"/>
              <w:rPr>
                <w:lang w:val="pt-BR"/>
              </w:rPr>
            </w:pPr>
            <w:r w:rsidRPr="005424B3">
              <w:rPr>
                <w:b/>
                <w:lang w:val="pt-BR"/>
              </w:rPr>
              <w:t>Giảng viên</w:t>
            </w:r>
          </w:p>
        </w:tc>
      </w:tr>
    </w:tbl>
    <w:p w14:paraId="7D41FCA9" w14:textId="77777777" w:rsidR="00786C9E" w:rsidRPr="005424B3" w:rsidRDefault="00786C9E">
      <w:r w:rsidRPr="005424B3">
        <w:br w:type="page"/>
      </w:r>
    </w:p>
    <w:p w14:paraId="11D9F235" w14:textId="77777777" w:rsidR="00D01237" w:rsidRPr="005424B3" w:rsidRDefault="00D01237" w:rsidP="00D01237"/>
    <w:tbl>
      <w:tblPr>
        <w:tblW w:w="10632" w:type="dxa"/>
        <w:tblInd w:w="108" w:type="dxa"/>
        <w:tblLook w:val="01E0" w:firstRow="1" w:lastRow="1" w:firstColumn="1" w:lastColumn="1" w:noHBand="0" w:noVBand="0"/>
      </w:tblPr>
      <w:tblGrid>
        <w:gridCol w:w="4500"/>
        <w:gridCol w:w="6132"/>
      </w:tblGrid>
      <w:tr w:rsidR="00D01237" w:rsidRPr="005424B3" w14:paraId="7C7C63BB" w14:textId="77777777" w:rsidTr="00786C9E">
        <w:tc>
          <w:tcPr>
            <w:tcW w:w="4500" w:type="dxa"/>
            <w:shd w:val="clear" w:color="auto" w:fill="auto"/>
          </w:tcPr>
          <w:p w14:paraId="79804BD6" w14:textId="14640DAF" w:rsidR="00D01237" w:rsidRPr="005424B3" w:rsidRDefault="00D01237" w:rsidP="005815C3">
            <w:pPr>
              <w:rPr>
                <w:lang w:val="pt-BR"/>
              </w:rPr>
            </w:pPr>
            <w:r w:rsidRPr="005424B3">
              <w:br w:type="page"/>
            </w:r>
            <w:r w:rsidRPr="005424B3">
              <w:br w:type="page"/>
            </w:r>
            <w:r w:rsidRPr="005424B3">
              <w:rPr>
                <w:lang w:val="pt-BR"/>
              </w:rPr>
              <w:t xml:space="preserve">Giáo án số:  </w:t>
            </w:r>
            <w:r w:rsidR="00D744C8">
              <w:rPr>
                <w:lang w:val="pt-BR"/>
              </w:rPr>
              <w:t>21</w:t>
            </w:r>
          </w:p>
        </w:tc>
        <w:tc>
          <w:tcPr>
            <w:tcW w:w="6132" w:type="dxa"/>
            <w:shd w:val="clear" w:color="auto" w:fill="auto"/>
          </w:tcPr>
          <w:p w14:paraId="49EA50CB" w14:textId="58D0EDE2" w:rsidR="00D01237" w:rsidRPr="005424B3" w:rsidRDefault="00D01237" w:rsidP="005815C3">
            <w:r w:rsidRPr="005424B3">
              <w:t>Thời gian thực hiện:</w:t>
            </w:r>
            <w:r w:rsidR="008B7B59">
              <w:t xml:space="preserve">2 </w:t>
            </w:r>
            <w:r w:rsidRPr="005424B3">
              <w:t xml:space="preserve"> tiết</w:t>
            </w:r>
          </w:p>
          <w:p w14:paraId="6F05FD35" w14:textId="77777777" w:rsidR="00786C9E" w:rsidRPr="005424B3" w:rsidRDefault="00D01237" w:rsidP="00786C9E">
            <w:pPr>
              <w:tabs>
                <w:tab w:val="right" w:leader="dot" w:pos="3331"/>
              </w:tabs>
            </w:pPr>
            <w:r w:rsidRPr="005424B3">
              <w:t xml:space="preserve">Tên chương: </w:t>
            </w:r>
            <w:r w:rsidR="00786C9E" w:rsidRPr="005424B3">
              <w:rPr>
                <w:b/>
                <w:bCs/>
              </w:rPr>
              <w:t>CHƯƠNG X:</w:t>
            </w:r>
            <w:r w:rsidR="00786C9E" w:rsidRPr="005424B3">
              <w:rPr>
                <w:b/>
                <w:i/>
              </w:rPr>
              <w:t>ĐẠI CƯƠNG VỀ HOÁ HỌC HỮU CƠ</w:t>
            </w:r>
          </w:p>
          <w:p w14:paraId="1E94D0F9" w14:textId="0B26EAAF" w:rsidR="00D01237" w:rsidRPr="005424B3" w:rsidRDefault="00D01237" w:rsidP="005815C3">
            <w:r w:rsidRPr="005424B3">
              <w:t xml:space="preserve">Thực hiện ngày                  tháng                 năm 20 </w:t>
            </w:r>
          </w:p>
          <w:p w14:paraId="4E21A9D0" w14:textId="77777777" w:rsidR="00D01237" w:rsidRPr="005424B3" w:rsidRDefault="00D01237" w:rsidP="005815C3">
            <w:r w:rsidRPr="005424B3">
              <w:t xml:space="preserve"> </w:t>
            </w:r>
          </w:p>
        </w:tc>
      </w:tr>
    </w:tbl>
    <w:p w14:paraId="4B0AEE99" w14:textId="3BD19722" w:rsidR="00D01237" w:rsidRPr="005424B3" w:rsidRDefault="00D01237" w:rsidP="00D01237">
      <w:pPr>
        <w:rPr>
          <w:lang w:val="it-IT"/>
        </w:rPr>
      </w:pPr>
      <w:r w:rsidRPr="005424B3">
        <w:rPr>
          <w:lang w:val="it-IT"/>
        </w:rPr>
        <w:t xml:space="preserve">Tên bài: </w:t>
      </w:r>
      <w:r w:rsidRPr="005424B3">
        <w:rPr>
          <w:lang w:val="it-IT"/>
        </w:rPr>
        <w:tab/>
      </w:r>
      <w:r w:rsidRPr="005424B3">
        <w:rPr>
          <w:lang w:val="it-IT"/>
        </w:rPr>
        <w:tab/>
      </w:r>
      <w:r w:rsidR="00D744C8">
        <w:rPr>
          <w:b/>
          <w:i/>
        </w:rPr>
        <w:t>Bài 38</w:t>
      </w:r>
      <w:r w:rsidRPr="005424B3">
        <w:rPr>
          <w:b/>
          <w:i/>
        </w:rPr>
        <w:t xml:space="preserve">:  </w:t>
      </w:r>
      <w:r w:rsidR="008B7B59" w:rsidRPr="008B7B59">
        <w:rPr>
          <w:b/>
          <w:sz w:val="28"/>
        </w:rPr>
        <w:t>ÔN TẬP CHƯƠNG X</w:t>
      </w:r>
    </w:p>
    <w:p w14:paraId="7D70528C" w14:textId="77777777" w:rsidR="00D01237" w:rsidRPr="005424B3" w:rsidRDefault="00D01237" w:rsidP="00D01237">
      <w:pPr>
        <w:rPr>
          <w:b/>
          <w:u w:val="single"/>
          <w:lang w:val="it-IT"/>
        </w:rPr>
      </w:pPr>
      <w:r w:rsidRPr="005424B3">
        <w:rPr>
          <w:b/>
          <w:u w:val="single"/>
          <w:lang w:val="it-IT"/>
        </w:rPr>
        <w:t xml:space="preserve">Mục tiêu của bài: </w:t>
      </w:r>
    </w:p>
    <w:p w14:paraId="591BC56F" w14:textId="77777777" w:rsidR="00D01237" w:rsidRPr="005424B3" w:rsidRDefault="00D01237" w:rsidP="00D01237">
      <w:pPr>
        <w:rPr>
          <w:b/>
          <w:lang w:val="it-IT"/>
        </w:rPr>
      </w:pPr>
      <w:r w:rsidRPr="005424B3">
        <w:rPr>
          <w:lang w:val="it-IT"/>
        </w:rPr>
        <w:t xml:space="preserve">Sau khi học xong bài này người học có khả năng: </w:t>
      </w:r>
    </w:p>
    <w:p w14:paraId="13B92A75" w14:textId="77777777" w:rsidR="00987E6B" w:rsidRPr="005424B3" w:rsidRDefault="00987E6B" w:rsidP="00987E6B">
      <w:pPr>
        <w:spacing w:before="20" w:after="20" w:line="223" w:lineRule="auto"/>
        <w:jc w:val="both"/>
        <w:rPr>
          <w:b/>
          <w:lang w:val="pt-BR"/>
        </w:rPr>
      </w:pPr>
      <w:r w:rsidRPr="005424B3">
        <w:rPr>
          <w:b/>
          <w:lang w:val="pt-BR"/>
        </w:rPr>
        <w:t>1.</w:t>
      </w:r>
      <w:r w:rsidRPr="005424B3">
        <w:rPr>
          <w:b/>
          <w:u w:val="single"/>
          <w:lang w:val="pt-BR"/>
        </w:rPr>
        <w:t>Kiến thức</w:t>
      </w:r>
      <w:r w:rsidRPr="005424B3">
        <w:rPr>
          <w:b/>
          <w:lang w:val="pt-BR"/>
        </w:rPr>
        <w:t xml:space="preserve">: </w:t>
      </w:r>
      <w:r w:rsidRPr="005424B3">
        <w:rPr>
          <w:lang w:val="pt-BR"/>
        </w:rPr>
        <w:t>Củng cố phương pháp thiết lập công thức phân tử hợp chất hữu cơ</w:t>
      </w:r>
    </w:p>
    <w:p w14:paraId="419E87B8" w14:textId="77777777" w:rsidR="00987E6B" w:rsidRPr="005424B3" w:rsidRDefault="00987E6B" w:rsidP="00987E6B">
      <w:pPr>
        <w:jc w:val="both"/>
        <w:rPr>
          <w:lang w:val="pt-BR"/>
        </w:rPr>
      </w:pPr>
      <w:r w:rsidRPr="005424B3">
        <w:rPr>
          <w:b/>
          <w:lang w:val="pt-BR"/>
        </w:rPr>
        <w:t>2.</w:t>
      </w:r>
      <w:r w:rsidRPr="005424B3">
        <w:rPr>
          <w:b/>
          <w:u w:val="single"/>
          <w:lang w:val="pt-BR"/>
        </w:rPr>
        <w:t>Kĩ năng</w:t>
      </w:r>
      <w:r w:rsidRPr="005424B3">
        <w:rPr>
          <w:b/>
          <w:lang w:val="pt-BR"/>
        </w:rPr>
        <w:t xml:space="preserve">: </w:t>
      </w:r>
      <w:r w:rsidRPr="005424B3">
        <w:rPr>
          <w:lang w:val="pt-BR"/>
        </w:rPr>
        <w:t>Rèn luyện kĩ năng lập CTPT theo 3 cách:</w:t>
      </w:r>
    </w:p>
    <w:p w14:paraId="79C9870A" w14:textId="77777777" w:rsidR="00987E6B" w:rsidRPr="005424B3" w:rsidRDefault="00987E6B" w:rsidP="00987E6B">
      <w:pPr>
        <w:ind w:firstLine="720"/>
        <w:jc w:val="both"/>
        <w:rPr>
          <w:lang w:val="pt-BR"/>
        </w:rPr>
      </w:pPr>
      <w:r w:rsidRPr="005424B3">
        <w:rPr>
          <w:lang w:val="pt-BR"/>
        </w:rPr>
        <w:t>- Từ CTĐGN</w:t>
      </w:r>
    </w:p>
    <w:p w14:paraId="434E8BBC" w14:textId="77777777" w:rsidR="00987E6B" w:rsidRPr="005424B3" w:rsidRDefault="00987E6B" w:rsidP="00987E6B">
      <w:pPr>
        <w:ind w:firstLine="720"/>
        <w:jc w:val="both"/>
        <w:rPr>
          <w:lang w:val="pt-BR"/>
        </w:rPr>
      </w:pPr>
      <w:r w:rsidRPr="005424B3">
        <w:rPr>
          <w:lang w:val="pt-BR"/>
        </w:rPr>
        <w:t>- Từ thành phần phần trăm các nguyên tố</w:t>
      </w:r>
    </w:p>
    <w:p w14:paraId="375383F0" w14:textId="77777777" w:rsidR="00987E6B" w:rsidRPr="005424B3" w:rsidRDefault="00987E6B" w:rsidP="00987E6B">
      <w:pPr>
        <w:ind w:firstLine="720"/>
        <w:jc w:val="both"/>
        <w:rPr>
          <w:lang w:val="pt-BR"/>
        </w:rPr>
      </w:pPr>
      <w:r w:rsidRPr="005424B3">
        <w:rPr>
          <w:lang w:val="pt-BR"/>
        </w:rPr>
        <w:t>- Tính từ lượng sản phẩm thu được</w:t>
      </w:r>
    </w:p>
    <w:p w14:paraId="19F96375" w14:textId="77777777" w:rsidR="00987E6B" w:rsidRPr="005424B3" w:rsidRDefault="00987E6B" w:rsidP="00987E6B">
      <w:pPr>
        <w:rPr>
          <w:lang w:val="pt-BR"/>
        </w:rPr>
      </w:pPr>
      <w:r w:rsidRPr="005424B3">
        <w:rPr>
          <w:b/>
          <w:lang w:val="pt-BR"/>
        </w:rPr>
        <w:t>3.</w:t>
      </w:r>
      <w:r w:rsidRPr="005424B3">
        <w:rPr>
          <w:b/>
          <w:u w:val="single"/>
          <w:lang w:val="pt-BR"/>
        </w:rPr>
        <w:t>Thái độ</w:t>
      </w:r>
      <w:r w:rsidRPr="005424B3">
        <w:rPr>
          <w:b/>
          <w:lang w:val="pt-BR"/>
        </w:rPr>
        <w:t xml:space="preserve">: </w:t>
      </w:r>
      <w:r w:rsidRPr="005424B3">
        <w:rPr>
          <w:lang w:val="pt-BR"/>
        </w:rPr>
        <w:t>Tích cực hoạt động nhóm</w:t>
      </w:r>
    </w:p>
    <w:p w14:paraId="576DD59B" w14:textId="77777777" w:rsidR="00D01237" w:rsidRPr="005424B3" w:rsidRDefault="00D01237" w:rsidP="00D01237">
      <w:pPr>
        <w:rPr>
          <w:b/>
          <w:lang w:val="it-IT"/>
        </w:rPr>
      </w:pPr>
      <w:r w:rsidRPr="005424B3">
        <w:rPr>
          <w:b/>
          <w:lang w:val="it-IT"/>
        </w:rPr>
        <w:t>Đồ dùng và phương tiện dạy học:</w:t>
      </w:r>
    </w:p>
    <w:p w14:paraId="2BA8735A" w14:textId="77777777" w:rsidR="00D01237" w:rsidRPr="005424B3" w:rsidRDefault="00D01237" w:rsidP="00D01237">
      <w:pPr>
        <w:rPr>
          <w:lang w:val="it-IT"/>
        </w:rPr>
      </w:pPr>
      <w:r w:rsidRPr="005424B3">
        <w:rPr>
          <w:lang w:val="it-IT"/>
        </w:rPr>
        <w:t>Máy chiếu, màn ảnh, máy tính, bảng, phấn.</w:t>
      </w:r>
    </w:p>
    <w:p w14:paraId="785E1E95" w14:textId="77777777" w:rsidR="00D01237" w:rsidRPr="005424B3" w:rsidRDefault="00D01237" w:rsidP="00D01237">
      <w:pPr>
        <w:rPr>
          <w:lang w:val="it-IT"/>
        </w:rPr>
      </w:pPr>
      <w:r w:rsidRPr="005424B3">
        <w:rPr>
          <w:b/>
          <w:lang w:val="it-IT"/>
        </w:rPr>
        <w:t xml:space="preserve">I. Ổn định lớp học:                                                 </w:t>
      </w:r>
      <w:r w:rsidRPr="005424B3">
        <w:rPr>
          <w:lang w:val="it-IT"/>
        </w:rPr>
        <w:t>Thời gian:  05 phút.</w:t>
      </w:r>
    </w:p>
    <w:p w14:paraId="4DC820A1" w14:textId="77777777" w:rsidR="00D01237" w:rsidRPr="005424B3" w:rsidRDefault="00D01237" w:rsidP="00D01237">
      <w:pPr>
        <w:rPr>
          <w:lang w:val="it-IT"/>
        </w:rPr>
      </w:pPr>
      <w:r w:rsidRPr="005424B3">
        <w:rPr>
          <w:lang w:val="it-IT"/>
        </w:rPr>
        <w:t>Số học sinh vắng:…………Tên:……………………………………………………..................................</w:t>
      </w:r>
    </w:p>
    <w:p w14:paraId="1198ACEA" w14:textId="77777777" w:rsidR="00D01237" w:rsidRPr="005424B3" w:rsidRDefault="00D01237" w:rsidP="00D01237">
      <w:pPr>
        <w:rPr>
          <w:lang w:val="it-IT"/>
        </w:rPr>
      </w:pPr>
      <w:r w:rsidRPr="005424B3">
        <w:rPr>
          <w:lang w:val="it-IT"/>
        </w:rPr>
        <w:t>......................................................................................................................................................................</w:t>
      </w:r>
    </w:p>
    <w:p w14:paraId="292E3A1E" w14:textId="77777777" w:rsidR="00D01237" w:rsidRPr="005424B3" w:rsidRDefault="00D01237" w:rsidP="00D01237">
      <w:pPr>
        <w:rPr>
          <w:b/>
          <w:lang w:val="sv-SE"/>
        </w:rPr>
      </w:pPr>
      <w:r w:rsidRPr="005424B3">
        <w:rPr>
          <w:b/>
          <w:lang w:val="sv-SE"/>
        </w:rPr>
        <w:t>II. Thực hiện bài học:</w:t>
      </w:r>
    </w:p>
    <w:p w14:paraId="6D7851B5" w14:textId="77777777" w:rsidR="00D01237" w:rsidRPr="005424B3" w:rsidRDefault="00D01237" w:rsidP="00D01237">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D01237" w:rsidRPr="005424B3" w14:paraId="3844473A" w14:textId="77777777" w:rsidTr="005815C3">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E39187" w14:textId="77777777" w:rsidR="00D01237" w:rsidRPr="005424B3" w:rsidRDefault="00D01237" w:rsidP="005815C3">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52BCCA" w14:textId="77777777" w:rsidR="00D01237" w:rsidRPr="005424B3" w:rsidRDefault="00D01237" w:rsidP="005815C3">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15592" w14:textId="77777777" w:rsidR="00D01237" w:rsidRPr="005424B3" w:rsidRDefault="00D01237" w:rsidP="005815C3">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DC80C1" w14:textId="77777777" w:rsidR="00D01237" w:rsidRPr="005424B3" w:rsidRDefault="00D01237" w:rsidP="005815C3">
            <w:pPr>
              <w:jc w:val="center"/>
              <w:rPr>
                <w:lang w:val="de-DE"/>
              </w:rPr>
            </w:pPr>
            <w:r w:rsidRPr="005424B3">
              <w:rPr>
                <w:lang w:val="de-DE"/>
              </w:rPr>
              <w:t>Thời gian</w:t>
            </w:r>
          </w:p>
        </w:tc>
      </w:tr>
      <w:tr w:rsidR="00D01237" w:rsidRPr="005424B3" w14:paraId="1778DFB4" w14:textId="77777777" w:rsidTr="005815C3">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6D511E" w14:textId="77777777" w:rsidR="00D01237" w:rsidRPr="005424B3" w:rsidRDefault="00D01237" w:rsidP="005815C3">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DA598" w14:textId="77777777" w:rsidR="00D01237" w:rsidRPr="005424B3" w:rsidRDefault="00D01237" w:rsidP="005815C3">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16568CD1" w14:textId="77777777" w:rsidR="00D01237" w:rsidRPr="005424B3" w:rsidRDefault="00D01237" w:rsidP="005815C3">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1164E42D" w14:textId="77777777" w:rsidR="00D01237" w:rsidRPr="005424B3" w:rsidRDefault="00D01237" w:rsidP="005815C3">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92594D" w14:textId="77777777" w:rsidR="00D01237" w:rsidRPr="005424B3" w:rsidRDefault="00D01237" w:rsidP="005815C3">
            <w:pPr>
              <w:jc w:val="center"/>
              <w:rPr>
                <w:lang w:val="de-DE"/>
              </w:rPr>
            </w:pPr>
          </w:p>
        </w:tc>
      </w:tr>
      <w:tr w:rsidR="00D01237" w:rsidRPr="005424B3" w14:paraId="71F6C8FD"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132AB21E" w14:textId="77777777" w:rsidR="00D01237" w:rsidRPr="005424B3" w:rsidRDefault="00D01237" w:rsidP="005815C3">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7FFE570" w14:textId="77777777" w:rsidR="00D01237" w:rsidRPr="005424B3" w:rsidRDefault="00D01237" w:rsidP="005815C3">
            <w:pPr>
              <w:rPr>
                <w:lang w:val="de-DE"/>
              </w:rPr>
            </w:pPr>
            <w:r w:rsidRPr="005424B3">
              <w:rPr>
                <w:b/>
                <w:bCs/>
                <w:u w:val="single"/>
                <w:lang w:val="de-DE"/>
              </w:rPr>
              <w:t>Dẫn nhập</w:t>
            </w:r>
          </w:p>
          <w:p w14:paraId="5F11F0E6" w14:textId="652DB35E" w:rsidR="00D01237" w:rsidRPr="005424B3" w:rsidRDefault="00F33A5E" w:rsidP="005815C3">
            <w:pPr>
              <w:jc w:val="both"/>
              <w:rPr>
                <w:lang w:val="de-DE"/>
              </w:rPr>
            </w:pPr>
            <w:r w:rsidRPr="005424B3">
              <w:rPr>
                <w:lang w:val="de-DE"/>
              </w:rPr>
              <w:t>nêu các dạng bài tập thường gặp</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4E538105" w14:textId="77777777" w:rsidR="00D01237" w:rsidRPr="005424B3" w:rsidRDefault="00D01237" w:rsidP="005815C3">
            <w:pPr>
              <w:rPr>
                <w:lang w:val="de-DE"/>
              </w:rPr>
            </w:pPr>
          </w:p>
          <w:p w14:paraId="74897202" w14:textId="77777777" w:rsidR="00D01237" w:rsidRPr="005424B3" w:rsidRDefault="00D01237" w:rsidP="005815C3">
            <w:pPr>
              <w:rPr>
                <w:lang w:val="de-DE"/>
              </w:rPr>
            </w:pPr>
            <w:r w:rsidRPr="005424B3">
              <w:rPr>
                <w:lang w:val="de-DE"/>
              </w:rPr>
              <w:t>- GV trình bày bằng lời.</w:t>
            </w:r>
          </w:p>
          <w:p w14:paraId="57E7A4B8" w14:textId="77777777" w:rsidR="00D01237" w:rsidRPr="005424B3" w:rsidRDefault="00D01237" w:rsidP="005815C3">
            <w:r w:rsidRPr="005424B3">
              <w:t xml:space="preserve">- GV </w:t>
            </w:r>
            <w:r w:rsidRPr="005424B3">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6CA7198E" w14:textId="77777777" w:rsidR="00D01237" w:rsidRPr="005424B3" w:rsidRDefault="00D01237" w:rsidP="005815C3">
            <w:pPr>
              <w:rPr>
                <w:lang w:val="de-DE"/>
              </w:rPr>
            </w:pPr>
          </w:p>
          <w:p w14:paraId="618C604F" w14:textId="77777777" w:rsidR="00D01237" w:rsidRPr="005424B3" w:rsidRDefault="00D01237" w:rsidP="005815C3">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61579CFA" w14:textId="77777777" w:rsidR="00D01237" w:rsidRPr="005424B3" w:rsidRDefault="00D01237" w:rsidP="005815C3">
            <w:pPr>
              <w:rPr>
                <w:lang w:val="de-DE"/>
              </w:rPr>
            </w:pPr>
          </w:p>
          <w:p w14:paraId="792DFA55" w14:textId="77777777" w:rsidR="00D01237" w:rsidRPr="005424B3" w:rsidRDefault="00D01237" w:rsidP="005815C3">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3E99513" w14:textId="77777777" w:rsidR="00D01237" w:rsidRPr="005424B3" w:rsidRDefault="00D01237" w:rsidP="005815C3">
            <w:pPr>
              <w:rPr>
                <w:lang w:val="de-DE"/>
              </w:rPr>
            </w:pPr>
          </w:p>
          <w:p w14:paraId="6308E007" w14:textId="77777777" w:rsidR="00D01237" w:rsidRPr="005424B3" w:rsidRDefault="00D01237" w:rsidP="005815C3">
            <w:pPr>
              <w:jc w:val="center"/>
              <w:rPr>
                <w:lang w:val="pt-BR"/>
              </w:rPr>
            </w:pPr>
          </w:p>
          <w:p w14:paraId="66875C8F" w14:textId="5D6DA932" w:rsidR="00D01237" w:rsidRPr="005424B3" w:rsidRDefault="00D744C8" w:rsidP="005815C3">
            <w:pPr>
              <w:jc w:val="center"/>
              <w:rPr>
                <w:lang w:val="de-DE"/>
              </w:rPr>
            </w:pPr>
            <w:r>
              <w:rPr>
                <w:lang w:val="pt-BR"/>
              </w:rPr>
              <w:t xml:space="preserve">5 </w:t>
            </w:r>
            <w:r w:rsidR="00D01237" w:rsidRPr="005424B3">
              <w:rPr>
                <w:lang w:val="pt-BR"/>
              </w:rPr>
              <w:t>phút</w:t>
            </w:r>
            <w:r w:rsidR="00D01237" w:rsidRPr="005424B3">
              <w:rPr>
                <w:lang w:val="de-DE"/>
              </w:rPr>
              <w:t xml:space="preserve"> </w:t>
            </w:r>
          </w:p>
        </w:tc>
      </w:tr>
      <w:tr w:rsidR="00D01237" w:rsidRPr="005424B3" w14:paraId="488CC5C6" w14:textId="77777777" w:rsidTr="005815C3">
        <w:trPr>
          <w:trHeight w:val="1323"/>
        </w:trPr>
        <w:tc>
          <w:tcPr>
            <w:tcW w:w="540" w:type="dxa"/>
            <w:tcBorders>
              <w:top w:val="single" w:sz="4" w:space="0" w:color="auto"/>
              <w:left w:val="single" w:sz="4" w:space="0" w:color="auto"/>
              <w:right w:val="single" w:sz="4" w:space="0" w:color="auto"/>
            </w:tcBorders>
            <w:shd w:val="clear" w:color="auto" w:fill="auto"/>
          </w:tcPr>
          <w:p w14:paraId="23899975" w14:textId="77777777" w:rsidR="00D01237" w:rsidRPr="005424B3" w:rsidRDefault="00D01237" w:rsidP="005815C3">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0D0E79B" w14:textId="77777777" w:rsidR="00D01237" w:rsidRPr="005424B3" w:rsidRDefault="00D01237" w:rsidP="005815C3">
            <w:pPr>
              <w:rPr>
                <w:b/>
                <w:bCs/>
                <w:u w:val="single"/>
                <w:lang w:val="nb-NO"/>
              </w:rPr>
            </w:pPr>
            <w:r w:rsidRPr="005424B3">
              <w:rPr>
                <w:b/>
                <w:bCs/>
                <w:u w:val="single"/>
                <w:lang w:val="nb-NO"/>
              </w:rPr>
              <w:t>Giảng bài mới</w:t>
            </w:r>
          </w:p>
          <w:p w14:paraId="4039B038" w14:textId="77777777" w:rsidR="00F33A5E" w:rsidRPr="005424B3" w:rsidRDefault="00F33A5E" w:rsidP="00F33A5E">
            <w:pPr>
              <w:tabs>
                <w:tab w:val="left" w:pos="1980"/>
                <w:tab w:val="left" w:pos="2880"/>
              </w:tabs>
              <w:jc w:val="both"/>
              <w:rPr>
                <w:b/>
              </w:rPr>
            </w:pPr>
            <w:r w:rsidRPr="005424B3">
              <w:rPr>
                <w:b/>
              </w:rPr>
              <w:t xml:space="preserve">I. </w:t>
            </w:r>
            <w:r w:rsidRPr="005424B3">
              <w:rPr>
                <w:b/>
                <w:u w:val="single"/>
              </w:rPr>
              <w:t>Kiến thức cần nắm vững</w:t>
            </w:r>
            <w:r w:rsidRPr="005424B3">
              <w:rPr>
                <w:b/>
              </w:rPr>
              <w:t>:</w:t>
            </w:r>
            <w:r w:rsidRPr="005424B3">
              <w:t>sgk</w:t>
            </w:r>
          </w:p>
          <w:p w14:paraId="002A1D41" w14:textId="77777777" w:rsidR="00F33A5E" w:rsidRPr="005424B3" w:rsidRDefault="00F33A5E" w:rsidP="00F33A5E">
            <w:pPr>
              <w:tabs>
                <w:tab w:val="left" w:pos="1980"/>
                <w:tab w:val="left" w:pos="2880"/>
              </w:tabs>
              <w:jc w:val="both"/>
              <w:rPr>
                <w:b/>
                <w:u w:val="single"/>
              </w:rPr>
            </w:pPr>
          </w:p>
          <w:p w14:paraId="6AB0EFF9" w14:textId="77777777" w:rsidR="00F33A5E" w:rsidRPr="005424B3" w:rsidRDefault="00F33A5E" w:rsidP="00F33A5E">
            <w:pPr>
              <w:tabs>
                <w:tab w:val="left" w:pos="1980"/>
                <w:tab w:val="left" w:pos="2880"/>
              </w:tabs>
              <w:jc w:val="both"/>
              <w:rPr>
                <w:b/>
                <w:u w:val="single"/>
              </w:rPr>
            </w:pPr>
          </w:p>
          <w:p w14:paraId="20F3077D" w14:textId="77777777" w:rsidR="00F33A5E" w:rsidRPr="005424B3" w:rsidRDefault="00F33A5E" w:rsidP="00F33A5E">
            <w:pPr>
              <w:tabs>
                <w:tab w:val="left" w:pos="1980"/>
                <w:tab w:val="left" w:pos="2880"/>
              </w:tabs>
              <w:jc w:val="both"/>
              <w:rPr>
                <w:b/>
                <w:u w:val="single"/>
              </w:rPr>
            </w:pPr>
          </w:p>
          <w:p w14:paraId="26731B15" w14:textId="77777777" w:rsidR="00F33A5E" w:rsidRPr="005424B3" w:rsidRDefault="00F33A5E" w:rsidP="00F33A5E">
            <w:pPr>
              <w:tabs>
                <w:tab w:val="left" w:pos="1980"/>
                <w:tab w:val="left" w:pos="2880"/>
              </w:tabs>
              <w:jc w:val="both"/>
              <w:rPr>
                <w:b/>
              </w:rPr>
            </w:pPr>
            <w:r w:rsidRPr="005424B3">
              <w:rPr>
                <w:b/>
              </w:rPr>
              <w:t xml:space="preserve">II. </w:t>
            </w:r>
            <w:r w:rsidRPr="005424B3">
              <w:rPr>
                <w:b/>
                <w:u w:val="single"/>
              </w:rPr>
              <w:t>Bài tập</w:t>
            </w:r>
            <w:r w:rsidRPr="005424B3">
              <w:rPr>
                <w:b/>
              </w:rPr>
              <w:t>:</w:t>
            </w:r>
          </w:p>
          <w:p w14:paraId="28E2B1D9" w14:textId="77777777" w:rsidR="00F33A5E" w:rsidRPr="005424B3" w:rsidRDefault="00F33A5E" w:rsidP="00F33A5E">
            <w:pPr>
              <w:tabs>
                <w:tab w:val="left" w:pos="1980"/>
                <w:tab w:val="left" w:pos="2880"/>
              </w:tabs>
              <w:jc w:val="both"/>
              <w:rPr>
                <w:b/>
              </w:rPr>
            </w:pPr>
          </w:p>
          <w:p w14:paraId="1BCD94AC" w14:textId="77777777" w:rsidR="00F33A5E" w:rsidRPr="005424B3" w:rsidRDefault="00F33A5E" w:rsidP="00F33A5E">
            <w:pPr>
              <w:jc w:val="both"/>
            </w:pPr>
            <w:r w:rsidRPr="005424B3">
              <w:rPr>
                <w:b/>
                <w:u w:val="single"/>
              </w:rPr>
              <w:t>Bài tập 1</w:t>
            </w:r>
            <w:r w:rsidRPr="005424B3">
              <w:rPr>
                <w:b/>
              </w:rPr>
              <w:t>:</w:t>
            </w:r>
            <w:r w:rsidRPr="005424B3">
              <w:t xml:space="preserve"> Đốt cháy hoàn toàn 3,7 gam một hợp chất hữu cơ A thu 6,6 gam CO</w:t>
            </w:r>
            <w:r w:rsidRPr="005424B3">
              <w:rPr>
                <w:vertAlign w:val="subscript"/>
              </w:rPr>
              <w:t>2</w:t>
            </w:r>
            <w:r w:rsidRPr="005424B3">
              <w:t xml:space="preserve"> và 2,7 gam nước; Tỉ khối hơi của A đối với không khí là 2,552. Lập CTPT của A?</w:t>
            </w:r>
          </w:p>
          <w:p w14:paraId="38CD3EDC" w14:textId="77777777" w:rsidR="00F33A5E" w:rsidRPr="005424B3" w:rsidRDefault="00F33A5E" w:rsidP="00F33A5E">
            <w:pPr>
              <w:jc w:val="both"/>
              <w:rPr>
                <w:lang w:val="pt-BR"/>
              </w:rPr>
            </w:pPr>
            <w:r w:rsidRPr="005424B3">
              <w:rPr>
                <w:lang w:val="pt-BR"/>
              </w:rPr>
              <w:t>→ CTPT A: C</w:t>
            </w:r>
            <w:r w:rsidRPr="005424B3">
              <w:rPr>
                <w:vertAlign w:val="subscript"/>
                <w:lang w:val="pt-BR"/>
              </w:rPr>
              <w:t>3</w:t>
            </w:r>
            <w:r w:rsidRPr="005424B3">
              <w:rPr>
                <w:lang w:val="pt-BR"/>
              </w:rPr>
              <w:t>H</w:t>
            </w:r>
            <w:r w:rsidRPr="005424B3">
              <w:rPr>
                <w:vertAlign w:val="subscript"/>
                <w:lang w:val="pt-BR"/>
              </w:rPr>
              <w:t>6</w:t>
            </w:r>
            <w:r w:rsidRPr="005424B3">
              <w:rPr>
                <w:lang w:val="pt-BR"/>
              </w:rPr>
              <w:t>O</w:t>
            </w:r>
            <w:r w:rsidRPr="005424B3">
              <w:rPr>
                <w:vertAlign w:val="subscript"/>
                <w:lang w:val="pt-BR"/>
              </w:rPr>
              <w:t>2</w:t>
            </w:r>
          </w:p>
          <w:p w14:paraId="34F1567D" w14:textId="77777777" w:rsidR="00F33A5E" w:rsidRPr="005424B3" w:rsidRDefault="00F33A5E" w:rsidP="00F33A5E">
            <w:pPr>
              <w:jc w:val="both"/>
              <w:rPr>
                <w:lang w:val="pt-BR"/>
              </w:rPr>
            </w:pPr>
          </w:p>
          <w:p w14:paraId="298FC7B6" w14:textId="77777777" w:rsidR="00F33A5E" w:rsidRPr="005424B3" w:rsidRDefault="00F33A5E" w:rsidP="00F33A5E">
            <w:pPr>
              <w:jc w:val="both"/>
            </w:pPr>
            <w:r w:rsidRPr="005424B3">
              <w:rPr>
                <w:b/>
                <w:u w:val="single"/>
              </w:rPr>
              <w:t>Bài tập 2</w:t>
            </w:r>
            <w:r w:rsidRPr="005424B3">
              <w:rPr>
                <w:b/>
              </w:rPr>
              <w:t>:</w:t>
            </w:r>
            <w:r w:rsidRPr="005424B3">
              <w:t xml:space="preserve"> Đốt cháy hoàn toàn 3,6 gam một hợp chất hữu cơ A thu 2,688 lit CO</w:t>
            </w:r>
            <w:r w:rsidRPr="005424B3">
              <w:rPr>
                <w:vertAlign w:val="subscript"/>
              </w:rPr>
              <w:t>2</w:t>
            </w:r>
            <w:r w:rsidRPr="005424B3">
              <w:t xml:space="preserve"> (đkc) và 2,16 gam nước; Tỉ khối hơi của A đối với hiđro là 30. Lập CTPT của A?</w:t>
            </w:r>
          </w:p>
          <w:p w14:paraId="0BED63D7" w14:textId="77777777" w:rsidR="00F33A5E" w:rsidRPr="005424B3" w:rsidRDefault="00F33A5E" w:rsidP="00F33A5E">
            <w:pPr>
              <w:jc w:val="both"/>
              <w:rPr>
                <w:vertAlign w:val="subscript"/>
              </w:rPr>
            </w:pPr>
            <w:r w:rsidRPr="005424B3">
              <w:t>→ A là C</w:t>
            </w:r>
            <w:r w:rsidRPr="005424B3">
              <w:rPr>
                <w:vertAlign w:val="subscript"/>
              </w:rPr>
              <w:t>2</w:t>
            </w:r>
            <w:r w:rsidRPr="005424B3">
              <w:t>H</w:t>
            </w:r>
            <w:r w:rsidRPr="005424B3">
              <w:rPr>
                <w:vertAlign w:val="subscript"/>
              </w:rPr>
              <w:t>4</w:t>
            </w:r>
            <w:r w:rsidRPr="005424B3">
              <w:t>O</w:t>
            </w:r>
            <w:r w:rsidRPr="005424B3">
              <w:rPr>
                <w:vertAlign w:val="subscript"/>
              </w:rPr>
              <w:t>2</w:t>
            </w:r>
          </w:p>
          <w:p w14:paraId="2D1BF6F7" w14:textId="77777777" w:rsidR="00F33A5E" w:rsidRPr="005424B3" w:rsidRDefault="00F33A5E" w:rsidP="00F33A5E">
            <w:pPr>
              <w:tabs>
                <w:tab w:val="left" w:pos="1980"/>
                <w:tab w:val="left" w:pos="2880"/>
              </w:tabs>
              <w:jc w:val="both"/>
              <w:rPr>
                <w:b/>
              </w:rPr>
            </w:pPr>
          </w:p>
          <w:p w14:paraId="195217CD" w14:textId="77777777" w:rsidR="00D01237" w:rsidRPr="005424B3" w:rsidRDefault="00D01237" w:rsidP="005815C3">
            <w:pPr>
              <w:jc w:val="both"/>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D2EB82E" w14:textId="77777777" w:rsidR="00F33A5E" w:rsidRPr="005424B3" w:rsidRDefault="00F33A5E" w:rsidP="00F33A5E">
            <w:pPr>
              <w:jc w:val="both"/>
            </w:pPr>
            <w:r w:rsidRPr="005424B3">
              <w:t>- Gv phát vấn hs về từng cách thiết lập CTPT</w:t>
            </w:r>
          </w:p>
          <w:p w14:paraId="345CB56C" w14:textId="77777777" w:rsidR="00F33A5E" w:rsidRPr="005424B3" w:rsidRDefault="00F33A5E" w:rsidP="00F33A5E">
            <w:pPr>
              <w:jc w:val="both"/>
            </w:pPr>
          </w:p>
          <w:p w14:paraId="5B352567" w14:textId="77777777" w:rsidR="00F33A5E" w:rsidRPr="005424B3" w:rsidRDefault="00F33A5E" w:rsidP="00F33A5E">
            <w:pPr>
              <w:jc w:val="both"/>
            </w:pPr>
            <w:r w:rsidRPr="005424B3">
              <w:t>- Gv chia lớp thành 6 nhóm:</w:t>
            </w:r>
          </w:p>
          <w:p w14:paraId="20E8D1C9" w14:textId="77777777" w:rsidR="00F33A5E" w:rsidRPr="005424B3" w:rsidRDefault="00F33A5E" w:rsidP="00F33A5E">
            <w:pPr>
              <w:jc w:val="both"/>
            </w:pPr>
            <w:r w:rsidRPr="005424B3">
              <w:t>+ Nhóm 1,2,3: Làm BT1 theo 3 cách (Mỗi nhóm 1 cách)</w:t>
            </w:r>
          </w:p>
          <w:p w14:paraId="1EC4DF0B" w14:textId="77777777" w:rsidR="00F33A5E" w:rsidRPr="005424B3" w:rsidRDefault="00F33A5E" w:rsidP="00F33A5E">
            <w:pPr>
              <w:jc w:val="both"/>
            </w:pPr>
            <w:r w:rsidRPr="005424B3">
              <w:t>+ Nhóm 4,5,6: Làm BT2 theo 3 cách</w:t>
            </w:r>
          </w:p>
          <w:p w14:paraId="01AD665E" w14:textId="77777777" w:rsidR="00F33A5E" w:rsidRPr="005424B3" w:rsidRDefault="00F33A5E" w:rsidP="00F33A5E">
            <w:pPr>
              <w:jc w:val="both"/>
            </w:pPr>
            <w:r w:rsidRPr="005424B3">
              <w:t xml:space="preserve">Hs: Thảo luận trong 5 phút, </w:t>
            </w:r>
          </w:p>
          <w:p w14:paraId="743CCE8E" w14:textId="77777777" w:rsidR="00F33A5E" w:rsidRPr="005424B3" w:rsidRDefault="00F33A5E" w:rsidP="00F33A5E">
            <w:pPr>
              <w:jc w:val="both"/>
            </w:pPr>
            <w:r w:rsidRPr="005424B3">
              <w:t>- Đại diện 3 nhóm đầu lên bảng trình bày, hs khác bổ sung</w:t>
            </w:r>
          </w:p>
          <w:p w14:paraId="5BCD1672" w14:textId="77777777" w:rsidR="00F33A5E" w:rsidRPr="005424B3" w:rsidRDefault="00F33A5E" w:rsidP="00F33A5E">
            <w:pPr>
              <w:jc w:val="both"/>
            </w:pPr>
            <w:r w:rsidRPr="005424B3">
              <w:t>- Gv nhận xét, đánh giá</w:t>
            </w:r>
          </w:p>
          <w:p w14:paraId="65E303BB" w14:textId="77777777" w:rsidR="00F33A5E" w:rsidRPr="005424B3" w:rsidRDefault="00F33A5E" w:rsidP="00F33A5E">
            <w:pPr>
              <w:jc w:val="both"/>
            </w:pPr>
            <w:r w:rsidRPr="005424B3">
              <w:t>Thực hiện tương tự với bài tập 2</w:t>
            </w:r>
          </w:p>
          <w:p w14:paraId="7D67DBED" w14:textId="77777777" w:rsidR="00D01237" w:rsidRPr="005424B3" w:rsidRDefault="00D01237" w:rsidP="005815C3">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2F7A2B4" w14:textId="77777777" w:rsidR="00D01237" w:rsidRPr="005424B3" w:rsidRDefault="00F33A5E" w:rsidP="005815C3">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71B1BE1C" w14:textId="77777777" w:rsidR="00F33A5E" w:rsidRPr="005424B3" w:rsidRDefault="00F33A5E" w:rsidP="005815C3">
            <w:pPr>
              <w:rPr>
                <w:lang w:val="de-DE"/>
              </w:rPr>
            </w:pPr>
          </w:p>
          <w:p w14:paraId="146D05BE" w14:textId="41298A77" w:rsidR="00F33A5E" w:rsidRPr="005424B3" w:rsidRDefault="00F33A5E" w:rsidP="005815C3">
            <w:pPr>
              <w:rPr>
                <w:lang w:val="nb-NO"/>
              </w:rPr>
            </w:pPr>
            <w:r w:rsidRPr="005424B3">
              <w:rPr>
                <w:lang w:val="de-DE"/>
              </w:rPr>
              <w:t>thảo luận nhóm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581FA0E" w14:textId="77777777" w:rsidR="00D01237" w:rsidRPr="005424B3" w:rsidRDefault="00D01237" w:rsidP="005815C3">
            <w:pPr>
              <w:rPr>
                <w:lang w:val="nb-NO"/>
              </w:rPr>
            </w:pPr>
          </w:p>
          <w:p w14:paraId="5662AF1F" w14:textId="77777777" w:rsidR="00D01237" w:rsidRPr="005424B3" w:rsidRDefault="00D01237" w:rsidP="005815C3">
            <w:pPr>
              <w:jc w:val="center"/>
              <w:rPr>
                <w:lang w:val="pt-BR"/>
              </w:rPr>
            </w:pPr>
          </w:p>
          <w:p w14:paraId="22E50F68" w14:textId="5300CCF6" w:rsidR="00D01237" w:rsidRPr="005424B3" w:rsidRDefault="00D744C8" w:rsidP="005815C3">
            <w:pPr>
              <w:rPr>
                <w:lang w:val="nb-NO"/>
              </w:rPr>
            </w:pPr>
            <w:r>
              <w:rPr>
                <w:lang w:val="pt-BR"/>
              </w:rPr>
              <w:t xml:space="preserve">40 </w:t>
            </w:r>
            <w:r w:rsidR="00D01237" w:rsidRPr="005424B3">
              <w:rPr>
                <w:lang w:val="pt-BR"/>
              </w:rPr>
              <w:t>phút</w:t>
            </w:r>
          </w:p>
        </w:tc>
      </w:tr>
      <w:tr w:rsidR="00D01237" w:rsidRPr="005424B3" w14:paraId="1CB84FB0"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5B8C1139" w14:textId="77777777" w:rsidR="00D01237" w:rsidRPr="005424B3" w:rsidRDefault="00D01237" w:rsidP="005815C3">
            <w:pPr>
              <w:jc w:val="center"/>
              <w:rPr>
                <w:b/>
                <w:bCs/>
                <w:lang w:val="nb-NO"/>
              </w:rPr>
            </w:pPr>
            <w:r w:rsidRPr="005424B3">
              <w:rPr>
                <w:b/>
                <w:bCs/>
                <w:lang w:val="nb-NO"/>
              </w:rPr>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77D9ECF" w14:textId="77777777" w:rsidR="00D01237" w:rsidRPr="005424B3" w:rsidRDefault="00D01237" w:rsidP="005815C3">
            <w:pPr>
              <w:rPr>
                <w:b/>
                <w:bCs/>
                <w:u w:val="single"/>
                <w:lang w:val="nb-NO"/>
              </w:rPr>
            </w:pPr>
            <w:r w:rsidRPr="005424B3">
              <w:rPr>
                <w:b/>
                <w:bCs/>
                <w:u w:val="single"/>
                <w:lang w:val="nb-NO"/>
              </w:rPr>
              <w:t>Củng cố kiến thức và kết thúc bài</w:t>
            </w:r>
          </w:p>
          <w:p w14:paraId="194242A5" w14:textId="6169FD85" w:rsidR="00D01237" w:rsidRPr="005424B3" w:rsidRDefault="00F33A5E" w:rsidP="005815C3">
            <w:pPr>
              <w:rPr>
                <w:lang w:val="vi-VN"/>
              </w:rPr>
            </w:pPr>
            <w:r w:rsidRPr="005424B3">
              <w:t>Củng cố sau mỗi lần nhận xét bài làm</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E036672" w14:textId="77777777" w:rsidR="00D01237" w:rsidRPr="005424B3" w:rsidRDefault="00D01237" w:rsidP="005815C3">
            <w:pPr>
              <w:rPr>
                <w:lang w:val="nb-NO"/>
              </w:rPr>
            </w:pPr>
          </w:p>
          <w:p w14:paraId="037DE73A" w14:textId="77777777" w:rsidR="00D01237" w:rsidRPr="005424B3" w:rsidRDefault="00D01237" w:rsidP="005815C3">
            <w:pPr>
              <w:rPr>
                <w:lang w:val="vi-VN"/>
              </w:rPr>
            </w:pPr>
            <w:r w:rsidRPr="005424B3">
              <w:rPr>
                <w:lang w:val="de-DE"/>
              </w:rPr>
              <w:t xml:space="preserve">Giảng viên trình bày tóm tắt nội dung </w:t>
            </w:r>
            <w:r w:rsidRPr="005424B3">
              <w:rPr>
                <w:lang w:val="de-DE"/>
              </w:rPr>
              <w:lastRenderedPageBreak/>
              <w:t xml:space="preserve">bằng lời. </w:t>
            </w:r>
            <w:r w:rsidRPr="005424B3">
              <w:rPr>
                <w:lang w:val="nb-NO"/>
              </w:rPr>
              <w:t>GV hướng dẫn bài tập 1 – 5 trang 3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01C5E4F" w14:textId="77777777" w:rsidR="00D01237" w:rsidRPr="005424B3" w:rsidRDefault="00D01237" w:rsidP="005815C3">
            <w:pPr>
              <w:rPr>
                <w:lang w:val="nb-NO"/>
              </w:rPr>
            </w:pPr>
          </w:p>
          <w:p w14:paraId="2B5AC60E" w14:textId="77777777" w:rsidR="00D01237" w:rsidRPr="005424B3" w:rsidRDefault="00D01237" w:rsidP="005815C3">
            <w:pPr>
              <w:rPr>
                <w:lang w:val="nb-NO"/>
              </w:rPr>
            </w:pPr>
            <w:r w:rsidRPr="005424B3">
              <w:rPr>
                <w:lang w:val="de-DE"/>
              </w:rPr>
              <w:t xml:space="preserve">Học sinh lắng nghe và ghi chép những </w:t>
            </w:r>
            <w:r w:rsidRPr="005424B3">
              <w:rPr>
                <w:lang w:val="de-DE"/>
              </w:rPr>
              <w:lastRenderedPageBreak/>
              <w:t xml:space="preserve">nội dung cần thiết. </w:t>
            </w:r>
            <w:r w:rsidRPr="005424B3">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46CDA41" w14:textId="77777777" w:rsidR="00D01237" w:rsidRPr="005424B3" w:rsidRDefault="00D01237" w:rsidP="005815C3">
            <w:pPr>
              <w:jc w:val="center"/>
              <w:rPr>
                <w:lang w:val="nb-NO"/>
              </w:rPr>
            </w:pPr>
          </w:p>
          <w:p w14:paraId="6EFDE147" w14:textId="60C3E57D" w:rsidR="00D01237" w:rsidRPr="005424B3" w:rsidRDefault="00D01237" w:rsidP="005815C3">
            <w:pPr>
              <w:jc w:val="center"/>
              <w:rPr>
                <w:lang w:val="nb-NO"/>
              </w:rPr>
            </w:pPr>
            <w:r w:rsidRPr="005424B3">
              <w:rPr>
                <w:lang w:val="pt-BR"/>
              </w:rPr>
              <w:t xml:space="preserve"> </w:t>
            </w:r>
            <w:r w:rsidR="00D744C8">
              <w:rPr>
                <w:lang w:val="pt-BR"/>
              </w:rPr>
              <w:t xml:space="preserve">35 </w:t>
            </w:r>
            <w:r w:rsidRPr="005424B3">
              <w:rPr>
                <w:lang w:val="pt-BR"/>
              </w:rPr>
              <w:t>phút</w:t>
            </w:r>
          </w:p>
        </w:tc>
      </w:tr>
      <w:tr w:rsidR="00D01237" w:rsidRPr="005424B3" w14:paraId="0EA3B4EC"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65D5E62E" w14:textId="77777777" w:rsidR="00D01237" w:rsidRPr="005424B3" w:rsidRDefault="00D01237" w:rsidP="005815C3">
            <w:pPr>
              <w:jc w:val="center"/>
              <w:rPr>
                <w:b/>
                <w:bCs/>
                <w:lang w:val="nb-NO"/>
              </w:rPr>
            </w:pPr>
            <w:r w:rsidRPr="005424B3">
              <w:rPr>
                <w:b/>
                <w:bCs/>
                <w:lang w:val="nb-NO"/>
              </w:rPr>
              <w:lastRenderedPageBreak/>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9EC6B58" w14:textId="77777777" w:rsidR="00D01237" w:rsidRPr="005424B3" w:rsidRDefault="00D01237" w:rsidP="005815C3">
            <w:pPr>
              <w:rPr>
                <w:b/>
                <w:bCs/>
                <w:u w:val="single"/>
                <w:lang w:val="pt-BR"/>
              </w:rPr>
            </w:pPr>
            <w:r w:rsidRPr="005424B3">
              <w:rPr>
                <w:b/>
                <w:bCs/>
                <w:u w:val="single"/>
                <w:lang w:val="pt-BR"/>
              </w:rPr>
              <w:t>Hướng dẫn tự học</w:t>
            </w:r>
          </w:p>
          <w:p w14:paraId="5DDEF9BD" w14:textId="77777777" w:rsidR="00D01237" w:rsidRPr="005424B3" w:rsidRDefault="00D01237" w:rsidP="005815C3">
            <w:pPr>
              <w:rPr>
                <w:b/>
                <w:bCs/>
                <w:u w:val="single"/>
                <w:lang w:val="pt-BR"/>
              </w:rPr>
            </w:pPr>
          </w:p>
          <w:p w14:paraId="4E1FC1A5" w14:textId="77777777" w:rsidR="00D01237" w:rsidRPr="005424B3" w:rsidRDefault="00D01237" w:rsidP="005815C3">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354A5B1" w14:textId="77777777" w:rsidR="00D01237" w:rsidRPr="005424B3" w:rsidRDefault="00D01237" w:rsidP="005815C3">
            <w:pPr>
              <w:rPr>
                <w:lang w:val="pt-BR"/>
              </w:rPr>
            </w:pPr>
          </w:p>
          <w:p w14:paraId="51654D78" w14:textId="77777777" w:rsidR="00D01237" w:rsidRPr="005424B3" w:rsidRDefault="00D01237" w:rsidP="005815C3">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659CA16" w14:textId="77777777" w:rsidR="00D01237" w:rsidRPr="005424B3" w:rsidRDefault="00D01237" w:rsidP="005815C3">
            <w:pPr>
              <w:rPr>
                <w:lang w:val="de-DE"/>
              </w:rPr>
            </w:pPr>
          </w:p>
          <w:p w14:paraId="2DAA9180" w14:textId="77777777" w:rsidR="00D01237" w:rsidRPr="005424B3" w:rsidRDefault="00D01237" w:rsidP="005815C3">
            <w:pPr>
              <w:rPr>
                <w:lang w:val="pt-BR"/>
              </w:rPr>
            </w:pPr>
            <w:r w:rsidRPr="005424B3">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39C975F" w14:textId="77777777" w:rsidR="00D01237" w:rsidRPr="005424B3" w:rsidRDefault="00D01237" w:rsidP="005815C3">
            <w:pPr>
              <w:jc w:val="center"/>
              <w:rPr>
                <w:lang w:val="pt-BR"/>
              </w:rPr>
            </w:pPr>
          </w:p>
          <w:p w14:paraId="2967D002" w14:textId="5647CA5F" w:rsidR="00D01237" w:rsidRPr="005424B3" w:rsidRDefault="00D744C8" w:rsidP="005815C3">
            <w:pPr>
              <w:jc w:val="center"/>
              <w:rPr>
                <w:lang w:val="pt-BR"/>
              </w:rPr>
            </w:pPr>
            <w:r>
              <w:rPr>
                <w:lang w:val="pt-BR"/>
              </w:rPr>
              <w:t xml:space="preserve">5 </w:t>
            </w:r>
            <w:r w:rsidR="00D01237" w:rsidRPr="005424B3">
              <w:rPr>
                <w:lang w:val="pt-BR"/>
              </w:rPr>
              <w:t>phút</w:t>
            </w:r>
          </w:p>
        </w:tc>
      </w:tr>
    </w:tbl>
    <w:p w14:paraId="39606D32" w14:textId="77777777" w:rsidR="00D01237" w:rsidRPr="005424B3" w:rsidRDefault="00D01237" w:rsidP="00D01237">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D01237" w:rsidRPr="005424B3" w14:paraId="72E92A92" w14:textId="77777777" w:rsidTr="005815C3">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349D821" w14:textId="77777777" w:rsidR="00D01237" w:rsidRPr="005424B3" w:rsidRDefault="00D01237" w:rsidP="005815C3">
            <w:pPr>
              <w:rPr>
                <w:u w:val="single"/>
                <w:lang w:val="pt-BR"/>
              </w:rPr>
            </w:pPr>
          </w:p>
          <w:p w14:paraId="02F52FFA" w14:textId="77777777" w:rsidR="00D01237" w:rsidRPr="005424B3" w:rsidRDefault="00D01237" w:rsidP="005815C3">
            <w:pPr>
              <w:rPr>
                <w:u w:val="single"/>
                <w:lang w:val="pt-BR"/>
              </w:rPr>
            </w:pPr>
          </w:p>
          <w:p w14:paraId="133E2FF6" w14:textId="77777777" w:rsidR="00D01237" w:rsidRPr="005424B3" w:rsidRDefault="00D01237" w:rsidP="005815C3">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53C2B54D" w14:textId="77777777" w:rsidR="00D01237" w:rsidRPr="005424B3" w:rsidRDefault="00D01237" w:rsidP="005815C3">
            <w:pPr>
              <w:jc w:val="both"/>
            </w:pPr>
            <w:r w:rsidRPr="005424B3">
              <w:t xml:space="preserve">1. </w:t>
            </w:r>
            <w:r w:rsidRPr="005424B3">
              <w:rPr>
                <w:i/>
                <w:iCs/>
              </w:rPr>
              <w:t xml:space="preserve">Giáo trình hóa học 1, </w:t>
            </w:r>
            <w:r w:rsidRPr="005424B3">
              <w:t>Trường CĐ lý tự trọng Tp. HCM, năm 2018.</w:t>
            </w:r>
          </w:p>
          <w:p w14:paraId="6FB24002" w14:textId="77777777" w:rsidR="00D01237" w:rsidRPr="005424B3" w:rsidRDefault="00D01237" w:rsidP="005815C3">
            <w:pPr>
              <w:jc w:val="both"/>
            </w:pPr>
            <w:r w:rsidRPr="005424B3">
              <w:t xml:space="preserve">2. </w:t>
            </w:r>
            <w:r w:rsidRPr="005424B3">
              <w:rPr>
                <w:lang w:val="vi-VN"/>
              </w:rPr>
              <w:t>Nguyễn Xuân Trường</w:t>
            </w:r>
            <w:r w:rsidRPr="005424B3">
              <w:t xml:space="preserve">, </w:t>
            </w:r>
            <w:r w:rsidRPr="005424B3">
              <w:rPr>
                <w:i/>
                <w:iCs/>
              </w:rPr>
              <w:t xml:space="preserve">Hóa học 10, </w:t>
            </w:r>
            <w:r w:rsidRPr="005424B3">
              <w:rPr>
                <w:lang w:val="vi-VN"/>
              </w:rPr>
              <w:t>NXB Giáo dục Việt Nam</w:t>
            </w:r>
            <w:r w:rsidRPr="005424B3">
              <w:t>, năm 2015.</w:t>
            </w:r>
          </w:p>
          <w:p w14:paraId="244E824B" w14:textId="77777777" w:rsidR="00D01237" w:rsidRPr="005424B3" w:rsidRDefault="00D01237" w:rsidP="005815C3">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10, </w:t>
            </w:r>
            <w:r w:rsidRPr="005424B3">
              <w:rPr>
                <w:lang w:val="vi-VN"/>
              </w:rPr>
              <w:t>NXB Giáo dục Việt Nam</w:t>
            </w:r>
            <w:r w:rsidRPr="005424B3">
              <w:t>, năm 2015.</w:t>
            </w:r>
          </w:p>
        </w:tc>
      </w:tr>
      <w:tr w:rsidR="00D01237" w:rsidRPr="005424B3" w14:paraId="00664738" w14:textId="77777777" w:rsidTr="005815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76130D22" w14:textId="77777777" w:rsidR="00D01237" w:rsidRPr="005424B3" w:rsidRDefault="00D01237" w:rsidP="005815C3">
            <w:pPr>
              <w:rPr>
                <w:lang w:val="pt-BR"/>
              </w:rPr>
            </w:pPr>
          </w:p>
          <w:p w14:paraId="53EBD958" w14:textId="77777777" w:rsidR="00D01237" w:rsidRPr="005424B3" w:rsidRDefault="00D01237" w:rsidP="005815C3">
            <w:pPr>
              <w:jc w:val="center"/>
              <w:rPr>
                <w:b/>
                <w:bCs/>
                <w:lang w:val="pt-BR"/>
              </w:rPr>
            </w:pPr>
            <w:r w:rsidRPr="005424B3">
              <w:rPr>
                <w:b/>
                <w:bCs/>
                <w:lang w:val="pt-BR"/>
              </w:rPr>
              <w:t>Trưởng tổ môn</w:t>
            </w:r>
          </w:p>
          <w:p w14:paraId="72A90910" w14:textId="77777777" w:rsidR="005424B3" w:rsidRPr="005424B3" w:rsidRDefault="005424B3" w:rsidP="005815C3">
            <w:pPr>
              <w:jc w:val="center"/>
              <w:rPr>
                <w:b/>
                <w:bCs/>
              </w:rPr>
            </w:pPr>
          </w:p>
          <w:p w14:paraId="59CDAB51" w14:textId="77777777" w:rsidR="005424B3" w:rsidRPr="005424B3" w:rsidRDefault="005424B3" w:rsidP="005815C3">
            <w:pPr>
              <w:jc w:val="center"/>
              <w:rPr>
                <w:b/>
                <w:bCs/>
              </w:rPr>
            </w:pPr>
          </w:p>
          <w:p w14:paraId="4232209C" w14:textId="77777777" w:rsidR="005424B3" w:rsidRPr="005424B3" w:rsidRDefault="005424B3" w:rsidP="005815C3">
            <w:pPr>
              <w:jc w:val="center"/>
              <w:rPr>
                <w:b/>
                <w:bCs/>
              </w:rPr>
            </w:pPr>
          </w:p>
          <w:p w14:paraId="5AD0425A" w14:textId="1819E6E0" w:rsidR="00D01237" w:rsidRPr="005424B3" w:rsidRDefault="00D01237" w:rsidP="005424B3">
            <w:pPr>
              <w:jc w:val="center"/>
              <w:rPr>
                <w:b/>
                <w:bCs/>
                <w:lang w:val="pt-BR"/>
              </w:rPr>
            </w:pPr>
            <w:r w:rsidRPr="005424B3">
              <w:rPr>
                <w:b/>
                <w:bCs/>
                <w:lang w:val="vi-VN"/>
              </w:rPr>
              <w:t xml:space="preserve">   </w:t>
            </w:r>
            <w:r w:rsidRPr="005424B3">
              <w:rPr>
                <w:b/>
                <w:bCs/>
                <w:lang w:val="pt-BR"/>
              </w:rPr>
              <w:t>Nguyễn Thị Huyền Nga</w:t>
            </w:r>
          </w:p>
        </w:tc>
        <w:tc>
          <w:tcPr>
            <w:tcW w:w="6205" w:type="dxa"/>
            <w:shd w:val="clear" w:color="auto" w:fill="auto"/>
          </w:tcPr>
          <w:p w14:paraId="028E5436" w14:textId="77777777" w:rsidR="00D01237" w:rsidRPr="005424B3" w:rsidRDefault="00D01237" w:rsidP="005815C3">
            <w:pPr>
              <w:rPr>
                <w:lang w:val="pt-BR"/>
              </w:rPr>
            </w:pPr>
          </w:p>
          <w:p w14:paraId="2941431B" w14:textId="77777777" w:rsidR="00D01237" w:rsidRPr="005424B3" w:rsidRDefault="00D01237" w:rsidP="005815C3">
            <w:pPr>
              <w:ind w:left="1420"/>
              <w:rPr>
                <w:i/>
                <w:lang w:val="pt-BR"/>
              </w:rPr>
            </w:pPr>
            <w:r w:rsidRPr="005424B3">
              <w:rPr>
                <w:i/>
                <w:lang w:val="pt-BR"/>
              </w:rPr>
              <w:t xml:space="preserve">Tp. Hồ Chí Minh, ngày      tháng      năm 20 </w:t>
            </w:r>
          </w:p>
          <w:p w14:paraId="47B83216" w14:textId="77777777" w:rsidR="00D01237" w:rsidRPr="005424B3" w:rsidRDefault="00D01237" w:rsidP="005815C3">
            <w:pPr>
              <w:jc w:val="center"/>
              <w:rPr>
                <w:lang w:val="pt-BR"/>
              </w:rPr>
            </w:pPr>
            <w:r w:rsidRPr="005424B3">
              <w:rPr>
                <w:b/>
                <w:lang w:val="pt-BR"/>
              </w:rPr>
              <w:t>Giảng viên</w:t>
            </w:r>
          </w:p>
        </w:tc>
      </w:tr>
    </w:tbl>
    <w:p w14:paraId="27CC8769" w14:textId="13D239D5" w:rsidR="00D01237" w:rsidRPr="005424B3" w:rsidRDefault="00D01237" w:rsidP="00093475"/>
    <w:p w14:paraId="03015655" w14:textId="77777777" w:rsidR="00D01237" w:rsidRPr="005424B3" w:rsidRDefault="00D01237">
      <w:r w:rsidRPr="005424B3">
        <w:br w:type="page"/>
      </w:r>
    </w:p>
    <w:p w14:paraId="1A2A65C1" w14:textId="39A9622D" w:rsidR="0055474A" w:rsidRPr="0055474A" w:rsidRDefault="0055474A" w:rsidP="0055474A">
      <w:pPr>
        <w:rPr>
          <w:b/>
          <w:sz w:val="28"/>
          <w:szCs w:val="28"/>
          <w:lang w:val="it-IT"/>
        </w:rPr>
      </w:pPr>
      <w:r w:rsidRPr="0055474A">
        <w:rPr>
          <w:b/>
          <w:sz w:val="28"/>
          <w:szCs w:val="28"/>
          <w:lang w:val="it-IT"/>
        </w:rPr>
        <w:lastRenderedPageBreak/>
        <w:t>KIỂM TRA ĐỊNH KỲ LẦN 3</w:t>
      </w:r>
    </w:p>
    <w:p w14:paraId="734B001C" w14:textId="77777777" w:rsidR="0055474A" w:rsidRPr="00BE383D" w:rsidRDefault="0055474A" w:rsidP="0055474A">
      <w:pPr>
        <w:rPr>
          <w:b/>
          <w:sz w:val="26"/>
          <w:szCs w:val="28"/>
          <w:lang w:val="it-IT"/>
        </w:rPr>
      </w:pPr>
      <w:r w:rsidRPr="00BE383D">
        <w:rPr>
          <w:b/>
          <w:sz w:val="26"/>
          <w:szCs w:val="28"/>
          <w:lang w:val="it-IT"/>
        </w:rPr>
        <w:t xml:space="preserve">I. </w:t>
      </w:r>
      <w:r w:rsidRPr="00BE383D">
        <w:rPr>
          <w:b/>
          <w:sz w:val="26"/>
          <w:szCs w:val="28"/>
          <w:u w:val="single"/>
          <w:lang w:val="it-IT"/>
        </w:rPr>
        <w:t>MỤC TIÊU</w:t>
      </w:r>
      <w:r w:rsidRPr="00BE383D">
        <w:rPr>
          <w:b/>
          <w:sz w:val="26"/>
          <w:szCs w:val="28"/>
          <w:lang w:val="it-IT"/>
        </w:rPr>
        <w:t>:</w:t>
      </w:r>
    </w:p>
    <w:p w14:paraId="1F501EF8" w14:textId="77777777" w:rsidR="0055474A" w:rsidRPr="00B64BC1" w:rsidRDefault="0055474A" w:rsidP="0055474A">
      <w:pPr>
        <w:spacing w:before="20" w:after="20" w:line="223" w:lineRule="auto"/>
        <w:jc w:val="both"/>
        <w:rPr>
          <w:sz w:val="26"/>
          <w:szCs w:val="26"/>
          <w:lang w:val="it-IT"/>
        </w:rPr>
      </w:pPr>
      <w:r w:rsidRPr="00BE383D">
        <w:rPr>
          <w:b/>
          <w:sz w:val="26"/>
          <w:szCs w:val="28"/>
          <w:lang w:val="it-IT"/>
        </w:rPr>
        <w:t>1.</w:t>
      </w:r>
      <w:r w:rsidRPr="00B64BC1">
        <w:rPr>
          <w:b/>
          <w:sz w:val="26"/>
          <w:szCs w:val="26"/>
          <w:u w:val="single"/>
          <w:lang w:val="it-IT"/>
        </w:rPr>
        <w:t>Kiến thức</w:t>
      </w:r>
      <w:r w:rsidRPr="00B64BC1">
        <w:rPr>
          <w:b/>
          <w:sz w:val="26"/>
          <w:szCs w:val="26"/>
          <w:lang w:val="it-IT"/>
        </w:rPr>
        <w:t>:</w:t>
      </w:r>
      <w:r w:rsidRPr="00B64BC1">
        <w:rPr>
          <w:sz w:val="26"/>
          <w:szCs w:val="26"/>
          <w:lang w:val="it-IT"/>
        </w:rPr>
        <w:t xml:space="preserve"> Củng cố kiến thức về:</w:t>
      </w:r>
    </w:p>
    <w:p w14:paraId="5FC0E00A" w14:textId="77777777" w:rsidR="0055474A" w:rsidRPr="00B64BC1" w:rsidRDefault="0055474A" w:rsidP="0055474A">
      <w:pPr>
        <w:spacing w:before="20" w:after="20" w:line="223" w:lineRule="auto"/>
        <w:ind w:firstLine="720"/>
        <w:jc w:val="both"/>
        <w:rPr>
          <w:sz w:val="26"/>
          <w:szCs w:val="26"/>
          <w:lang w:val="it-IT"/>
        </w:rPr>
      </w:pPr>
      <w:r w:rsidRPr="00B64BC1">
        <w:rPr>
          <w:sz w:val="26"/>
          <w:szCs w:val="26"/>
          <w:lang w:val="it-IT"/>
        </w:rPr>
        <w:t>- Nitơ và hợp chất của nitơ</w:t>
      </w:r>
    </w:p>
    <w:p w14:paraId="055FD892" w14:textId="77777777" w:rsidR="0055474A" w:rsidRPr="00B64BC1" w:rsidRDefault="0055474A" w:rsidP="0055474A">
      <w:pPr>
        <w:spacing w:before="20" w:after="20" w:line="223" w:lineRule="auto"/>
        <w:ind w:firstLine="720"/>
        <w:jc w:val="both"/>
        <w:rPr>
          <w:sz w:val="26"/>
          <w:szCs w:val="26"/>
          <w:lang w:val="it-IT"/>
        </w:rPr>
      </w:pPr>
      <w:r w:rsidRPr="00B64BC1">
        <w:rPr>
          <w:sz w:val="26"/>
          <w:szCs w:val="26"/>
          <w:lang w:val="it-IT"/>
        </w:rPr>
        <w:t>- Photpho và hợp chất của photpho</w:t>
      </w:r>
    </w:p>
    <w:p w14:paraId="490412F5" w14:textId="77777777" w:rsidR="0055474A" w:rsidRDefault="0055474A" w:rsidP="0055474A">
      <w:pPr>
        <w:spacing w:before="20" w:after="20" w:line="223" w:lineRule="auto"/>
        <w:ind w:firstLine="720"/>
        <w:jc w:val="both"/>
        <w:rPr>
          <w:sz w:val="26"/>
          <w:szCs w:val="26"/>
          <w:lang w:val="it-IT"/>
        </w:rPr>
      </w:pPr>
      <w:r w:rsidRPr="00B64BC1">
        <w:rPr>
          <w:sz w:val="26"/>
          <w:szCs w:val="26"/>
          <w:lang w:val="it-IT"/>
        </w:rPr>
        <w:t>- Cacbon và hợp chất của cacbon</w:t>
      </w:r>
    </w:p>
    <w:p w14:paraId="176CFFB7" w14:textId="17E7FCA8" w:rsidR="0055474A" w:rsidRPr="00B64BC1" w:rsidRDefault="0055474A" w:rsidP="0055474A">
      <w:pPr>
        <w:spacing w:before="20" w:after="20" w:line="223" w:lineRule="auto"/>
        <w:ind w:firstLine="720"/>
        <w:jc w:val="both"/>
        <w:rPr>
          <w:sz w:val="26"/>
          <w:szCs w:val="26"/>
          <w:lang w:val="it-IT"/>
        </w:rPr>
      </w:pPr>
      <w:r>
        <w:rPr>
          <w:sz w:val="26"/>
          <w:szCs w:val="26"/>
          <w:lang w:val="it-IT"/>
        </w:rPr>
        <w:t>- Lập công thức hợp chất hữu cơ</w:t>
      </w:r>
    </w:p>
    <w:p w14:paraId="3C582A81" w14:textId="77777777" w:rsidR="0055474A" w:rsidRPr="00B64BC1" w:rsidRDefault="0055474A" w:rsidP="0055474A">
      <w:pPr>
        <w:rPr>
          <w:b/>
          <w:sz w:val="26"/>
          <w:szCs w:val="26"/>
          <w:lang w:val="it-IT"/>
        </w:rPr>
      </w:pPr>
      <w:r w:rsidRPr="00B64BC1">
        <w:rPr>
          <w:b/>
          <w:sz w:val="26"/>
          <w:szCs w:val="26"/>
          <w:lang w:val="it-IT"/>
        </w:rPr>
        <w:t>2.</w:t>
      </w:r>
      <w:r>
        <w:rPr>
          <w:b/>
          <w:sz w:val="26"/>
          <w:szCs w:val="26"/>
          <w:lang w:val="it-IT"/>
        </w:rPr>
        <w:t xml:space="preserve"> </w:t>
      </w:r>
      <w:r w:rsidRPr="00B64BC1">
        <w:rPr>
          <w:b/>
          <w:sz w:val="26"/>
          <w:szCs w:val="26"/>
          <w:u w:val="single"/>
          <w:lang w:val="it-IT"/>
        </w:rPr>
        <w:t>Kĩ năng</w:t>
      </w:r>
      <w:r w:rsidRPr="00B64BC1">
        <w:rPr>
          <w:b/>
          <w:sz w:val="26"/>
          <w:szCs w:val="26"/>
          <w:lang w:val="it-IT"/>
        </w:rPr>
        <w:t xml:space="preserve">: </w:t>
      </w:r>
    </w:p>
    <w:p w14:paraId="1D63671D" w14:textId="77777777" w:rsidR="0055474A" w:rsidRPr="00B64BC1" w:rsidRDefault="0055474A" w:rsidP="0055474A">
      <w:pPr>
        <w:ind w:firstLine="720"/>
        <w:rPr>
          <w:sz w:val="26"/>
          <w:szCs w:val="26"/>
          <w:lang w:val="it-IT"/>
        </w:rPr>
      </w:pPr>
      <w:r w:rsidRPr="00B64BC1">
        <w:rPr>
          <w:sz w:val="26"/>
          <w:szCs w:val="26"/>
          <w:lang w:val="it-IT"/>
        </w:rPr>
        <w:t>- Hoàn thành dãy chuyển hóa</w:t>
      </w:r>
    </w:p>
    <w:p w14:paraId="09778B9F" w14:textId="77777777" w:rsidR="0055474A" w:rsidRPr="00083313" w:rsidRDefault="0055474A" w:rsidP="0055474A">
      <w:pPr>
        <w:ind w:firstLine="720"/>
        <w:rPr>
          <w:sz w:val="26"/>
          <w:szCs w:val="26"/>
          <w:lang w:val="pl-PL"/>
        </w:rPr>
      </w:pPr>
      <w:r w:rsidRPr="00083313">
        <w:rPr>
          <w:sz w:val="26"/>
          <w:szCs w:val="26"/>
          <w:lang w:val="pl-PL"/>
        </w:rPr>
        <w:t>- Nhận biết</w:t>
      </w:r>
    </w:p>
    <w:p w14:paraId="4A33FC32" w14:textId="33224DD0" w:rsidR="0055474A" w:rsidRPr="00CC1E84" w:rsidRDefault="0055474A" w:rsidP="0055474A">
      <w:pPr>
        <w:ind w:firstLine="720"/>
        <w:rPr>
          <w:sz w:val="26"/>
          <w:szCs w:val="26"/>
          <w:lang w:val="pl-PL"/>
        </w:rPr>
      </w:pPr>
      <w:r w:rsidRPr="00CC1E84">
        <w:rPr>
          <w:sz w:val="26"/>
          <w:szCs w:val="26"/>
          <w:lang w:val="pl-PL"/>
        </w:rPr>
        <w:t>- Giả</w:t>
      </w:r>
      <w:r>
        <w:rPr>
          <w:sz w:val="26"/>
          <w:szCs w:val="26"/>
          <w:lang w:val="pl-PL"/>
        </w:rPr>
        <w:t>i</w:t>
      </w:r>
      <w:r w:rsidRPr="00CC1E84">
        <w:rPr>
          <w:sz w:val="26"/>
          <w:szCs w:val="26"/>
          <w:lang w:val="pl-PL"/>
        </w:rPr>
        <w:t xml:space="preserve"> bài toán về H</w:t>
      </w:r>
      <w:r w:rsidRPr="00CC1E84">
        <w:rPr>
          <w:sz w:val="26"/>
          <w:szCs w:val="26"/>
          <w:vertAlign w:val="subscript"/>
          <w:lang w:val="pl-PL"/>
        </w:rPr>
        <w:t>3</w:t>
      </w:r>
      <w:r w:rsidRPr="00CC1E84">
        <w:rPr>
          <w:sz w:val="26"/>
          <w:szCs w:val="26"/>
          <w:lang w:val="pl-PL"/>
        </w:rPr>
        <w:t>PO</w:t>
      </w:r>
      <w:r w:rsidRPr="00CC1E84">
        <w:rPr>
          <w:sz w:val="26"/>
          <w:szCs w:val="26"/>
          <w:vertAlign w:val="subscript"/>
          <w:lang w:val="pl-PL"/>
        </w:rPr>
        <w:t>4</w:t>
      </w:r>
      <w:r w:rsidRPr="00CC1E84">
        <w:rPr>
          <w:sz w:val="26"/>
          <w:szCs w:val="26"/>
          <w:lang w:val="pl-PL"/>
        </w:rPr>
        <w:t>; CO</w:t>
      </w:r>
      <w:r w:rsidRPr="00CC1E84">
        <w:rPr>
          <w:sz w:val="26"/>
          <w:szCs w:val="26"/>
          <w:vertAlign w:val="subscript"/>
          <w:lang w:val="pl-PL"/>
        </w:rPr>
        <w:t>2</w:t>
      </w:r>
      <w:r w:rsidRPr="00CC1E84">
        <w:rPr>
          <w:sz w:val="26"/>
          <w:szCs w:val="26"/>
          <w:lang w:val="pl-PL"/>
        </w:rPr>
        <w:t xml:space="preserve"> ; C</w:t>
      </w:r>
      <w:r>
        <w:rPr>
          <w:sz w:val="26"/>
          <w:szCs w:val="26"/>
          <w:lang w:val="pl-PL"/>
        </w:rPr>
        <w:t xml:space="preserve">xHy </w:t>
      </w:r>
    </w:p>
    <w:p w14:paraId="475EF529" w14:textId="77777777" w:rsidR="0055474A" w:rsidRPr="00083313" w:rsidRDefault="0055474A" w:rsidP="0055474A">
      <w:pPr>
        <w:rPr>
          <w:sz w:val="26"/>
          <w:szCs w:val="26"/>
          <w:lang w:val="pl-PL"/>
        </w:rPr>
      </w:pPr>
      <w:r w:rsidRPr="00083313">
        <w:rPr>
          <w:b/>
          <w:sz w:val="26"/>
          <w:szCs w:val="26"/>
          <w:lang w:val="pl-PL"/>
        </w:rPr>
        <w:t>3.</w:t>
      </w:r>
      <w:r>
        <w:rPr>
          <w:b/>
          <w:sz w:val="26"/>
          <w:szCs w:val="26"/>
          <w:lang w:val="pl-PL"/>
        </w:rPr>
        <w:t xml:space="preserve"> </w:t>
      </w:r>
      <w:r w:rsidRPr="00083313">
        <w:rPr>
          <w:b/>
          <w:sz w:val="26"/>
          <w:szCs w:val="26"/>
          <w:u w:val="single"/>
          <w:lang w:val="pl-PL"/>
        </w:rPr>
        <w:t>Thái độ</w:t>
      </w:r>
      <w:r w:rsidRPr="00083313">
        <w:rPr>
          <w:b/>
          <w:sz w:val="26"/>
          <w:szCs w:val="26"/>
          <w:lang w:val="pl-PL"/>
        </w:rPr>
        <w:t xml:space="preserve">: </w:t>
      </w:r>
      <w:r w:rsidRPr="00083313">
        <w:rPr>
          <w:sz w:val="26"/>
          <w:szCs w:val="26"/>
          <w:lang w:val="pl-PL"/>
        </w:rPr>
        <w:t>Kích thích sự hứng thú với bộ môn, phát huy khả năng tư duy của học sinh</w:t>
      </w:r>
    </w:p>
    <w:p w14:paraId="20F00E6C" w14:textId="77777777" w:rsidR="0055474A" w:rsidRDefault="0055474A" w:rsidP="0055474A">
      <w:pPr>
        <w:rPr>
          <w:b/>
          <w:sz w:val="28"/>
          <w:szCs w:val="28"/>
          <w:u w:val="single"/>
          <w:lang w:val="pl-PL"/>
        </w:rPr>
      </w:pPr>
    </w:p>
    <w:p w14:paraId="3466079F" w14:textId="77777777" w:rsidR="0055474A" w:rsidRPr="00BE383D" w:rsidRDefault="0055474A" w:rsidP="0055474A">
      <w:pPr>
        <w:rPr>
          <w:sz w:val="26"/>
          <w:szCs w:val="28"/>
          <w:lang w:val="pl-PL"/>
        </w:rPr>
      </w:pPr>
      <w:r w:rsidRPr="00BE383D">
        <w:rPr>
          <w:b/>
          <w:sz w:val="26"/>
          <w:szCs w:val="28"/>
          <w:lang w:val="pl-PL"/>
        </w:rPr>
        <w:t>II</w:t>
      </w:r>
      <w:r>
        <w:rPr>
          <w:b/>
          <w:sz w:val="26"/>
          <w:szCs w:val="28"/>
          <w:lang w:val="pl-PL"/>
        </w:rPr>
        <w:t>.</w:t>
      </w:r>
      <w:r w:rsidRPr="00BE383D">
        <w:rPr>
          <w:b/>
          <w:sz w:val="26"/>
          <w:szCs w:val="28"/>
          <w:lang w:val="pl-PL"/>
        </w:rPr>
        <w:t xml:space="preserve"> </w:t>
      </w:r>
      <w:r w:rsidRPr="00BE383D">
        <w:rPr>
          <w:b/>
          <w:sz w:val="26"/>
          <w:szCs w:val="28"/>
          <w:u w:val="single"/>
          <w:lang w:val="pl-PL"/>
        </w:rPr>
        <w:t>TRỌNG TÂM</w:t>
      </w:r>
      <w:r w:rsidRPr="00BE383D">
        <w:rPr>
          <w:b/>
          <w:sz w:val="26"/>
          <w:szCs w:val="28"/>
          <w:lang w:val="pl-PL"/>
        </w:rPr>
        <w:t>:</w:t>
      </w:r>
      <w:r w:rsidRPr="00BE383D">
        <w:rPr>
          <w:sz w:val="26"/>
          <w:szCs w:val="28"/>
          <w:lang w:val="pl-PL"/>
        </w:rPr>
        <w:t xml:space="preserve"> </w:t>
      </w:r>
    </w:p>
    <w:p w14:paraId="493F360E" w14:textId="77777777" w:rsidR="0055474A" w:rsidRPr="00083313" w:rsidRDefault="0055474A" w:rsidP="0055474A">
      <w:pPr>
        <w:ind w:firstLine="720"/>
        <w:rPr>
          <w:sz w:val="26"/>
          <w:szCs w:val="26"/>
          <w:lang w:val="pl-PL"/>
        </w:rPr>
      </w:pPr>
      <w:r w:rsidRPr="00083313">
        <w:rPr>
          <w:sz w:val="26"/>
          <w:szCs w:val="26"/>
          <w:lang w:val="pl-PL"/>
        </w:rPr>
        <w:t>- Hoàn thành dãy chuyển hóa</w:t>
      </w:r>
    </w:p>
    <w:p w14:paraId="19098204" w14:textId="77777777" w:rsidR="0055474A" w:rsidRPr="00083313" w:rsidRDefault="0055474A" w:rsidP="0055474A">
      <w:pPr>
        <w:ind w:firstLine="720"/>
        <w:rPr>
          <w:sz w:val="26"/>
          <w:szCs w:val="26"/>
          <w:lang w:val="pl-PL"/>
        </w:rPr>
      </w:pPr>
      <w:r w:rsidRPr="00083313">
        <w:rPr>
          <w:sz w:val="26"/>
          <w:szCs w:val="26"/>
          <w:lang w:val="pl-PL"/>
        </w:rPr>
        <w:t>- Nhận biết</w:t>
      </w:r>
    </w:p>
    <w:p w14:paraId="1CCD9F82" w14:textId="77777777" w:rsidR="0055474A" w:rsidRDefault="0055474A" w:rsidP="0055474A">
      <w:pPr>
        <w:ind w:firstLine="720"/>
        <w:rPr>
          <w:sz w:val="26"/>
          <w:szCs w:val="26"/>
          <w:lang w:val="pl-PL"/>
        </w:rPr>
      </w:pPr>
      <w:r w:rsidRPr="00CC1E84">
        <w:rPr>
          <w:sz w:val="26"/>
          <w:szCs w:val="26"/>
          <w:lang w:val="pl-PL"/>
        </w:rPr>
        <w:t>- Giả</w:t>
      </w:r>
      <w:r>
        <w:rPr>
          <w:sz w:val="26"/>
          <w:szCs w:val="26"/>
          <w:lang w:val="pl-PL"/>
        </w:rPr>
        <w:t>i</w:t>
      </w:r>
      <w:r w:rsidRPr="00CC1E84">
        <w:rPr>
          <w:sz w:val="26"/>
          <w:szCs w:val="26"/>
          <w:lang w:val="pl-PL"/>
        </w:rPr>
        <w:t xml:space="preserve"> bài toán về H</w:t>
      </w:r>
      <w:r w:rsidRPr="00CC1E84">
        <w:rPr>
          <w:sz w:val="26"/>
          <w:szCs w:val="26"/>
          <w:vertAlign w:val="subscript"/>
          <w:lang w:val="pl-PL"/>
        </w:rPr>
        <w:t>3</w:t>
      </w:r>
      <w:r w:rsidRPr="00CC1E84">
        <w:rPr>
          <w:sz w:val="26"/>
          <w:szCs w:val="26"/>
          <w:lang w:val="pl-PL"/>
        </w:rPr>
        <w:t>PO</w:t>
      </w:r>
      <w:r w:rsidRPr="00CC1E84">
        <w:rPr>
          <w:sz w:val="26"/>
          <w:szCs w:val="26"/>
          <w:vertAlign w:val="subscript"/>
          <w:lang w:val="pl-PL"/>
        </w:rPr>
        <w:t>4</w:t>
      </w:r>
      <w:r w:rsidRPr="00CC1E84">
        <w:rPr>
          <w:sz w:val="26"/>
          <w:szCs w:val="26"/>
          <w:lang w:val="pl-PL"/>
        </w:rPr>
        <w:t>; CO</w:t>
      </w:r>
      <w:r w:rsidRPr="00CC1E84">
        <w:rPr>
          <w:sz w:val="26"/>
          <w:szCs w:val="26"/>
          <w:vertAlign w:val="subscript"/>
          <w:lang w:val="pl-PL"/>
        </w:rPr>
        <w:t>2</w:t>
      </w:r>
      <w:r w:rsidRPr="00CC1E84">
        <w:rPr>
          <w:sz w:val="26"/>
          <w:szCs w:val="26"/>
          <w:lang w:val="pl-PL"/>
        </w:rPr>
        <w:t xml:space="preserve"> ; CO ...</w:t>
      </w:r>
    </w:p>
    <w:p w14:paraId="24A1DF0F" w14:textId="36D2FAE5" w:rsidR="0055474A" w:rsidRDefault="0055474A" w:rsidP="0055474A">
      <w:pPr>
        <w:ind w:firstLine="720"/>
        <w:rPr>
          <w:sz w:val="26"/>
          <w:szCs w:val="26"/>
          <w:lang w:val="it-IT"/>
        </w:rPr>
      </w:pPr>
      <w:r>
        <w:rPr>
          <w:sz w:val="26"/>
          <w:szCs w:val="26"/>
          <w:lang w:val="pl-PL"/>
        </w:rPr>
        <w:t>-</w:t>
      </w:r>
      <w:r w:rsidRPr="0055474A">
        <w:rPr>
          <w:sz w:val="26"/>
          <w:szCs w:val="26"/>
          <w:lang w:val="it-IT"/>
        </w:rPr>
        <w:t xml:space="preserve"> </w:t>
      </w:r>
      <w:r>
        <w:rPr>
          <w:sz w:val="26"/>
          <w:szCs w:val="26"/>
          <w:lang w:val="it-IT"/>
        </w:rPr>
        <w:t>Lập công thức hợp chất hữu cơ</w:t>
      </w:r>
    </w:p>
    <w:p w14:paraId="150FCCA4" w14:textId="77777777" w:rsidR="0055474A" w:rsidRPr="00DD79AB" w:rsidRDefault="0055474A" w:rsidP="0055474A">
      <w:pPr>
        <w:jc w:val="both"/>
        <w:rPr>
          <w:b/>
          <w:sz w:val="28"/>
          <w:szCs w:val="28"/>
          <w:u w:val="single"/>
        </w:rPr>
      </w:pPr>
      <w:r w:rsidRPr="00927BC0">
        <w:rPr>
          <w:b/>
          <w:sz w:val="26"/>
          <w:szCs w:val="28"/>
        </w:rPr>
        <w:t xml:space="preserve">III. </w:t>
      </w:r>
      <w:r w:rsidRPr="00927BC0">
        <w:rPr>
          <w:b/>
          <w:sz w:val="26"/>
          <w:szCs w:val="28"/>
          <w:u w:val="single"/>
        </w:rPr>
        <w:t>HÌNH THỨC KIỂM TRA</w:t>
      </w:r>
      <w:r w:rsidRPr="00927BC0">
        <w:rPr>
          <w:b/>
          <w:sz w:val="26"/>
          <w:szCs w:val="28"/>
        </w:rPr>
        <w:t>:</w:t>
      </w:r>
      <w:r w:rsidRPr="00927BC0">
        <w:rPr>
          <w:sz w:val="26"/>
          <w:szCs w:val="28"/>
        </w:rPr>
        <w:t xml:space="preserve"> </w:t>
      </w:r>
      <w:r>
        <w:rPr>
          <w:sz w:val="26"/>
          <w:szCs w:val="26"/>
        </w:rPr>
        <w:t>10 c</w:t>
      </w:r>
      <w:r w:rsidRPr="00AF2143">
        <w:rPr>
          <w:sz w:val="26"/>
          <w:szCs w:val="26"/>
        </w:rPr>
        <w:t>â</w:t>
      </w:r>
      <w:r>
        <w:rPr>
          <w:sz w:val="26"/>
          <w:szCs w:val="26"/>
        </w:rPr>
        <w:t>u</w:t>
      </w:r>
      <w:r w:rsidRPr="00DD79AB">
        <w:rPr>
          <w:sz w:val="26"/>
          <w:szCs w:val="26"/>
        </w:rPr>
        <w:t xml:space="preserve"> tự luận</w:t>
      </w:r>
    </w:p>
    <w:p w14:paraId="4479F098" w14:textId="77777777" w:rsidR="0055474A" w:rsidRPr="00CC1E84" w:rsidRDefault="0055474A" w:rsidP="0055474A">
      <w:pPr>
        <w:ind w:firstLine="720"/>
        <w:rPr>
          <w:sz w:val="26"/>
          <w:szCs w:val="26"/>
          <w:lang w:val="pl-PL"/>
        </w:rPr>
      </w:pPr>
    </w:p>
    <w:tbl>
      <w:tblPr>
        <w:tblW w:w="10350" w:type="dxa"/>
        <w:tblInd w:w="108" w:type="dxa"/>
        <w:tblLook w:val="01E0" w:firstRow="1" w:lastRow="1" w:firstColumn="1" w:lastColumn="1" w:noHBand="0" w:noVBand="0"/>
      </w:tblPr>
      <w:tblGrid>
        <w:gridCol w:w="4145"/>
        <w:gridCol w:w="6205"/>
      </w:tblGrid>
      <w:tr w:rsidR="0055474A" w:rsidRPr="005424B3" w14:paraId="7BE125A5" w14:textId="77777777" w:rsidTr="00FA6378">
        <w:trPr>
          <w:trHeight w:val="68"/>
        </w:trPr>
        <w:tc>
          <w:tcPr>
            <w:tcW w:w="4145" w:type="dxa"/>
            <w:shd w:val="clear" w:color="auto" w:fill="auto"/>
          </w:tcPr>
          <w:p w14:paraId="6F0E9BF6" w14:textId="77777777" w:rsidR="0055474A" w:rsidRPr="005424B3" w:rsidRDefault="0055474A" w:rsidP="00FA6378">
            <w:pPr>
              <w:rPr>
                <w:lang w:val="pt-BR"/>
              </w:rPr>
            </w:pPr>
          </w:p>
          <w:p w14:paraId="1E8214D2" w14:textId="77777777" w:rsidR="0055474A" w:rsidRPr="005424B3" w:rsidRDefault="0055474A" w:rsidP="00FA6378">
            <w:pPr>
              <w:jc w:val="center"/>
              <w:rPr>
                <w:b/>
                <w:bCs/>
                <w:lang w:val="pt-BR"/>
              </w:rPr>
            </w:pPr>
            <w:r w:rsidRPr="005424B3">
              <w:rPr>
                <w:b/>
                <w:bCs/>
                <w:lang w:val="pt-BR"/>
              </w:rPr>
              <w:t>Trưởng tổ môn</w:t>
            </w:r>
          </w:p>
          <w:p w14:paraId="7F6577B4" w14:textId="77777777" w:rsidR="0055474A" w:rsidRPr="005424B3" w:rsidRDefault="0055474A" w:rsidP="00FA6378">
            <w:pPr>
              <w:jc w:val="center"/>
              <w:rPr>
                <w:b/>
                <w:bCs/>
              </w:rPr>
            </w:pPr>
          </w:p>
          <w:p w14:paraId="72AE362A" w14:textId="77777777" w:rsidR="0055474A" w:rsidRPr="005424B3" w:rsidRDefault="0055474A" w:rsidP="00FA6378">
            <w:pPr>
              <w:jc w:val="center"/>
              <w:rPr>
                <w:b/>
                <w:bCs/>
              </w:rPr>
            </w:pPr>
          </w:p>
          <w:p w14:paraId="2060DA2D" w14:textId="77777777" w:rsidR="0055474A" w:rsidRPr="005424B3" w:rsidRDefault="0055474A" w:rsidP="00FA6378">
            <w:pPr>
              <w:jc w:val="center"/>
              <w:rPr>
                <w:b/>
                <w:bCs/>
              </w:rPr>
            </w:pPr>
          </w:p>
          <w:p w14:paraId="3E9EBFFF" w14:textId="77777777" w:rsidR="0055474A" w:rsidRPr="005424B3" w:rsidRDefault="0055474A" w:rsidP="00FA6378">
            <w:pPr>
              <w:jc w:val="center"/>
              <w:rPr>
                <w:b/>
                <w:bCs/>
                <w:lang w:val="pt-BR"/>
              </w:rPr>
            </w:pPr>
            <w:r w:rsidRPr="005424B3">
              <w:rPr>
                <w:b/>
                <w:bCs/>
                <w:lang w:val="vi-VN"/>
              </w:rPr>
              <w:t xml:space="preserve">   </w:t>
            </w:r>
            <w:r w:rsidRPr="005424B3">
              <w:rPr>
                <w:b/>
                <w:bCs/>
                <w:lang w:val="pt-BR"/>
              </w:rPr>
              <w:t>Nguyễn Thị Huyền Nga</w:t>
            </w:r>
          </w:p>
        </w:tc>
        <w:tc>
          <w:tcPr>
            <w:tcW w:w="6205" w:type="dxa"/>
            <w:shd w:val="clear" w:color="auto" w:fill="auto"/>
          </w:tcPr>
          <w:p w14:paraId="6B3876B2" w14:textId="77777777" w:rsidR="0055474A" w:rsidRPr="005424B3" w:rsidRDefault="0055474A" w:rsidP="00FA6378">
            <w:pPr>
              <w:rPr>
                <w:lang w:val="pt-BR"/>
              </w:rPr>
            </w:pPr>
          </w:p>
          <w:p w14:paraId="702E7B6E" w14:textId="77777777" w:rsidR="0055474A" w:rsidRPr="005424B3" w:rsidRDefault="0055474A" w:rsidP="00FA6378">
            <w:pPr>
              <w:ind w:left="1420"/>
              <w:rPr>
                <w:i/>
                <w:lang w:val="pt-BR"/>
              </w:rPr>
            </w:pPr>
            <w:r w:rsidRPr="005424B3">
              <w:rPr>
                <w:i/>
                <w:lang w:val="pt-BR"/>
              </w:rPr>
              <w:t xml:space="preserve">Tp. Hồ Chí Minh, ngày      tháng      năm 20 </w:t>
            </w:r>
          </w:p>
          <w:p w14:paraId="42421309" w14:textId="77777777" w:rsidR="0055474A" w:rsidRPr="005424B3" w:rsidRDefault="0055474A" w:rsidP="00FA6378">
            <w:pPr>
              <w:jc w:val="center"/>
              <w:rPr>
                <w:lang w:val="pt-BR"/>
              </w:rPr>
            </w:pPr>
            <w:r w:rsidRPr="005424B3">
              <w:rPr>
                <w:b/>
                <w:lang w:val="pt-BR"/>
              </w:rPr>
              <w:t>Giảng viên</w:t>
            </w:r>
          </w:p>
        </w:tc>
      </w:tr>
    </w:tbl>
    <w:p w14:paraId="076E21EE" w14:textId="77777777" w:rsidR="0055474A" w:rsidRPr="005424B3" w:rsidRDefault="0055474A" w:rsidP="0055474A"/>
    <w:p w14:paraId="6559A5F6" w14:textId="27186C06" w:rsidR="0055474A" w:rsidRDefault="0055474A">
      <w:r>
        <w:br w:type="page"/>
      </w:r>
    </w:p>
    <w:p w14:paraId="6EF4DD5F" w14:textId="77777777" w:rsidR="00D01237" w:rsidRPr="005424B3" w:rsidRDefault="00D01237" w:rsidP="00D01237"/>
    <w:tbl>
      <w:tblPr>
        <w:tblW w:w="10490" w:type="dxa"/>
        <w:tblInd w:w="108" w:type="dxa"/>
        <w:tblLook w:val="01E0" w:firstRow="1" w:lastRow="1" w:firstColumn="1" w:lastColumn="1" w:noHBand="0" w:noVBand="0"/>
      </w:tblPr>
      <w:tblGrid>
        <w:gridCol w:w="4500"/>
        <w:gridCol w:w="5990"/>
      </w:tblGrid>
      <w:tr w:rsidR="00D01237" w:rsidRPr="005424B3" w14:paraId="2254341E" w14:textId="77777777" w:rsidTr="005424B3">
        <w:tc>
          <w:tcPr>
            <w:tcW w:w="4500" w:type="dxa"/>
            <w:shd w:val="clear" w:color="auto" w:fill="auto"/>
          </w:tcPr>
          <w:p w14:paraId="3B40B938" w14:textId="1BC94411" w:rsidR="00D01237" w:rsidRPr="005424B3" w:rsidRDefault="00D01237" w:rsidP="005815C3">
            <w:pPr>
              <w:rPr>
                <w:lang w:val="pt-BR"/>
              </w:rPr>
            </w:pPr>
            <w:r w:rsidRPr="005424B3">
              <w:br w:type="page"/>
            </w:r>
            <w:r w:rsidRPr="005424B3">
              <w:br w:type="page"/>
            </w:r>
            <w:r w:rsidRPr="005424B3">
              <w:rPr>
                <w:lang w:val="pt-BR"/>
              </w:rPr>
              <w:t xml:space="preserve">Giáo án số:  </w:t>
            </w:r>
            <w:r w:rsidR="00D744C8">
              <w:rPr>
                <w:lang w:val="pt-BR"/>
              </w:rPr>
              <w:t>22</w:t>
            </w:r>
          </w:p>
        </w:tc>
        <w:tc>
          <w:tcPr>
            <w:tcW w:w="5990" w:type="dxa"/>
            <w:shd w:val="clear" w:color="auto" w:fill="auto"/>
          </w:tcPr>
          <w:p w14:paraId="3D0E6492" w14:textId="3228186A" w:rsidR="00D01237" w:rsidRPr="005424B3" w:rsidRDefault="00D01237" w:rsidP="005815C3">
            <w:r w:rsidRPr="005424B3">
              <w:t xml:space="preserve">Thời gian thực hiện: </w:t>
            </w:r>
            <w:r w:rsidR="0055474A">
              <w:t xml:space="preserve">2 </w:t>
            </w:r>
            <w:r w:rsidRPr="005424B3">
              <w:t>tiết</w:t>
            </w:r>
          </w:p>
          <w:p w14:paraId="6C351CF6" w14:textId="217DB381" w:rsidR="00D01237" w:rsidRPr="005424B3" w:rsidRDefault="00D01237" w:rsidP="005815C3">
            <w:pPr>
              <w:tabs>
                <w:tab w:val="right" w:leader="dot" w:pos="3331"/>
              </w:tabs>
            </w:pPr>
            <w:r w:rsidRPr="005424B3">
              <w:t xml:space="preserve">Tên chương: </w:t>
            </w:r>
            <w:r w:rsidR="005424B3" w:rsidRPr="005424B3">
              <w:rPr>
                <w:b/>
                <w:i/>
                <w:u w:val="single"/>
                <w:lang w:val="it-IT"/>
              </w:rPr>
              <w:t xml:space="preserve">CHƯƠNG </w:t>
            </w:r>
            <w:r w:rsidR="00D744C8">
              <w:rPr>
                <w:b/>
                <w:i/>
                <w:u w:val="single"/>
                <w:lang w:val="it-IT"/>
              </w:rPr>
              <w:t>XI</w:t>
            </w:r>
            <w:r w:rsidR="005424B3" w:rsidRPr="005424B3">
              <w:rPr>
                <w:b/>
                <w:i/>
                <w:lang w:val="it-IT"/>
              </w:rPr>
              <w:t>:  HIĐROCACBON NO</w:t>
            </w:r>
          </w:p>
          <w:p w14:paraId="4CA50719" w14:textId="77777777" w:rsidR="00D01237" w:rsidRPr="005424B3" w:rsidRDefault="00D01237" w:rsidP="005815C3">
            <w:r w:rsidRPr="005424B3">
              <w:t xml:space="preserve">Thực hiện ngày                  tháng                 năm 20 </w:t>
            </w:r>
          </w:p>
          <w:p w14:paraId="720E1BFA" w14:textId="77777777" w:rsidR="00D01237" w:rsidRPr="005424B3" w:rsidRDefault="00D01237" w:rsidP="005815C3">
            <w:r w:rsidRPr="005424B3">
              <w:t xml:space="preserve"> </w:t>
            </w:r>
          </w:p>
        </w:tc>
      </w:tr>
    </w:tbl>
    <w:p w14:paraId="136024C3" w14:textId="2DF024C5" w:rsidR="00D01237" w:rsidRPr="005424B3" w:rsidRDefault="00D01237" w:rsidP="00D01237">
      <w:pPr>
        <w:rPr>
          <w:lang w:val="it-IT"/>
        </w:rPr>
      </w:pPr>
      <w:r w:rsidRPr="005424B3">
        <w:rPr>
          <w:lang w:val="it-IT"/>
        </w:rPr>
        <w:t xml:space="preserve">Tên bài: </w:t>
      </w:r>
      <w:r w:rsidRPr="005424B3">
        <w:rPr>
          <w:lang w:val="it-IT"/>
        </w:rPr>
        <w:tab/>
      </w:r>
      <w:r w:rsidRPr="005424B3">
        <w:rPr>
          <w:lang w:val="it-IT"/>
        </w:rPr>
        <w:tab/>
      </w:r>
      <w:r w:rsidR="005424B3" w:rsidRPr="005424B3">
        <w:rPr>
          <w:b/>
          <w:u w:val="single"/>
          <w:lang w:val="it-IT"/>
        </w:rPr>
        <w:t xml:space="preserve">Bài </w:t>
      </w:r>
      <w:r w:rsidR="00D744C8">
        <w:rPr>
          <w:b/>
          <w:u w:val="single"/>
          <w:lang w:val="it-IT"/>
        </w:rPr>
        <w:t>39</w:t>
      </w:r>
      <w:r w:rsidR="005424B3" w:rsidRPr="005424B3">
        <w:rPr>
          <w:b/>
          <w:lang w:val="it-IT"/>
        </w:rPr>
        <w:t>:</w:t>
      </w:r>
      <w:r w:rsidR="005424B3" w:rsidRPr="005424B3">
        <w:rPr>
          <w:lang w:val="it-IT"/>
        </w:rPr>
        <w:t xml:space="preserve">                   </w:t>
      </w:r>
      <w:r w:rsidR="005424B3" w:rsidRPr="005424B3">
        <w:rPr>
          <w:b/>
          <w:lang w:val="it-IT"/>
        </w:rPr>
        <w:t>ANKAN</w:t>
      </w:r>
      <w:r w:rsidR="005424B3" w:rsidRPr="005424B3">
        <w:rPr>
          <w:lang w:val="it-IT"/>
        </w:rPr>
        <w:t xml:space="preserve">   </w:t>
      </w:r>
    </w:p>
    <w:p w14:paraId="6A6F19B7" w14:textId="77777777" w:rsidR="00D01237" w:rsidRPr="005424B3" w:rsidRDefault="00D01237" w:rsidP="00D01237">
      <w:pPr>
        <w:rPr>
          <w:b/>
          <w:u w:val="single"/>
          <w:lang w:val="it-IT"/>
        </w:rPr>
      </w:pPr>
      <w:r w:rsidRPr="005424B3">
        <w:rPr>
          <w:b/>
          <w:u w:val="single"/>
          <w:lang w:val="it-IT"/>
        </w:rPr>
        <w:t xml:space="preserve">Mục tiêu của bài: </w:t>
      </w:r>
    </w:p>
    <w:p w14:paraId="433A6942" w14:textId="77777777" w:rsidR="00D01237" w:rsidRPr="005424B3" w:rsidRDefault="00D01237" w:rsidP="00D01237">
      <w:pPr>
        <w:rPr>
          <w:b/>
          <w:lang w:val="it-IT"/>
        </w:rPr>
      </w:pPr>
      <w:r w:rsidRPr="005424B3">
        <w:rPr>
          <w:lang w:val="it-IT"/>
        </w:rPr>
        <w:t xml:space="preserve">Sau khi học xong bài này người học có khả năng: </w:t>
      </w:r>
    </w:p>
    <w:p w14:paraId="4035B4FD" w14:textId="77777777" w:rsidR="005424B3" w:rsidRPr="005424B3" w:rsidRDefault="005424B3" w:rsidP="005424B3">
      <w:pPr>
        <w:spacing w:before="20" w:after="20" w:line="223" w:lineRule="auto"/>
        <w:rPr>
          <w:b/>
        </w:rPr>
      </w:pPr>
      <w:r w:rsidRPr="005424B3">
        <w:rPr>
          <w:b/>
        </w:rPr>
        <w:t>1.</w:t>
      </w:r>
      <w:r w:rsidRPr="005424B3">
        <w:rPr>
          <w:b/>
          <w:u w:val="single"/>
        </w:rPr>
        <w:t>Kiến thức</w:t>
      </w:r>
      <w:r w:rsidRPr="005424B3">
        <w:rPr>
          <w:b/>
        </w:rPr>
        <w:t xml:space="preserve">: </w:t>
      </w:r>
      <w:r w:rsidRPr="005424B3">
        <w:t>HS biết được :</w:t>
      </w:r>
    </w:p>
    <w:p w14:paraId="676D1337" w14:textId="77777777" w:rsidR="005424B3" w:rsidRPr="005424B3" w:rsidRDefault="005424B3" w:rsidP="005424B3">
      <w:pPr>
        <w:ind w:firstLine="418"/>
      </w:pPr>
      <w:r w:rsidRPr="005424B3">
        <w:rPr>
          <w:spacing w:val="-2"/>
        </w:rPr>
        <w:sym w:font="Symbol" w:char="F02D"/>
      </w:r>
      <w:r w:rsidRPr="005424B3">
        <w:t xml:space="preserve"> Định nghĩa hiđrocacbon, hiđrocacbon no và đặc điểm cấu tạo phân tử của chúng. </w:t>
      </w:r>
    </w:p>
    <w:p w14:paraId="5E8725DB" w14:textId="77777777" w:rsidR="005424B3" w:rsidRPr="005424B3" w:rsidRDefault="005424B3" w:rsidP="005424B3">
      <w:pPr>
        <w:ind w:firstLine="418"/>
      </w:pPr>
      <w:r w:rsidRPr="005424B3">
        <w:rPr>
          <w:spacing w:val="-2"/>
        </w:rPr>
        <w:sym w:font="Symbol" w:char="F02D"/>
      </w:r>
      <w:r w:rsidRPr="005424B3">
        <w:t xml:space="preserve"> Công thức chung, đồng phân mạch cacbon, đặc điểm cấu tạo phân tử và danh pháp.</w:t>
      </w:r>
    </w:p>
    <w:p w14:paraId="01C42C96" w14:textId="77777777" w:rsidR="005424B3" w:rsidRPr="005424B3" w:rsidRDefault="005424B3" w:rsidP="005424B3">
      <w:pPr>
        <w:ind w:firstLine="418"/>
      </w:pPr>
      <w:r w:rsidRPr="005424B3">
        <w:rPr>
          <w:spacing w:val="-2"/>
        </w:rPr>
        <w:sym w:font="Symbol" w:char="F02D"/>
      </w:r>
      <w:r w:rsidRPr="005424B3">
        <w:t xml:space="preserve"> Tính chất vật lí chung (quy luật biến đổi về trạng thái, nhiệt độ nóng chảy, nhiệt độ sôi, khối lượng riêng, tính tan).</w:t>
      </w:r>
    </w:p>
    <w:p w14:paraId="5DEF2ACA" w14:textId="77777777" w:rsidR="005424B3" w:rsidRPr="005424B3" w:rsidRDefault="005424B3" w:rsidP="005424B3">
      <w:pPr>
        <w:rPr>
          <w:b/>
        </w:rPr>
      </w:pPr>
      <w:r w:rsidRPr="005424B3">
        <w:rPr>
          <w:b/>
        </w:rPr>
        <w:t>2.</w:t>
      </w:r>
      <w:r w:rsidRPr="005424B3">
        <w:rPr>
          <w:b/>
          <w:u w:val="single"/>
        </w:rPr>
        <w:t>Kĩ năng</w:t>
      </w:r>
      <w:r w:rsidRPr="005424B3">
        <w:rPr>
          <w:b/>
        </w:rPr>
        <w:t xml:space="preserve">: </w:t>
      </w:r>
    </w:p>
    <w:p w14:paraId="3B497F59" w14:textId="77777777" w:rsidR="005424B3" w:rsidRPr="005424B3" w:rsidRDefault="005424B3" w:rsidP="005424B3">
      <w:pPr>
        <w:ind w:firstLine="418"/>
      </w:pPr>
      <w:r w:rsidRPr="005424B3">
        <w:rPr>
          <w:spacing w:val="-2"/>
        </w:rPr>
        <w:sym w:font="Symbol" w:char="F02D"/>
      </w:r>
      <w:r w:rsidRPr="005424B3">
        <w:t xml:space="preserve"> Quan sát mô hình phân tử rút ra được nhận xét về cấu trúc phân tử. </w:t>
      </w:r>
    </w:p>
    <w:p w14:paraId="0DA73C65" w14:textId="77777777" w:rsidR="005424B3" w:rsidRPr="005424B3" w:rsidRDefault="005424B3" w:rsidP="005424B3">
      <w:pPr>
        <w:ind w:firstLine="418"/>
        <w:rPr>
          <w:spacing w:val="-2"/>
        </w:rPr>
      </w:pPr>
      <w:r w:rsidRPr="005424B3">
        <w:rPr>
          <w:spacing w:val="-2"/>
        </w:rPr>
        <w:sym w:font="Symbol" w:char="F02D"/>
      </w:r>
      <w:r w:rsidRPr="005424B3">
        <w:rPr>
          <w:spacing w:val="-2"/>
        </w:rPr>
        <w:t xml:space="preserve"> Viết được công thức cấu tạo, gọi tên một số ankan đồng phân mạch thẳng, mạch nhánh.</w:t>
      </w:r>
    </w:p>
    <w:p w14:paraId="63C4B7F8" w14:textId="77777777" w:rsidR="005424B3" w:rsidRPr="005424B3" w:rsidRDefault="005424B3" w:rsidP="005424B3">
      <w:pPr>
        <w:pStyle w:val="Kienthuc"/>
        <w:spacing w:before="0" w:after="0" w:line="240" w:lineRule="auto"/>
        <w:ind w:firstLine="418"/>
        <w:rPr>
          <w:rFonts w:ascii="Times New Roman" w:hAnsi="Times New Roman"/>
          <w:b w:val="0"/>
          <w:bCs/>
          <w:sz w:val="24"/>
          <w:szCs w:val="24"/>
        </w:rPr>
      </w:pPr>
      <w:r w:rsidRPr="005424B3">
        <w:rPr>
          <w:rFonts w:ascii="Times New Roman" w:hAnsi="Times New Roman"/>
          <w:b w:val="0"/>
          <w:bCs/>
          <w:spacing w:val="-2"/>
          <w:sz w:val="24"/>
          <w:szCs w:val="24"/>
        </w:rPr>
        <w:sym w:font="Symbol" w:char="F02D"/>
      </w:r>
      <w:r w:rsidRPr="005424B3">
        <w:rPr>
          <w:rFonts w:ascii="Times New Roman" w:hAnsi="Times New Roman"/>
          <w:b w:val="0"/>
          <w:bCs/>
          <w:sz w:val="24"/>
          <w:szCs w:val="24"/>
        </w:rPr>
        <w:t xml:space="preserve"> Xác </w:t>
      </w:r>
      <w:r w:rsidRPr="005424B3">
        <w:rPr>
          <w:rFonts w:ascii="Times New Roman" w:hAnsi="Times New Roman" w:cs="Arial"/>
          <w:b w:val="0"/>
          <w:bCs/>
          <w:sz w:val="24"/>
          <w:szCs w:val="24"/>
        </w:rPr>
        <w:t>đị</w:t>
      </w:r>
      <w:r w:rsidRPr="005424B3">
        <w:rPr>
          <w:rFonts w:ascii="Times New Roman" w:hAnsi="Times New Roman"/>
          <w:b w:val="0"/>
          <w:bCs/>
          <w:sz w:val="24"/>
          <w:szCs w:val="24"/>
        </w:rPr>
        <w:t>nh công th</w:t>
      </w:r>
      <w:r w:rsidRPr="005424B3">
        <w:rPr>
          <w:rFonts w:ascii="Times New Roman" w:hAnsi="Times New Roman" w:cs="Arial"/>
          <w:b w:val="0"/>
          <w:bCs/>
          <w:sz w:val="24"/>
          <w:szCs w:val="24"/>
        </w:rPr>
        <w:t>ứ</w:t>
      </w:r>
      <w:r w:rsidRPr="005424B3">
        <w:rPr>
          <w:rFonts w:ascii="Times New Roman" w:hAnsi="Times New Roman"/>
          <w:b w:val="0"/>
          <w:bCs/>
          <w:sz w:val="24"/>
          <w:szCs w:val="24"/>
        </w:rPr>
        <w:t>c phân t</w:t>
      </w:r>
      <w:r w:rsidRPr="005424B3">
        <w:rPr>
          <w:rFonts w:ascii="Times New Roman" w:hAnsi="Times New Roman" w:cs="Arial"/>
          <w:b w:val="0"/>
          <w:bCs/>
          <w:sz w:val="24"/>
          <w:szCs w:val="24"/>
        </w:rPr>
        <w:t>ử</w:t>
      </w:r>
      <w:r w:rsidRPr="005424B3">
        <w:rPr>
          <w:rFonts w:ascii="Times New Roman" w:hAnsi="Times New Roman"/>
          <w:b w:val="0"/>
          <w:bCs/>
          <w:sz w:val="24"/>
          <w:szCs w:val="24"/>
        </w:rPr>
        <w:t>, vi</w:t>
      </w:r>
      <w:r w:rsidRPr="005424B3">
        <w:rPr>
          <w:rFonts w:ascii="Times New Roman" w:hAnsi="Times New Roman" w:cs="Arial"/>
          <w:b w:val="0"/>
          <w:bCs/>
          <w:sz w:val="24"/>
          <w:szCs w:val="24"/>
        </w:rPr>
        <w:t>ế</w:t>
      </w:r>
      <w:r w:rsidRPr="005424B3">
        <w:rPr>
          <w:rFonts w:ascii="Times New Roman" w:hAnsi="Times New Roman"/>
          <w:b w:val="0"/>
          <w:bCs/>
          <w:sz w:val="24"/>
          <w:szCs w:val="24"/>
        </w:rPr>
        <w:t>t công th</w:t>
      </w:r>
      <w:r w:rsidRPr="005424B3">
        <w:rPr>
          <w:rFonts w:ascii="Times New Roman" w:hAnsi="Times New Roman" w:cs="Arial"/>
          <w:b w:val="0"/>
          <w:bCs/>
          <w:sz w:val="24"/>
          <w:szCs w:val="24"/>
        </w:rPr>
        <w:t>ứ</w:t>
      </w:r>
      <w:r w:rsidRPr="005424B3">
        <w:rPr>
          <w:rFonts w:ascii="Times New Roman" w:hAnsi="Times New Roman"/>
          <w:b w:val="0"/>
          <w:bCs/>
          <w:sz w:val="24"/>
          <w:szCs w:val="24"/>
        </w:rPr>
        <w:t>c c</w:t>
      </w:r>
      <w:r w:rsidRPr="005424B3">
        <w:rPr>
          <w:rFonts w:ascii="Times New Roman" w:hAnsi="Times New Roman" w:cs="Arial"/>
          <w:b w:val="0"/>
          <w:bCs/>
          <w:sz w:val="24"/>
          <w:szCs w:val="24"/>
        </w:rPr>
        <w:t>ấ</w:t>
      </w:r>
      <w:r w:rsidRPr="005424B3">
        <w:rPr>
          <w:rFonts w:ascii="Times New Roman" w:hAnsi="Times New Roman"/>
          <w:b w:val="0"/>
          <w:bCs/>
          <w:sz w:val="24"/>
          <w:szCs w:val="24"/>
        </w:rPr>
        <w:t>u t</w:t>
      </w:r>
      <w:r w:rsidRPr="005424B3">
        <w:rPr>
          <w:rFonts w:ascii="Times New Roman" w:hAnsi="Times New Roman" w:cs="Arial"/>
          <w:b w:val="0"/>
          <w:bCs/>
          <w:sz w:val="24"/>
          <w:szCs w:val="24"/>
        </w:rPr>
        <w:t>ạ</w:t>
      </w:r>
      <w:r w:rsidRPr="005424B3">
        <w:rPr>
          <w:rFonts w:ascii="Times New Roman" w:hAnsi="Times New Roman"/>
          <w:b w:val="0"/>
          <w:bCs/>
          <w:sz w:val="24"/>
          <w:szCs w:val="24"/>
        </w:rPr>
        <w:t>o v</w:t>
      </w:r>
      <w:r w:rsidRPr="005424B3">
        <w:rPr>
          <w:rFonts w:ascii="Times New Roman" w:hAnsi="Times New Roman" w:cs="Arial"/>
          <w:b w:val="0"/>
          <w:bCs/>
          <w:sz w:val="24"/>
          <w:szCs w:val="24"/>
        </w:rPr>
        <w:t>à</w:t>
      </w:r>
      <w:r w:rsidRPr="005424B3">
        <w:rPr>
          <w:rFonts w:ascii="Times New Roman" w:hAnsi="Times New Roman"/>
          <w:b w:val="0"/>
          <w:bCs/>
          <w:sz w:val="24"/>
          <w:szCs w:val="24"/>
        </w:rPr>
        <w:t xml:space="preserve"> g</w:t>
      </w:r>
      <w:r w:rsidRPr="005424B3">
        <w:rPr>
          <w:rFonts w:ascii="Times New Roman" w:hAnsi="Times New Roman" w:cs="Arial"/>
          <w:b w:val="0"/>
          <w:bCs/>
          <w:sz w:val="24"/>
          <w:szCs w:val="24"/>
        </w:rPr>
        <w:t>ọ</w:t>
      </w:r>
      <w:r w:rsidRPr="005424B3">
        <w:rPr>
          <w:rFonts w:ascii="Times New Roman" w:hAnsi="Times New Roman"/>
          <w:b w:val="0"/>
          <w:bCs/>
          <w:sz w:val="24"/>
          <w:szCs w:val="24"/>
        </w:rPr>
        <w:t>i tên.</w:t>
      </w:r>
    </w:p>
    <w:p w14:paraId="0CD297AA" w14:textId="77777777" w:rsidR="005424B3" w:rsidRPr="005424B3" w:rsidRDefault="005424B3" w:rsidP="005424B3">
      <w:r w:rsidRPr="005424B3">
        <w:rPr>
          <w:b/>
        </w:rPr>
        <w:t>3.</w:t>
      </w:r>
      <w:r w:rsidRPr="005424B3">
        <w:rPr>
          <w:b/>
          <w:u w:val="single"/>
        </w:rPr>
        <w:t>Thái độ</w:t>
      </w:r>
      <w:r w:rsidRPr="005424B3">
        <w:rPr>
          <w:b/>
        </w:rPr>
        <w:t xml:space="preserve">: </w:t>
      </w:r>
      <w:r w:rsidRPr="005424B3">
        <w:t>Kích thích sự hứng thú với bộ môn, phát huy khả năng tư duy của học sinh</w:t>
      </w:r>
    </w:p>
    <w:p w14:paraId="11D35548" w14:textId="77777777" w:rsidR="00D01237" w:rsidRPr="005424B3" w:rsidRDefault="00D01237" w:rsidP="00D01237">
      <w:pPr>
        <w:rPr>
          <w:b/>
          <w:lang w:val="it-IT"/>
        </w:rPr>
      </w:pPr>
      <w:r w:rsidRPr="005424B3">
        <w:rPr>
          <w:b/>
          <w:lang w:val="it-IT"/>
        </w:rPr>
        <w:t>Đồ dùng và phương tiện dạy học:</w:t>
      </w:r>
    </w:p>
    <w:p w14:paraId="737B5484" w14:textId="77777777" w:rsidR="00D01237" w:rsidRPr="005424B3" w:rsidRDefault="00D01237" w:rsidP="00D01237">
      <w:pPr>
        <w:rPr>
          <w:lang w:val="it-IT"/>
        </w:rPr>
      </w:pPr>
      <w:r w:rsidRPr="005424B3">
        <w:rPr>
          <w:lang w:val="it-IT"/>
        </w:rPr>
        <w:t>Máy chiếu, màn ảnh, máy tính, bảng, phấn.</w:t>
      </w:r>
    </w:p>
    <w:p w14:paraId="5D662FFB" w14:textId="77777777" w:rsidR="00D01237" w:rsidRPr="005424B3" w:rsidRDefault="00D01237" w:rsidP="00D01237">
      <w:pPr>
        <w:rPr>
          <w:lang w:val="it-IT"/>
        </w:rPr>
      </w:pPr>
      <w:r w:rsidRPr="005424B3">
        <w:rPr>
          <w:b/>
          <w:lang w:val="it-IT"/>
        </w:rPr>
        <w:t xml:space="preserve">I. Ổn định lớp học:                                                 </w:t>
      </w:r>
      <w:r w:rsidRPr="005424B3">
        <w:rPr>
          <w:lang w:val="it-IT"/>
        </w:rPr>
        <w:t>Thời gian:  05 phút.</w:t>
      </w:r>
    </w:p>
    <w:p w14:paraId="344B9CE8" w14:textId="77777777" w:rsidR="00D01237" w:rsidRPr="005424B3" w:rsidRDefault="00D01237" w:rsidP="00D01237">
      <w:pPr>
        <w:rPr>
          <w:lang w:val="it-IT"/>
        </w:rPr>
      </w:pPr>
      <w:r w:rsidRPr="005424B3">
        <w:rPr>
          <w:lang w:val="it-IT"/>
        </w:rPr>
        <w:t>Số học sinh vắng:…………Tên:……………………………………………………..................................</w:t>
      </w:r>
    </w:p>
    <w:p w14:paraId="53CF3943" w14:textId="77777777" w:rsidR="00D01237" w:rsidRPr="005424B3" w:rsidRDefault="00D01237" w:rsidP="00D01237">
      <w:pPr>
        <w:rPr>
          <w:lang w:val="it-IT"/>
        </w:rPr>
      </w:pPr>
      <w:r w:rsidRPr="005424B3">
        <w:rPr>
          <w:lang w:val="it-IT"/>
        </w:rPr>
        <w:t>......................................................................................................................................................................</w:t>
      </w:r>
    </w:p>
    <w:p w14:paraId="4FD49608" w14:textId="77777777" w:rsidR="00D01237" w:rsidRPr="005424B3" w:rsidRDefault="00D01237" w:rsidP="00D01237">
      <w:pPr>
        <w:rPr>
          <w:b/>
          <w:lang w:val="sv-SE"/>
        </w:rPr>
      </w:pPr>
      <w:r w:rsidRPr="005424B3">
        <w:rPr>
          <w:b/>
          <w:lang w:val="sv-SE"/>
        </w:rPr>
        <w:t>II. Thực hiện bài học:</w:t>
      </w:r>
    </w:p>
    <w:p w14:paraId="298C90D1" w14:textId="77777777" w:rsidR="00D01237" w:rsidRPr="005424B3" w:rsidRDefault="00D01237" w:rsidP="00D01237">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D01237" w:rsidRPr="005424B3" w14:paraId="3F89D740" w14:textId="77777777" w:rsidTr="005815C3">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9C6896" w14:textId="77777777" w:rsidR="00D01237" w:rsidRPr="005424B3" w:rsidRDefault="00D01237" w:rsidP="005815C3">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6500FB" w14:textId="77777777" w:rsidR="00D01237" w:rsidRPr="005424B3" w:rsidRDefault="00D01237" w:rsidP="005815C3">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389C1" w14:textId="77777777" w:rsidR="00D01237" w:rsidRPr="005424B3" w:rsidRDefault="00D01237" w:rsidP="005815C3">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289285" w14:textId="77777777" w:rsidR="00D01237" w:rsidRPr="005424B3" w:rsidRDefault="00D01237" w:rsidP="005815C3">
            <w:pPr>
              <w:jc w:val="center"/>
              <w:rPr>
                <w:lang w:val="de-DE"/>
              </w:rPr>
            </w:pPr>
            <w:r w:rsidRPr="005424B3">
              <w:rPr>
                <w:lang w:val="de-DE"/>
              </w:rPr>
              <w:t>Thời gian</w:t>
            </w:r>
          </w:p>
        </w:tc>
      </w:tr>
      <w:tr w:rsidR="00D01237" w:rsidRPr="005424B3" w14:paraId="1B5418A8" w14:textId="77777777" w:rsidTr="005815C3">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139169" w14:textId="77777777" w:rsidR="00D01237" w:rsidRPr="005424B3" w:rsidRDefault="00D01237" w:rsidP="005815C3">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BE36D8" w14:textId="77777777" w:rsidR="00D01237" w:rsidRPr="005424B3" w:rsidRDefault="00D01237" w:rsidP="005815C3">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374AE42C" w14:textId="77777777" w:rsidR="00D01237" w:rsidRPr="005424B3" w:rsidRDefault="00D01237" w:rsidP="005815C3">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4F202E72" w14:textId="77777777" w:rsidR="00D01237" w:rsidRPr="005424B3" w:rsidRDefault="00D01237" w:rsidP="005815C3">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A2A9AD" w14:textId="77777777" w:rsidR="00D01237" w:rsidRPr="005424B3" w:rsidRDefault="00D01237" w:rsidP="005815C3">
            <w:pPr>
              <w:jc w:val="center"/>
              <w:rPr>
                <w:lang w:val="de-DE"/>
              </w:rPr>
            </w:pPr>
          </w:p>
        </w:tc>
      </w:tr>
      <w:tr w:rsidR="00D01237" w:rsidRPr="005424B3" w14:paraId="2E66A7AA"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0442B176" w14:textId="77777777" w:rsidR="00D01237" w:rsidRPr="005424B3" w:rsidRDefault="00D01237" w:rsidP="005815C3">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D9EB9D6" w14:textId="77777777" w:rsidR="00D01237" w:rsidRDefault="00D01237" w:rsidP="005815C3">
            <w:pPr>
              <w:rPr>
                <w:b/>
                <w:bCs/>
                <w:u w:val="single"/>
                <w:lang w:val="de-DE"/>
              </w:rPr>
            </w:pPr>
            <w:r w:rsidRPr="005424B3">
              <w:rPr>
                <w:b/>
                <w:bCs/>
                <w:u w:val="single"/>
                <w:lang w:val="de-DE"/>
              </w:rPr>
              <w:t>Dẫn nhập</w:t>
            </w:r>
          </w:p>
          <w:p w14:paraId="1D4C028A" w14:textId="5536D085" w:rsidR="00D01237" w:rsidRPr="00CD5083" w:rsidRDefault="00CD5083" w:rsidP="00CD5083">
            <w:pPr>
              <w:rPr>
                <w:lang w:val="de-DE"/>
              </w:rPr>
            </w:pPr>
            <w:r>
              <w:rPr>
                <w:bCs/>
                <w:lang w:val="de-DE"/>
              </w:rPr>
              <w:t>C</w:t>
            </w:r>
            <w:r w:rsidRPr="00CD5083">
              <w:rPr>
                <w:bCs/>
                <w:lang w:val="de-DE"/>
              </w:rPr>
              <w:t>ho vd các ankan trong thực tế</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E63A534" w14:textId="731E0845" w:rsidR="00D01237" w:rsidRPr="00CD5083" w:rsidRDefault="00D01237" w:rsidP="005815C3">
            <w:pPr>
              <w:rPr>
                <w:lang w:val="de-DE"/>
              </w:rPr>
            </w:pPr>
            <w:r w:rsidRPr="005424B3">
              <w:rPr>
                <w:lang w:val="de-DE"/>
              </w:rPr>
              <w:t>- GV trình bày bằng lời.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32EF677" w14:textId="6E3A7FC8" w:rsidR="00D01237" w:rsidRPr="005424B3" w:rsidRDefault="00D01237" w:rsidP="005815C3">
            <w:pPr>
              <w:rPr>
                <w:lang w:val="de-DE"/>
              </w:rPr>
            </w:pPr>
            <w:r w:rsidRPr="005424B3">
              <w:rPr>
                <w:lang w:val="de-DE"/>
              </w:rPr>
              <w:t xml:space="preserve">- </w:t>
            </w:r>
            <w:r w:rsidR="00CD5083">
              <w:rPr>
                <w:lang w:val="nb-NO"/>
              </w:rPr>
              <w:t>HS theo dõi, ghi b</w:t>
            </w:r>
            <w:r w:rsidRPr="005424B3">
              <w:rPr>
                <w:lang w:val="nb-NO"/>
              </w:rPr>
              <w:t>ài và t</w:t>
            </w:r>
            <w:r w:rsidR="00CD5083">
              <w:rPr>
                <w:lang w:val="de-DE"/>
              </w:rPr>
              <w:t>rả lời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77E6ACB" w14:textId="77777777" w:rsidR="00D01237" w:rsidRPr="005424B3" w:rsidRDefault="00D01237" w:rsidP="005815C3">
            <w:pPr>
              <w:jc w:val="center"/>
              <w:rPr>
                <w:lang w:val="pt-BR"/>
              </w:rPr>
            </w:pPr>
          </w:p>
          <w:p w14:paraId="17D3AB7D" w14:textId="3C2C13AB" w:rsidR="00D01237" w:rsidRPr="005424B3" w:rsidRDefault="00D744C8" w:rsidP="005815C3">
            <w:pPr>
              <w:jc w:val="center"/>
              <w:rPr>
                <w:lang w:val="de-DE"/>
              </w:rPr>
            </w:pPr>
            <w:r>
              <w:rPr>
                <w:lang w:val="pt-BR"/>
              </w:rPr>
              <w:t xml:space="preserve">5 </w:t>
            </w:r>
            <w:r w:rsidR="00D01237" w:rsidRPr="005424B3">
              <w:rPr>
                <w:lang w:val="pt-BR"/>
              </w:rPr>
              <w:t>phút</w:t>
            </w:r>
            <w:r w:rsidR="00D01237" w:rsidRPr="005424B3">
              <w:rPr>
                <w:lang w:val="de-DE"/>
              </w:rPr>
              <w:t xml:space="preserve"> </w:t>
            </w:r>
          </w:p>
        </w:tc>
      </w:tr>
      <w:tr w:rsidR="00D01237" w:rsidRPr="005424B3" w14:paraId="661291F2" w14:textId="77777777" w:rsidTr="005815C3">
        <w:trPr>
          <w:trHeight w:val="1323"/>
        </w:trPr>
        <w:tc>
          <w:tcPr>
            <w:tcW w:w="540" w:type="dxa"/>
            <w:tcBorders>
              <w:top w:val="single" w:sz="4" w:space="0" w:color="auto"/>
              <w:left w:val="single" w:sz="4" w:space="0" w:color="auto"/>
              <w:right w:val="single" w:sz="4" w:space="0" w:color="auto"/>
            </w:tcBorders>
            <w:shd w:val="clear" w:color="auto" w:fill="auto"/>
          </w:tcPr>
          <w:p w14:paraId="333AE2A6" w14:textId="77777777" w:rsidR="00D01237" w:rsidRPr="005424B3" w:rsidRDefault="00D01237" w:rsidP="005815C3">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515D57D" w14:textId="77777777" w:rsidR="00D01237" w:rsidRPr="005424B3" w:rsidRDefault="00D01237" w:rsidP="005815C3">
            <w:pPr>
              <w:rPr>
                <w:b/>
                <w:bCs/>
                <w:u w:val="single"/>
                <w:lang w:val="nb-NO"/>
              </w:rPr>
            </w:pPr>
            <w:r w:rsidRPr="005424B3">
              <w:rPr>
                <w:b/>
                <w:bCs/>
                <w:u w:val="single"/>
                <w:lang w:val="nb-NO"/>
              </w:rPr>
              <w:t>Giảng bài mới</w:t>
            </w:r>
          </w:p>
          <w:p w14:paraId="7CDBE70D" w14:textId="77777777" w:rsidR="005424B3" w:rsidRPr="005424B3" w:rsidRDefault="005424B3" w:rsidP="005424B3">
            <w:pPr>
              <w:tabs>
                <w:tab w:val="left" w:pos="9360"/>
              </w:tabs>
              <w:jc w:val="both"/>
              <w:rPr>
                <w:b/>
                <w:bCs/>
                <w:lang w:val="pt-BR"/>
              </w:rPr>
            </w:pPr>
            <w:r w:rsidRPr="005424B3">
              <w:rPr>
                <w:b/>
                <w:bCs/>
                <w:lang w:val="pt-BR"/>
              </w:rPr>
              <w:t xml:space="preserve">I. </w:t>
            </w:r>
            <w:r w:rsidRPr="005424B3">
              <w:rPr>
                <w:b/>
                <w:bCs/>
                <w:u w:val="single"/>
                <w:lang w:val="pt-BR"/>
              </w:rPr>
              <w:t>Đồng đẳng,đồng phân,danh pháp</w:t>
            </w:r>
            <w:r w:rsidRPr="005424B3">
              <w:rPr>
                <w:b/>
                <w:bCs/>
                <w:lang w:val="pt-BR"/>
              </w:rPr>
              <w:t xml:space="preserve">: </w:t>
            </w:r>
          </w:p>
          <w:p w14:paraId="1B3BE26D" w14:textId="77777777" w:rsidR="005424B3" w:rsidRPr="005424B3" w:rsidRDefault="005424B3" w:rsidP="005424B3">
            <w:pPr>
              <w:tabs>
                <w:tab w:val="left" w:pos="9360"/>
              </w:tabs>
              <w:jc w:val="both"/>
              <w:rPr>
                <w:b/>
                <w:color w:val="333399"/>
                <w:lang w:val="pt-BR"/>
              </w:rPr>
            </w:pPr>
            <w:r w:rsidRPr="005424B3">
              <w:rPr>
                <w:b/>
                <w:lang w:val="pt-BR"/>
              </w:rPr>
              <w:t xml:space="preserve">1. </w:t>
            </w:r>
            <w:r w:rsidRPr="005424B3">
              <w:rPr>
                <w:b/>
                <w:u w:val="single"/>
                <w:lang w:val="pt-BR"/>
              </w:rPr>
              <w:t>Dãy đồng đẳng mêtan</w:t>
            </w:r>
            <w:r w:rsidRPr="005424B3">
              <w:rPr>
                <w:b/>
                <w:color w:val="800080"/>
                <w:lang w:val="pt-BR"/>
              </w:rPr>
              <w:t>:</w:t>
            </w:r>
            <w:r w:rsidRPr="005424B3">
              <w:rPr>
                <w:b/>
                <w:color w:val="333399"/>
                <w:lang w:val="pt-BR"/>
              </w:rPr>
              <w:t xml:space="preserve">                      </w:t>
            </w:r>
          </w:p>
          <w:p w14:paraId="7B740EB0" w14:textId="2B04437D" w:rsidR="005424B3" w:rsidRPr="005424B3" w:rsidRDefault="005424B3" w:rsidP="005424B3">
            <w:pPr>
              <w:tabs>
                <w:tab w:val="left" w:pos="9360"/>
              </w:tabs>
              <w:jc w:val="both"/>
              <w:rPr>
                <w:color w:val="3333CC"/>
                <w:position w:val="-11"/>
                <w:vertAlign w:val="subscript"/>
                <w:lang w:val="pt-BR"/>
              </w:rPr>
            </w:pPr>
            <w:r w:rsidRPr="005424B3">
              <w:rPr>
                <w:color w:val="000000"/>
                <w:lang w:val="pt-BR"/>
              </w:rPr>
              <w:t>- CH</w:t>
            </w:r>
            <w:r w:rsidRPr="005424B3">
              <w:rPr>
                <w:color w:val="000000"/>
                <w:position w:val="-11"/>
                <w:lang w:val="pt-BR"/>
              </w:rPr>
              <w:t>4</w:t>
            </w:r>
            <w:r w:rsidRPr="005424B3">
              <w:rPr>
                <w:color w:val="000000"/>
                <w:lang w:val="pt-BR"/>
              </w:rPr>
              <w:t xml:space="preserve"> , C</w:t>
            </w:r>
            <w:r w:rsidRPr="005424B3">
              <w:rPr>
                <w:color w:val="000000"/>
                <w:position w:val="-11"/>
                <w:lang w:val="pt-BR"/>
              </w:rPr>
              <w:t>2</w:t>
            </w:r>
            <w:r w:rsidRPr="005424B3">
              <w:rPr>
                <w:color w:val="000000"/>
                <w:lang w:val="pt-BR"/>
              </w:rPr>
              <w:t>H</w:t>
            </w:r>
            <w:r w:rsidRPr="005424B3">
              <w:rPr>
                <w:color w:val="000000"/>
                <w:position w:val="-11"/>
                <w:lang w:val="pt-BR"/>
              </w:rPr>
              <w:t xml:space="preserve">6 </w:t>
            </w:r>
            <w:r w:rsidRPr="005424B3">
              <w:rPr>
                <w:color w:val="000000"/>
                <w:position w:val="-11"/>
                <w:vertAlign w:val="superscript"/>
                <w:lang w:val="pt-BR"/>
              </w:rPr>
              <w:t xml:space="preserve">, </w:t>
            </w:r>
            <w:r w:rsidRPr="005424B3">
              <w:rPr>
                <w:color w:val="000000"/>
                <w:lang w:val="pt-BR"/>
              </w:rPr>
              <w:t>C</w:t>
            </w:r>
            <w:r w:rsidRPr="005424B3">
              <w:rPr>
                <w:color w:val="000000"/>
                <w:position w:val="-11"/>
                <w:lang w:val="pt-BR"/>
              </w:rPr>
              <w:t>3</w:t>
            </w:r>
            <w:r w:rsidRPr="005424B3">
              <w:rPr>
                <w:color w:val="000000"/>
                <w:lang w:val="pt-BR"/>
              </w:rPr>
              <w:t>H</w:t>
            </w:r>
            <w:r w:rsidRPr="005424B3">
              <w:rPr>
                <w:color w:val="000000"/>
                <w:position w:val="-11"/>
                <w:lang w:val="pt-BR"/>
              </w:rPr>
              <w:t xml:space="preserve">8  …  </w:t>
            </w:r>
            <w:r w:rsidRPr="005424B3">
              <w:rPr>
                <w:lang w:val="pt-BR"/>
              </w:rPr>
              <w:t>CTTQ: C</w:t>
            </w:r>
            <w:r w:rsidRPr="005424B3">
              <w:rPr>
                <w:position w:val="-11"/>
                <w:lang w:val="pt-BR"/>
              </w:rPr>
              <w:t xml:space="preserve">n </w:t>
            </w:r>
            <w:r w:rsidRPr="005424B3">
              <w:rPr>
                <w:lang w:val="pt-BR"/>
              </w:rPr>
              <w:t>H</w:t>
            </w:r>
            <w:r w:rsidRPr="005424B3">
              <w:rPr>
                <w:position w:val="-11"/>
                <w:lang w:val="pt-BR"/>
              </w:rPr>
              <w:t>2n+2</w:t>
            </w:r>
            <w:r w:rsidRPr="005424B3">
              <w:rPr>
                <w:lang w:val="pt-BR"/>
              </w:rPr>
              <w:t xml:space="preserve">  </w:t>
            </w:r>
          </w:p>
          <w:p w14:paraId="2ED0851B" w14:textId="77777777" w:rsidR="005424B3" w:rsidRPr="005424B3" w:rsidRDefault="005424B3" w:rsidP="005424B3">
            <w:pPr>
              <w:tabs>
                <w:tab w:val="left" w:pos="9360"/>
              </w:tabs>
              <w:jc w:val="both"/>
              <w:rPr>
                <w:b/>
                <w:lang w:val="pt-BR"/>
              </w:rPr>
            </w:pPr>
            <w:r w:rsidRPr="005424B3">
              <w:rPr>
                <w:b/>
                <w:lang w:val="pt-BR"/>
              </w:rPr>
              <w:t xml:space="preserve">2. </w:t>
            </w:r>
            <w:r w:rsidRPr="005424B3">
              <w:rPr>
                <w:b/>
                <w:u w:val="single"/>
                <w:lang w:val="pt-BR"/>
              </w:rPr>
              <w:t>Đồng phân</w:t>
            </w:r>
            <w:r w:rsidRPr="005424B3">
              <w:rPr>
                <w:b/>
                <w:lang w:val="pt-BR"/>
              </w:rPr>
              <w:t>:</w:t>
            </w:r>
          </w:p>
          <w:p w14:paraId="108F3C1F" w14:textId="77777777" w:rsidR="005424B3" w:rsidRPr="005424B3" w:rsidRDefault="005424B3" w:rsidP="005424B3">
            <w:pPr>
              <w:tabs>
                <w:tab w:val="left" w:pos="9360"/>
              </w:tabs>
              <w:jc w:val="both"/>
              <w:rPr>
                <w:color w:val="000000"/>
                <w:lang w:val="pt-BR"/>
              </w:rPr>
            </w:pPr>
            <w:r w:rsidRPr="005424B3">
              <w:rPr>
                <w:color w:val="000000"/>
                <w:lang w:val="pt-BR"/>
              </w:rPr>
              <w:t>Từ C</w:t>
            </w:r>
            <w:r w:rsidRPr="005424B3">
              <w:rPr>
                <w:color w:val="000000"/>
                <w:position w:val="-11"/>
                <w:lang w:val="pt-BR"/>
              </w:rPr>
              <w:t>4</w:t>
            </w:r>
            <w:r w:rsidRPr="005424B3">
              <w:rPr>
                <w:color w:val="000000"/>
                <w:lang w:val="pt-BR"/>
              </w:rPr>
              <w:t>H</w:t>
            </w:r>
            <w:r w:rsidRPr="005424B3">
              <w:rPr>
                <w:color w:val="000000"/>
                <w:position w:val="-11"/>
                <w:lang w:val="pt-BR"/>
              </w:rPr>
              <w:t>10</w:t>
            </w:r>
            <w:r w:rsidRPr="005424B3">
              <w:rPr>
                <w:color w:val="000000"/>
                <w:lang w:val="pt-BR"/>
              </w:rPr>
              <w:t xml:space="preserve"> trở đi có đồng phân mạch  C.</w:t>
            </w:r>
          </w:p>
          <w:p w14:paraId="4508D0A7" w14:textId="77777777" w:rsidR="005424B3" w:rsidRPr="005424B3" w:rsidRDefault="005424B3" w:rsidP="005424B3">
            <w:pPr>
              <w:tabs>
                <w:tab w:val="left" w:pos="9360"/>
              </w:tabs>
              <w:jc w:val="both"/>
              <w:rPr>
                <w:b/>
                <w:color w:val="000000"/>
                <w:lang w:val="pl-PL"/>
              </w:rPr>
            </w:pPr>
            <w:r w:rsidRPr="005424B3">
              <w:rPr>
                <w:b/>
                <w:color w:val="000000"/>
                <w:lang w:val="pl-PL"/>
              </w:rPr>
              <w:t xml:space="preserve">3. </w:t>
            </w:r>
            <w:r w:rsidRPr="005424B3">
              <w:rPr>
                <w:b/>
                <w:color w:val="000000"/>
                <w:u w:val="single"/>
                <w:lang w:val="pl-PL"/>
              </w:rPr>
              <w:t>Danh pháp</w:t>
            </w:r>
            <w:r w:rsidRPr="005424B3">
              <w:rPr>
                <w:b/>
                <w:color w:val="000000"/>
                <w:lang w:val="pl-PL"/>
              </w:rPr>
              <w:t>:</w:t>
            </w:r>
          </w:p>
          <w:p w14:paraId="7E395E98" w14:textId="5C08E14D" w:rsidR="005424B3" w:rsidRPr="005424B3" w:rsidRDefault="005424B3" w:rsidP="005424B3">
            <w:pPr>
              <w:tabs>
                <w:tab w:val="left" w:pos="9360"/>
              </w:tabs>
              <w:jc w:val="both"/>
              <w:rPr>
                <w:lang w:val="pl-PL"/>
              </w:rPr>
            </w:pPr>
            <w:r w:rsidRPr="005424B3">
              <w:rPr>
                <w:lang w:val="pl-PL"/>
              </w:rPr>
              <w:t>* An</w:t>
            </w:r>
            <w:r>
              <w:rPr>
                <w:lang w:val="pl-PL"/>
              </w:rPr>
              <w:t>kan không phân nhánh : GT</w:t>
            </w:r>
          </w:p>
          <w:p w14:paraId="603F0126" w14:textId="77777777" w:rsidR="005424B3" w:rsidRPr="005424B3" w:rsidRDefault="005424B3" w:rsidP="005424B3">
            <w:pPr>
              <w:tabs>
                <w:tab w:val="left" w:pos="9360"/>
              </w:tabs>
              <w:jc w:val="both"/>
              <w:rPr>
                <w:lang w:val="pt-BR"/>
              </w:rPr>
            </w:pPr>
            <w:r w:rsidRPr="005424B3">
              <w:rPr>
                <w:lang w:val="pt-BR"/>
              </w:rPr>
              <w:t>- Tên nhóm ankyl= tên ankan - an + yl</w:t>
            </w:r>
          </w:p>
          <w:p w14:paraId="6C1BFD9F" w14:textId="77777777" w:rsidR="005424B3" w:rsidRPr="005424B3" w:rsidRDefault="005424B3" w:rsidP="005424B3">
            <w:pPr>
              <w:tabs>
                <w:tab w:val="left" w:pos="9360"/>
              </w:tabs>
              <w:jc w:val="both"/>
              <w:rPr>
                <w:lang w:val="pt-BR"/>
              </w:rPr>
            </w:pPr>
            <w:r w:rsidRPr="005424B3">
              <w:rPr>
                <w:lang w:val="pt-BR"/>
              </w:rPr>
              <w:t>* Ankan phân nhánh : Gọi theo danh pháp thay thế.</w:t>
            </w:r>
          </w:p>
          <w:p w14:paraId="08DDAF68" w14:textId="627DC7EB" w:rsidR="005424B3" w:rsidRPr="005424B3" w:rsidRDefault="005424B3" w:rsidP="005424B3">
            <w:pPr>
              <w:tabs>
                <w:tab w:val="left" w:pos="9360"/>
              </w:tabs>
              <w:jc w:val="both"/>
              <w:rPr>
                <w:lang w:val="pt-BR"/>
              </w:rPr>
            </w:pPr>
            <w:r w:rsidRPr="005424B3">
              <w:rPr>
                <w:lang w:val="pt-BR"/>
              </w:rPr>
              <w:t xml:space="preserve">- Chọn mạch C chính </w:t>
            </w:r>
            <w:r>
              <w:rPr>
                <w:lang w:val="pt-BR"/>
              </w:rPr>
              <w:t>( Dài nhất)</w:t>
            </w:r>
          </w:p>
          <w:p w14:paraId="3B9ED8D0" w14:textId="418BC390" w:rsidR="005424B3" w:rsidRPr="005424B3" w:rsidRDefault="005424B3" w:rsidP="005424B3">
            <w:pPr>
              <w:tabs>
                <w:tab w:val="left" w:pos="9360"/>
              </w:tabs>
              <w:jc w:val="both"/>
              <w:rPr>
                <w:lang w:val="pt-BR"/>
              </w:rPr>
            </w:pPr>
            <w:r w:rsidRPr="005424B3">
              <w:rPr>
                <w:lang w:val="pt-BR"/>
              </w:rPr>
              <w:t>- Đánh số thứ tự mạch C chính</w:t>
            </w:r>
            <w:r>
              <w:rPr>
                <w:lang w:val="pt-BR"/>
              </w:rPr>
              <w:t xml:space="preserve"> phía gần nhánh hơn</w:t>
            </w:r>
          </w:p>
          <w:p w14:paraId="57F06799" w14:textId="77777777" w:rsidR="005424B3" w:rsidRPr="005424B3" w:rsidRDefault="005424B3" w:rsidP="005424B3">
            <w:pPr>
              <w:tabs>
                <w:tab w:val="left" w:pos="9360"/>
              </w:tabs>
              <w:jc w:val="both"/>
              <w:rPr>
                <w:color w:val="000000"/>
                <w:lang w:val="pt-BR"/>
              </w:rPr>
            </w:pPr>
            <w:r w:rsidRPr="005424B3">
              <w:rPr>
                <w:lang w:val="pt-BR"/>
              </w:rPr>
              <w:t xml:space="preserve">- Tên =  </w:t>
            </w:r>
            <w:r w:rsidRPr="005424B3">
              <w:rPr>
                <w:color w:val="000000"/>
                <w:lang w:val="pt-BR"/>
              </w:rPr>
              <w:t>chỉ số nhánh - tên nhánh + tên mạch chính</w:t>
            </w:r>
          </w:p>
          <w:p w14:paraId="5AA05149" w14:textId="77777777" w:rsidR="005424B3" w:rsidRPr="005424B3" w:rsidRDefault="005424B3" w:rsidP="005424B3">
            <w:pPr>
              <w:tabs>
                <w:tab w:val="left" w:pos="1980"/>
                <w:tab w:val="left" w:pos="2880"/>
              </w:tabs>
              <w:jc w:val="both"/>
              <w:rPr>
                <w:lang w:val="pt-BR"/>
              </w:rPr>
            </w:pPr>
            <w:r w:rsidRPr="005424B3">
              <w:rPr>
                <w:lang w:val="pt-BR"/>
              </w:rPr>
              <w:t>* Bậc C: Được tính bằng số liên kết của nó với các nguyên tử C khác</w:t>
            </w:r>
          </w:p>
          <w:p w14:paraId="7D0E806A" w14:textId="77777777" w:rsidR="005424B3" w:rsidRPr="005424B3" w:rsidRDefault="005424B3" w:rsidP="005424B3">
            <w:pPr>
              <w:tabs>
                <w:tab w:val="left" w:pos="9360"/>
              </w:tabs>
              <w:jc w:val="both"/>
              <w:rPr>
                <w:lang w:val="pt-BR"/>
              </w:rPr>
            </w:pPr>
            <w:r w:rsidRPr="005424B3">
              <w:rPr>
                <w:b/>
                <w:bCs/>
                <w:lang w:val="pt-BR"/>
              </w:rPr>
              <w:t>II.</w:t>
            </w:r>
            <w:r w:rsidRPr="005424B3">
              <w:rPr>
                <w:b/>
                <w:bCs/>
                <w:u w:val="single"/>
                <w:lang w:val="pt-BR"/>
              </w:rPr>
              <w:t>Tính chất vật lí</w:t>
            </w:r>
            <w:r w:rsidRPr="005424B3">
              <w:rPr>
                <w:b/>
                <w:lang w:val="pt-BR"/>
              </w:rPr>
              <w:t xml:space="preserve">: </w:t>
            </w:r>
          </w:p>
          <w:p w14:paraId="30616110" w14:textId="77777777" w:rsidR="005424B3" w:rsidRPr="005424B3" w:rsidRDefault="005424B3" w:rsidP="005424B3">
            <w:pPr>
              <w:numPr>
                <w:ilvl w:val="0"/>
                <w:numId w:val="9"/>
              </w:numPr>
              <w:tabs>
                <w:tab w:val="left" w:pos="9360"/>
              </w:tabs>
              <w:jc w:val="both"/>
            </w:pPr>
            <w:r w:rsidRPr="005424B3">
              <w:t>C</w:t>
            </w:r>
            <w:r w:rsidRPr="005424B3">
              <w:rPr>
                <w:vertAlign w:val="subscript"/>
              </w:rPr>
              <w:t>1</w:t>
            </w:r>
            <w:r w:rsidRPr="005424B3">
              <w:sym w:font="Wingdings" w:char="F0E0"/>
            </w:r>
            <w:r w:rsidRPr="005424B3">
              <w:t>C</w:t>
            </w:r>
            <w:r w:rsidRPr="005424B3">
              <w:rPr>
                <w:vertAlign w:val="subscript"/>
              </w:rPr>
              <w:t>4</w:t>
            </w:r>
            <w:r w:rsidRPr="005424B3">
              <w:t>: Khí</w:t>
            </w:r>
          </w:p>
          <w:p w14:paraId="22D574B6" w14:textId="77777777" w:rsidR="005424B3" w:rsidRPr="005424B3" w:rsidRDefault="005424B3" w:rsidP="005424B3">
            <w:pPr>
              <w:numPr>
                <w:ilvl w:val="0"/>
                <w:numId w:val="9"/>
              </w:numPr>
              <w:tabs>
                <w:tab w:val="left" w:pos="9360"/>
              </w:tabs>
              <w:jc w:val="both"/>
            </w:pPr>
            <w:r w:rsidRPr="005424B3">
              <w:t>C</w:t>
            </w:r>
            <w:r w:rsidRPr="005424B3">
              <w:rPr>
                <w:vertAlign w:val="subscript"/>
              </w:rPr>
              <w:t>5</w:t>
            </w:r>
            <w:r w:rsidRPr="005424B3">
              <w:t xml:space="preserve"> </w:t>
            </w:r>
            <w:r w:rsidRPr="005424B3">
              <w:sym w:font="Wingdings" w:char="F0E0"/>
            </w:r>
            <w:r w:rsidRPr="005424B3">
              <w:t xml:space="preserve"> C</w:t>
            </w:r>
            <w:r w:rsidRPr="005424B3">
              <w:rPr>
                <w:vertAlign w:val="subscript"/>
              </w:rPr>
              <w:t>10</w:t>
            </w:r>
            <w:r w:rsidRPr="005424B3">
              <w:t>: Lỏng</w:t>
            </w:r>
          </w:p>
          <w:p w14:paraId="71EB320C" w14:textId="77777777" w:rsidR="005424B3" w:rsidRPr="005424B3" w:rsidRDefault="005424B3" w:rsidP="005424B3">
            <w:pPr>
              <w:numPr>
                <w:ilvl w:val="0"/>
                <w:numId w:val="9"/>
              </w:numPr>
              <w:tabs>
                <w:tab w:val="left" w:pos="9360"/>
              </w:tabs>
              <w:jc w:val="both"/>
            </w:pPr>
            <w:r w:rsidRPr="005424B3">
              <w:t>C</w:t>
            </w:r>
            <w:r w:rsidRPr="005424B3">
              <w:rPr>
                <w:vertAlign w:val="subscript"/>
              </w:rPr>
              <w:t>18</w:t>
            </w:r>
            <w:r w:rsidRPr="005424B3">
              <w:t xml:space="preserve"> trở lên: Rắn</w:t>
            </w:r>
          </w:p>
          <w:p w14:paraId="4C9C8273" w14:textId="77777777" w:rsidR="005424B3" w:rsidRPr="005424B3" w:rsidRDefault="005424B3" w:rsidP="005424B3">
            <w:pPr>
              <w:tabs>
                <w:tab w:val="left" w:pos="9360"/>
              </w:tabs>
              <w:jc w:val="both"/>
              <w:rPr>
                <w:b/>
                <w:bCs/>
              </w:rPr>
            </w:pPr>
            <w:r w:rsidRPr="005424B3">
              <w:rPr>
                <w:b/>
                <w:bCs/>
              </w:rPr>
              <w:t>III.</w:t>
            </w:r>
            <w:r w:rsidRPr="005424B3">
              <w:rPr>
                <w:b/>
                <w:bCs/>
                <w:u w:val="single"/>
              </w:rPr>
              <w:t>Tính chất hóa học</w:t>
            </w:r>
            <w:r w:rsidRPr="005424B3">
              <w:rPr>
                <w:b/>
                <w:bCs/>
              </w:rPr>
              <w:t>:</w:t>
            </w:r>
          </w:p>
          <w:p w14:paraId="2B454CB2" w14:textId="77777777" w:rsidR="005424B3" w:rsidRPr="005424B3" w:rsidRDefault="005424B3" w:rsidP="005424B3">
            <w:pPr>
              <w:tabs>
                <w:tab w:val="left" w:pos="9360"/>
              </w:tabs>
              <w:jc w:val="both"/>
              <w:rPr>
                <w:b/>
              </w:rPr>
            </w:pPr>
            <w:r w:rsidRPr="005424B3">
              <w:rPr>
                <w:b/>
              </w:rPr>
              <w:lastRenderedPageBreak/>
              <w:t xml:space="preserve">1. </w:t>
            </w:r>
            <w:r w:rsidRPr="005424B3">
              <w:rPr>
                <w:b/>
                <w:u w:val="single"/>
              </w:rPr>
              <w:t>Phản ứng thế bởi halogen (Halogen hoá)</w:t>
            </w:r>
            <w:r w:rsidRPr="005424B3">
              <w:rPr>
                <w:b/>
              </w:rPr>
              <w:t>:</w:t>
            </w:r>
          </w:p>
          <w:p w14:paraId="1C9C171E" w14:textId="77777777" w:rsidR="005424B3" w:rsidRPr="005424B3" w:rsidRDefault="005424B3" w:rsidP="005424B3">
            <w:pPr>
              <w:tabs>
                <w:tab w:val="left" w:pos="9360"/>
              </w:tabs>
              <w:jc w:val="both"/>
            </w:pPr>
            <w:r w:rsidRPr="005424B3">
              <w:t>Vd1: Cho CH</w:t>
            </w:r>
            <w:r w:rsidRPr="005424B3">
              <w:rPr>
                <w:vertAlign w:val="subscript"/>
              </w:rPr>
              <w:t>4</w:t>
            </w:r>
            <w:r w:rsidRPr="005424B3">
              <w:t xml:space="preserve"> phản ứng với Cl</w:t>
            </w:r>
            <w:r w:rsidRPr="005424B3">
              <w:rPr>
                <w:vertAlign w:val="subscript"/>
              </w:rPr>
              <w:t>2</w:t>
            </w:r>
            <w:r w:rsidRPr="005424B3">
              <w:t>:</w:t>
            </w:r>
          </w:p>
          <w:p w14:paraId="2B2F9432" w14:textId="77777777" w:rsidR="005424B3" w:rsidRPr="005424B3" w:rsidRDefault="005424B3" w:rsidP="005424B3">
            <w:pPr>
              <w:tabs>
                <w:tab w:val="left" w:pos="9360"/>
              </w:tabs>
              <w:jc w:val="both"/>
            </w:pPr>
            <w:r w:rsidRPr="005424B3">
              <w:t>CH</w:t>
            </w:r>
            <w:r w:rsidRPr="005424B3">
              <w:rPr>
                <w:vertAlign w:val="subscript"/>
              </w:rPr>
              <w:t>4</w:t>
            </w:r>
            <w:r w:rsidRPr="005424B3">
              <w:t>+ Cl</w:t>
            </w:r>
            <w:r w:rsidRPr="005424B3">
              <w:rPr>
                <w:vertAlign w:val="subscript"/>
              </w:rPr>
              <w:t>2</w:t>
            </w:r>
            <w:r w:rsidRPr="005424B3">
              <w:t xml:space="preserve"> </w:t>
            </w:r>
            <w:r w:rsidR="008B7B59">
              <w:rPr>
                <w:position w:val="-6"/>
              </w:rPr>
              <w:pict w14:anchorId="2A8168D4">
                <v:shape id="_x0000_i1158" type="#_x0000_t75" style="width:34.35pt;height:15.9pt">
                  <v:imagedata r:id="rId143" o:title=""/>
                </v:shape>
              </w:pict>
            </w:r>
            <w:r w:rsidRPr="005424B3">
              <w:t xml:space="preserve"> CH</w:t>
            </w:r>
            <w:r w:rsidRPr="005424B3">
              <w:rPr>
                <w:vertAlign w:val="subscript"/>
              </w:rPr>
              <w:t>3</w:t>
            </w:r>
            <w:r w:rsidRPr="005424B3">
              <w:t>Cl             +     HCl</w:t>
            </w:r>
          </w:p>
          <w:p w14:paraId="5B5501C7" w14:textId="77777777" w:rsidR="005424B3" w:rsidRPr="005424B3" w:rsidRDefault="005424B3" w:rsidP="005424B3">
            <w:pPr>
              <w:tabs>
                <w:tab w:val="left" w:pos="9360"/>
              </w:tabs>
              <w:jc w:val="both"/>
            </w:pPr>
            <w:r w:rsidRPr="005424B3">
              <w:t xml:space="preserve">                   Clometan (metyl clorua)</w:t>
            </w:r>
          </w:p>
          <w:p w14:paraId="6732114C" w14:textId="77777777" w:rsidR="005424B3" w:rsidRPr="005424B3" w:rsidRDefault="005424B3" w:rsidP="005424B3">
            <w:pPr>
              <w:tabs>
                <w:tab w:val="left" w:pos="9360"/>
              </w:tabs>
              <w:jc w:val="both"/>
              <w:rPr>
                <w:lang w:val="de-DE"/>
              </w:rPr>
            </w:pPr>
            <w:r w:rsidRPr="005424B3">
              <w:rPr>
                <w:lang w:val="de-DE"/>
              </w:rPr>
              <w:t>CH</w:t>
            </w:r>
            <w:r w:rsidRPr="005424B3">
              <w:rPr>
                <w:vertAlign w:val="subscript"/>
                <w:lang w:val="de-DE"/>
              </w:rPr>
              <w:t>3</w:t>
            </w:r>
            <w:r w:rsidRPr="005424B3">
              <w:rPr>
                <w:lang w:val="de-DE"/>
              </w:rPr>
              <w:t>Cl + Cl</w:t>
            </w:r>
            <w:r w:rsidRPr="005424B3">
              <w:rPr>
                <w:vertAlign w:val="subscript"/>
                <w:lang w:val="de-DE"/>
              </w:rPr>
              <w:t>2</w:t>
            </w:r>
            <w:r w:rsidRPr="005424B3">
              <w:rPr>
                <w:lang w:val="de-DE"/>
              </w:rPr>
              <w:t xml:space="preserve"> </w:t>
            </w:r>
            <w:r w:rsidR="008B7B59">
              <w:rPr>
                <w:position w:val="-6"/>
              </w:rPr>
              <w:pict w14:anchorId="419F55FF">
                <v:shape id="_x0000_i1159" type="#_x0000_t75" style="width:34.35pt;height:15.9pt">
                  <v:imagedata r:id="rId143" o:title=""/>
                </v:shape>
              </w:pict>
            </w:r>
            <w:r w:rsidRPr="005424B3">
              <w:rPr>
                <w:lang w:val="de-DE"/>
              </w:rPr>
              <w:t>CH</w:t>
            </w:r>
            <w:r w:rsidRPr="005424B3">
              <w:rPr>
                <w:vertAlign w:val="subscript"/>
                <w:lang w:val="de-DE"/>
              </w:rPr>
              <w:t>2</w:t>
            </w:r>
            <w:r w:rsidRPr="005424B3">
              <w:rPr>
                <w:lang w:val="de-DE"/>
              </w:rPr>
              <w:t>Cl</w:t>
            </w:r>
            <w:r w:rsidRPr="005424B3">
              <w:rPr>
                <w:vertAlign w:val="subscript"/>
                <w:lang w:val="de-DE"/>
              </w:rPr>
              <w:t>2</w:t>
            </w:r>
            <w:r w:rsidRPr="005424B3">
              <w:rPr>
                <w:lang w:val="de-DE"/>
              </w:rPr>
              <w:t xml:space="preserve">        +     HCl </w:t>
            </w:r>
          </w:p>
          <w:p w14:paraId="06CE80EE" w14:textId="77777777" w:rsidR="005424B3" w:rsidRPr="005424B3" w:rsidRDefault="005424B3" w:rsidP="005424B3">
            <w:pPr>
              <w:tabs>
                <w:tab w:val="left" w:pos="9360"/>
              </w:tabs>
              <w:jc w:val="both"/>
              <w:rPr>
                <w:lang w:val="de-DE"/>
              </w:rPr>
            </w:pPr>
            <w:r w:rsidRPr="005424B3">
              <w:rPr>
                <w:lang w:val="de-DE"/>
              </w:rPr>
              <w:t xml:space="preserve">                   diclometan (metylen clorua)</w:t>
            </w:r>
          </w:p>
          <w:p w14:paraId="3B34E8A7" w14:textId="77777777" w:rsidR="005424B3" w:rsidRPr="005424B3" w:rsidRDefault="005424B3" w:rsidP="005424B3">
            <w:pPr>
              <w:tabs>
                <w:tab w:val="left" w:pos="9360"/>
              </w:tabs>
              <w:jc w:val="both"/>
              <w:rPr>
                <w:lang w:val="de-DE"/>
              </w:rPr>
            </w:pPr>
            <w:r w:rsidRPr="005424B3">
              <w:rPr>
                <w:lang w:val="de-DE"/>
              </w:rPr>
              <w:t>CH</w:t>
            </w:r>
            <w:r w:rsidRPr="005424B3">
              <w:rPr>
                <w:vertAlign w:val="subscript"/>
                <w:lang w:val="de-DE"/>
              </w:rPr>
              <w:t>2</w:t>
            </w:r>
            <w:r w:rsidRPr="005424B3">
              <w:rPr>
                <w:lang w:val="de-DE"/>
              </w:rPr>
              <w:t>Cl</w:t>
            </w:r>
            <w:r w:rsidRPr="005424B3">
              <w:rPr>
                <w:vertAlign w:val="subscript"/>
                <w:lang w:val="de-DE"/>
              </w:rPr>
              <w:t>2</w:t>
            </w:r>
            <w:r w:rsidRPr="005424B3">
              <w:rPr>
                <w:lang w:val="de-DE"/>
              </w:rPr>
              <w:t>+ Cl</w:t>
            </w:r>
            <w:r w:rsidRPr="005424B3">
              <w:rPr>
                <w:vertAlign w:val="subscript"/>
                <w:lang w:val="de-DE"/>
              </w:rPr>
              <w:t>2</w:t>
            </w:r>
            <w:r w:rsidRPr="005424B3">
              <w:rPr>
                <w:lang w:val="de-DE"/>
              </w:rPr>
              <w:t xml:space="preserve"> </w:t>
            </w:r>
            <w:r w:rsidR="008B7B59">
              <w:rPr>
                <w:position w:val="-6"/>
              </w:rPr>
              <w:pict w14:anchorId="18B2EE55">
                <v:shape id="_x0000_i1160" type="#_x0000_t75" style="width:34.35pt;height:15.9pt">
                  <v:imagedata r:id="rId143" o:title=""/>
                </v:shape>
              </w:pict>
            </w:r>
            <w:r w:rsidRPr="005424B3">
              <w:rPr>
                <w:lang w:val="de-DE"/>
              </w:rPr>
              <w:t xml:space="preserve"> CHCl</w:t>
            </w:r>
            <w:r w:rsidRPr="005424B3">
              <w:rPr>
                <w:vertAlign w:val="subscript"/>
                <w:lang w:val="de-DE"/>
              </w:rPr>
              <w:t xml:space="preserve">3            </w:t>
            </w:r>
            <w:r w:rsidRPr="005424B3">
              <w:rPr>
                <w:lang w:val="de-DE"/>
              </w:rPr>
              <w:t>+     HCl</w:t>
            </w:r>
          </w:p>
          <w:p w14:paraId="77CE1F5D" w14:textId="77777777" w:rsidR="005424B3" w:rsidRPr="005424B3" w:rsidRDefault="005424B3" w:rsidP="005424B3">
            <w:pPr>
              <w:tabs>
                <w:tab w:val="left" w:pos="9360"/>
              </w:tabs>
              <w:jc w:val="both"/>
              <w:rPr>
                <w:lang w:val="de-DE"/>
              </w:rPr>
            </w:pPr>
            <w:r w:rsidRPr="005424B3">
              <w:rPr>
                <w:lang w:val="de-DE"/>
              </w:rPr>
              <w:t xml:space="preserve">                   triclometan (clorofom)</w:t>
            </w:r>
          </w:p>
          <w:p w14:paraId="399624AD" w14:textId="77777777" w:rsidR="005424B3" w:rsidRPr="005424B3" w:rsidRDefault="005424B3" w:rsidP="005424B3">
            <w:pPr>
              <w:tabs>
                <w:tab w:val="left" w:pos="9360"/>
              </w:tabs>
              <w:jc w:val="both"/>
              <w:rPr>
                <w:lang w:val="de-DE"/>
              </w:rPr>
            </w:pPr>
            <w:r w:rsidRPr="005424B3">
              <w:rPr>
                <w:lang w:val="de-DE"/>
              </w:rPr>
              <w:t>CHCl</w:t>
            </w:r>
            <w:r w:rsidRPr="005424B3">
              <w:rPr>
                <w:vertAlign w:val="subscript"/>
                <w:lang w:val="de-DE"/>
              </w:rPr>
              <w:t>3</w:t>
            </w:r>
            <w:r w:rsidRPr="005424B3">
              <w:rPr>
                <w:lang w:val="de-DE"/>
              </w:rPr>
              <w:t>+ Cl</w:t>
            </w:r>
            <w:r w:rsidRPr="005424B3">
              <w:rPr>
                <w:vertAlign w:val="subscript"/>
                <w:lang w:val="de-DE"/>
              </w:rPr>
              <w:t>2</w:t>
            </w:r>
            <w:r w:rsidRPr="005424B3">
              <w:rPr>
                <w:lang w:val="de-DE"/>
              </w:rPr>
              <w:t xml:space="preserve"> </w:t>
            </w:r>
            <w:r w:rsidR="008B7B59">
              <w:rPr>
                <w:position w:val="-6"/>
              </w:rPr>
              <w:pict w14:anchorId="236DEC6D">
                <v:shape id="_x0000_i1161" type="#_x0000_t75" style="width:34.35pt;height:15.9pt">
                  <v:imagedata r:id="rId143" o:title=""/>
                </v:shape>
              </w:pict>
            </w:r>
            <w:r w:rsidRPr="005424B3">
              <w:rPr>
                <w:lang w:val="de-DE"/>
              </w:rPr>
              <w:t xml:space="preserve"> CCl</w:t>
            </w:r>
            <w:r w:rsidRPr="005424B3">
              <w:rPr>
                <w:vertAlign w:val="subscript"/>
                <w:lang w:val="de-DE"/>
              </w:rPr>
              <w:t xml:space="preserve">4                   </w:t>
            </w:r>
            <w:r w:rsidRPr="005424B3">
              <w:rPr>
                <w:lang w:val="de-DE"/>
              </w:rPr>
              <w:t>+    HCl</w:t>
            </w:r>
          </w:p>
          <w:p w14:paraId="5009DE48" w14:textId="77777777" w:rsidR="005424B3" w:rsidRPr="005424B3" w:rsidRDefault="005424B3" w:rsidP="005424B3">
            <w:pPr>
              <w:tabs>
                <w:tab w:val="left" w:pos="9360"/>
              </w:tabs>
              <w:jc w:val="both"/>
              <w:rPr>
                <w:lang w:val="de-DE"/>
              </w:rPr>
            </w:pPr>
            <w:r w:rsidRPr="005424B3">
              <w:rPr>
                <w:lang w:val="de-DE"/>
              </w:rPr>
              <w:t xml:space="preserve">                      tetraclometan </w:t>
            </w:r>
          </w:p>
          <w:p w14:paraId="25A15D67" w14:textId="77777777" w:rsidR="005424B3" w:rsidRPr="005424B3" w:rsidRDefault="005424B3" w:rsidP="005424B3">
            <w:pPr>
              <w:tabs>
                <w:tab w:val="left" w:pos="9360"/>
              </w:tabs>
              <w:jc w:val="both"/>
              <w:rPr>
                <w:lang w:val="de-DE"/>
              </w:rPr>
            </w:pPr>
            <w:r w:rsidRPr="005424B3">
              <w:rPr>
                <w:lang w:val="de-DE"/>
              </w:rPr>
              <w:t xml:space="preserve">                  (cacbon tetraclorua)</w:t>
            </w:r>
          </w:p>
          <w:p w14:paraId="0D63BD52" w14:textId="77777777" w:rsidR="005424B3" w:rsidRPr="005424B3" w:rsidRDefault="005424B3" w:rsidP="005424B3">
            <w:pPr>
              <w:tabs>
                <w:tab w:val="left" w:pos="9360"/>
              </w:tabs>
              <w:jc w:val="both"/>
              <w:rPr>
                <w:lang w:val="pl-PL"/>
              </w:rPr>
            </w:pPr>
            <w:r w:rsidRPr="005424B3">
              <w:rPr>
                <w:lang w:val="pl-PL"/>
              </w:rPr>
              <w:t xml:space="preserve">* Nhận xét: </w:t>
            </w:r>
            <w:r w:rsidRPr="005424B3">
              <w:rPr>
                <w:i/>
                <w:iCs/>
                <w:lang w:val="pl-PL"/>
              </w:rPr>
              <w:t>Nguyên tử  H liên kết với nguyên tử C bậc cao dễ bị thế hơn nguyên tử H liên kết với C bậc thấp hơn</w:t>
            </w:r>
            <w:r w:rsidRPr="005424B3">
              <w:rPr>
                <w:lang w:val="pl-PL"/>
              </w:rPr>
              <w:t>.</w:t>
            </w:r>
          </w:p>
          <w:p w14:paraId="1AD73B69" w14:textId="77777777" w:rsidR="005424B3" w:rsidRPr="005424B3" w:rsidRDefault="005424B3" w:rsidP="005424B3">
            <w:pPr>
              <w:tabs>
                <w:tab w:val="left" w:pos="9360"/>
              </w:tabs>
              <w:jc w:val="both"/>
              <w:rPr>
                <w:b/>
                <w:lang w:val="pl-PL"/>
              </w:rPr>
            </w:pPr>
            <w:r w:rsidRPr="005424B3">
              <w:rPr>
                <w:b/>
                <w:lang w:val="pl-PL"/>
              </w:rPr>
              <w:t>2.P</w:t>
            </w:r>
            <w:r w:rsidRPr="005424B3">
              <w:rPr>
                <w:b/>
                <w:u w:val="single"/>
                <w:lang w:val="pl-PL"/>
              </w:rPr>
              <w:t>hản ứng tách</w:t>
            </w:r>
            <w:r w:rsidRPr="005424B3">
              <w:rPr>
                <w:b/>
                <w:lang w:val="pl-PL"/>
              </w:rPr>
              <w:t>:</w:t>
            </w:r>
          </w:p>
          <w:p w14:paraId="4E0EEF8E" w14:textId="77777777" w:rsidR="005424B3" w:rsidRPr="005424B3" w:rsidRDefault="005424B3" w:rsidP="005424B3">
            <w:pPr>
              <w:tabs>
                <w:tab w:val="left" w:pos="9360"/>
              </w:tabs>
              <w:jc w:val="both"/>
              <w:rPr>
                <w:b/>
                <w:i/>
                <w:lang w:val="pl-PL"/>
              </w:rPr>
            </w:pPr>
            <w:r w:rsidRPr="005424B3">
              <w:rPr>
                <w:b/>
                <w:i/>
                <w:lang w:val="pl-PL"/>
              </w:rPr>
              <w:t>a.</w:t>
            </w:r>
            <w:r w:rsidRPr="005424B3">
              <w:rPr>
                <w:b/>
                <w:i/>
                <w:u w:val="single"/>
                <w:lang w:val="pl-PL"/>
              </w:rPr>
              <w:t>Đehidro hóa(tách H</w:t>
            </w:r>
            <w:r w:rsidRPr="005424B3">
              <w:rPr>
                <w:b/>
                <w:i/>
                <w:u w:val="single"/>
                <w:vertAlign w:val="subscript"/>
                <w:lang w:val="pl-PL"/>
              </w:rPr>
              <w:t>2</w:t>
            </w:r>
            <w:r w:rsidRPr="005424B3">
              <w:rPr>
                <w:b/>
                <w:i/>
                <w:lang w:val="pl-PL"/>
              </w:rPr>
              <w:t>):</w:t>
            </w:r>
          </w:p>
          <w:p w14:paraId="2E08EE35" w14:textId="77777777" w:rsidR="005424B3" w:rsidRPr="005424B3" w:rsidRDefault="005424B3" w:rsidP="005424B3">
            <w:pPr>
              <w:tabs>
                <w:tab w:val="left" w:pos="9360"/>
              </w:tabs>
              <w:jc w:val="both"/>
              <w:rPr>
                <w:vertAlign w:val="subscript"/>
                <w:lang w:val="pl-PL"/>
              </w:rPr>
            </w:pPr>
            <w:r w:rsidRPr="005424B3">
              <w:rPr>
                <w:lang w:val="pl-PL"/>
              </w:rPr>
              <w:t>Vd: CH</w:t>
            </w:r>
            <w:r w:rsidRPr="005424B3">
              <w:rPr>
                <w:vertAlign w:val="subscript"/>
                <w:lang w:val="pl-PL"/>
              </w:rPr>
              <w:t>3</w:t>
            </w:r>
            <w:r w:rsidRPr="005424B3">
              <w:rPr>
                <w:lang w:val="pl-PL"/>
              </w:rPr>
              <w:t>-CH</w:t>
            </w:r>
            <w:r w:rsidRPr="005424B3">
              <w:rPr>
                <w:vertAlign w:val="subscript"/>
                <w:lang w:val="pl-PL"/>
              </w:rPr>
              <w:t>3</w:t>
            </w:r>
            <w:r w:rsidR="008B7B59">
              <w:rPr>
                <w:position w:val="-6"/>
              </w:rPr>
              <w:pict w14:anchorId="535C1A77">
                <v:shape id="_x0000_i1162" type="#_x0000_t75" style="width:41.85pt;height:15.9pt">
                  <v:imagedata r:id="rId144" o:title=""/>
                </v:shape>
              </w:pict>
            </w:r>
            <w:r w:rsidRPr="005424B3">
              <w:rPr>
                <w:lang w:val="pl-PL"/>
              </w:rPr>
              <w:t xml:space="preserve"> CH</w:t>
            </w:r>
            <w:r w:rsidRPr="005424B3">
              <w:rPr>
                <w:vertAlign w:val="subscript"/>
                <w:lang w:val="pl-PL"/>
              </w:rPr>
              <w:t>2</w:t>
            </w:r>
            <w:r w:rsidRPr="005424B3">
              <w:rPr>
                <w:lang w:val="pl-PL"/>
              </w:rPr>
              <w:t>=CH</w:t>
            </w:r>
            <w:r w:rsidRPr="005424B3">
              <w:rPr>
                <w:vertAlign w:val="subscript"/>
                <w:lang w:val="pl-PL"/>
              </w:rPr>
              <w:t>2</w:t>
            </w:r>
            <w:r w:rsidRPr="005424B3">
              <w:rPr>
                <w:lang w:val="pl-PL"/>
              </w:rPr>
              <w:t>+H</w:t>
            </w:r>
            <w:r w:rsidRPr="005424B3">
              <w:rPr>
                <w:vertAlign w:val="subscript"/>
                <w:lang w:val="pl-PL"/>
              </w:rPr>
              <w:t>2</w:t>
            </w:r>
          </w:p>
          <w:p w14:paraId="27A73601" w14:textId="77777777" w:rsidR="005424B3" w:rsidRPr="005424B3" w:rsidRDefault="005424B3" w:rsidP="005424B3">
            <w:pPr>
              <w:tabs>
                <w:tab w:val="left" w:pos="9360"/>
              </w:tabs>
              <w:jc w:val="both"/>
              <w:rPr>
                <w:lang w:val="pl-PL"/>
              </w:rPr>
            </w:pPr>
            <w:r w:rsidRPr="005424B3">
              <w:rPr>
                <w:lang w:val="pl-PL"/>
              </w:rPr>
              <w:t>CH</w:t>
            </w:r>
            <w:r w:rsidRPr="005424B3">
              <w:rPr>
                <w:vertAlign w:val="subscript"/>
                <w:lang w:val="pl-PL"/>
              </w:rPr>
              <w:t>3</w:t>
            </w:r>
            <w:r w:rsidRPr="005424B3">
              <w:rPr>
                <w:lang w:val="pl-PL"/>
              </w:rPr>
              <w:t>-CH</w:t>
            </w:r>
            <w:r w:rsidRPr="005424B3">
              <w:rPr>
                <w:vertAlign w:val="subscript"/>
                <w:lang w:val="pl-PL"/>
              </w:rPr>
              <w:t>2</w:t>
            </w:r>
            <w:r w:rsidRPr="005424B3">
              <w:rPr>
                <w:lang w:val="pl-PL"/>
              </w:rPr>
              <w:t>-CH</w:t>
            </w:r>
            <w:r w:rsidRPr="005424B3">
              <w:rPr>
                <w:vertAlign w:val="subscript"/>
                <w:lang w:val="pl-PL"/>
              </w:rPr>
              <w:t>3</w:t>
            </w:r>
            <w:r w:rsidR="008B7B59">
              <w:rPr>
                <w:position w:val="-6"/>
              </w:rPr>
              <w:pict w14:anchorId="0F7033CE">
                <v:shape id="_x0000_i1163" type="#_x0000_t75" style="width:42.7pt;height:15.9pt">
                  <v:imagedata r:id="rId145" o:title=""/>
                </v:shape>
              </w:pict>
            </w:r>
            <w:r w:rsidRPr="005424B3">
              <w:rPr>
                <w:lang w:val="pl-PL"/>
              </w:rPr>
              <w:t>CH</w:t>
            </w:r>
            <w:r w:rsidRPr="005424B3">
              <w:rPr>
                <w:vertAlign w:val="subscript"/>
                <w:lang w:val="pl-PL"/>
              </w:rPr>
              <w:t xml:space="preserve">3 </w:t>
            </w:r>
            <w:r w:rsidRPr="005424B3">
              <w:rPr>
                <w:lang w:val="pl-PL"/>
              </w:rPr>
              <w:t>- CH</w:t>
            </w:r>
            <w:r w:rsidRPr="005424B3">
              <w:rPr>
                <w:vertAlign w:val="subscript"/>
                <w:lang w:val="pl-PL"/>
              </w:rPr>
              <w:t>2</w:t>
            </w:r>
            <w:r w:rsidRPr="005424B3">
              <w:rPr>
                <w:lang w:val="pl-PL"/>
              </w:rPr>
              <w:t>=CH</w:t>
            </w:r>
            <w:r w:rsidRPr="005424B3">
              <w:rPr>
                <w:vertAlign w:val="subscript"/>
                <w:lang w:val="pl-PL"/>
              </w:rPr>
              <w:t>2</w:t>
            </w:r>
            <w:r w:rsidRPr="005424B3">
              <w:rPr>
                <w:lang w:val="pl-PL"/>
              </w:rPr>
              <w:t xml:space="preserve"> + H</w:t>
            </w:r>
            <w:r w:rsidRPr="005424B3">
              <w:rPr>
                <w:vertAlign w:val="subscript"/>
                <w:lang w:val="pl-PL"/>
              </w:rPr>
              <w:t>2</w:t>
            </w:r>
            <w:r w:rsidRPr="005424B3">
              <w:rPr>
                <w:lang w:val="pl-PL"/>
              </w:rPr>
              <w:t xml:space="preserve"> </w:t>
            </w:r>
          </w:p>
          <w:p w14:paraId="54CF9A88" w14:textId="77777777" w:rsidR="005424B3" w:rsidRPr="005424B3" w:rsidRDefault="005424B3" w:rsidP="005424B3">
            <w:pPr>
              <w:tabs>
                <w:tab w:val="left" w:pos="9360"/>
              </w:tabs>
              <w:jc w:val="both"/>
              <w:rPr>
                <w:lang w:val="pl-PL"/>
              </w:rPr>
            </w:pPr>
            <w:r w:rsidRPr="005424B3">
              <w:rPr>
                <w:lang w:val="pl-PL"/>
              </w:rPr>
              <w:t>TQ: C</w:t>
            </w:r>
            <w:r w:rsidRPr="005424B3">
              <w:rPr>
                <w:vertAlign w:val="subscript"/>
                <w:lang w:val="pl-PL"/>
              </w:rPr>
              <w:t>n</w:t>
            </w:r>
            <w:r w:rsidRPr="005424B3">
              <w:rPr>
                <w:lang w:val="pl-PL"/>
              </w:rPr>
              <w:t>H</w:t>
            </w:r>
            <w:r w:rsidRPr="005424B3">
              <w:rPr>
                <w:vertAlign w:val="subscript"/>
                <w:lang w:val="pl-PL"/>
              </w:rPr>
              <w:t>2n+2</w:t>
            </w:r>
            <w:r w:rsidRPr="005424B3">
              <w:rPr>
                <w:lang w:val="pl-PL"/>
              </w:rPr>
              <w:t xml:space="preserve"> </w:t>
            </w:r>
            <w:r w:rsidR="008B7B59">
              <w:rPr>
                <w:position w:val="-6"/>
              </w:rPr>
              <w:pict w14:anchorId="5E8020E1">
                <v:shape id="_x0000_i1164" type="#_x0000_t75" style="width:42.7pt;height:15.9pt">
                  <v:imagedata r:id="rId145" o:title=""/>
                </v:shape>
              </w:pict>
            </w:r>
            <w:r w:rsidRPr="005424B3">
              <w:rPr>
                <w:lang w:val="pl-PL"/>
              </w:rPr>
              <w:t>C</w:t>
            </w:r>
            <w:r w:rsidRPr="005424B3">
              <w:rPr>
                <w:vertAlign w:val="subscript"/>
                <w:lang w:val="pl-PL"/>
              </w:rPr>
              <w:t>n</w:t>
            </w:r>
            <w:r w:rsidRPr="005424B3">
              <w:rPr>
                <w:lang w:val="pl-PL"/>
              </w:rPr>
              <w:t>H</w:t>
            </w:r>
            <w:r w:rsidRPr="005424B3">
              <w:rPr>
                <w:vertAlign w:val="subscript"/>
                <w:lang w:val="pl-PL"/>
              </w:rPr>
              <w:t>2n</w:t>
            </w:r>
            <w:r w:rsidRPr="005424B3">
              <w:rPr>
                <w:lang w:val="pl-PL"/>
              </w:rPr>
              <w:t xml:space="preserve"> + H</w:t>
            </w:r>
            <w:r w:rsidRPr="005424B3">
              <w:rPr>
                <w:vertAlign w:val="subscript"/>
                <w:lang w:val="pl-PL"/>
              </w:rPr>
              <w:t>2</w:t>
            </w:r>
            <w:r w:rsidRPr="005424B3">
              <w:rPr>
                <w:lang w:val="pl-PL"/>
              </w:rPr>
              <w:t xml:space="preserve"> </w:t>
            </w:r>
          </w:p>
          <w:p w14:paraId="3B6828E6" w14:textId="77777777" w:rsidR="005424B3" w:rsidRPr="005424B3" w:rsidRDefault="005424B3" w:rsidP="005424B3">
            <w:pPr>
              <w:tabs>
                <w:tab w:val="left" w:pos="9360"/>
              </w:tabs>
              <w:jc w:val="both"/>
              <w:rPr>
                <w:b/>
                <w:i/>
                <w:lang w:val="pl-PL"/>
              </w:rPr>
            </w:pPr>
          </w:p>
          <w:p w14:paraId="25F5E310" w14:textId="77777777" w:rsidR="005424B3" w:rsidRPr="005424B3" w:rsidRDefault="005424B3" w:rsidP="005424B3">
            <w:pPr>
              <w:tabs>
                <w:tab w:val="left" w:pos="9360"/>
              </w:tabs>
              <w:jc w:val="both"/>
              <w:rPr>
                <w:b/>
                <w:i/>
                <w:lang w:val="pl-PL"/>
              </w:rPr>
            </w:pPr>
            <w:r w:rsidRPr="005424B3">
              <w:rPr>
                <w:b/>
                <w:i/>
                <w:lang w:val="pl-PL"/>
              </w:rPr>
              <w:t>b.</w:t>
            </w:r>
            <w:r w:rsidRPr="005424B3">
              <w:rPr>
                <w:b/>
                <w:i/>
                <w:u w:val="single"/>
                <w:lang w:val="pl-PL"/>
              </w:rPr>
              <w:t>Phản ứng crackinh</w:t>
            </w:r>
            <w:r w:rsidRPr="005424B3">
              <w:rPr>
                <w:b/>
                <w:i/>
                <w:lang w:val="pl-PL"/>
              </w:rPr>
              <w:t>:</w:t>
            </w:r>
          </w:p>
          <w:p w14:paraId="651498AE" w14:textId="77777777" w:rsidR="005424B3" w:rsidRPr="005424B3" w:rsidRDefault="005424B3" w:rsidP="005424B3">
            <w:pPr>
              <w:tabs>
                <w:tab w:val="left" w:pos="9360"/>
              </w:tabs>
              <w:jc w:val="both"/>
              <w:rPr>
                <w:lang w:val="pl-PL"/>
              </w:rPr>
            </w:pPr>
            <w:r w:rsidRPr="005424B3">
              <w:rPr>
                <w:lang w:val="pl-PL"/>
              </w:rPr>
              <w:t>CH</w:t>
            </w:r>
            <w:r w:rsidRPr="005424B3">
              <w:rPr>
                <w:vertAlign w:val="subscript"/>
                <w:lang w:val="pl-PL"/>
              </w:rPr>
              <w:t>3</w:t>
            </w:r>
            <w:r w:rsidRPr="005424B3">
              <w:rPr>
                <w:lang w:val="pl-PL"/>
              </w:rPr>
              <w:t>-CH</w:t>
            </w:r>
            <w:r w:rsidRPr="005424B3">
              <w:rPr>
                <w:vertAlign w:val="subscript"/>
                <w:lang w:val="pl-PL"/>
              </w:rPr>
              <w:t>2</w:t>
            </w:r>
            <w:r w:rsidRPr="005424B3">
              <w:rPr>
                <w:lang w:val="pl-PL"/>
              </w:rPr>
              <w:t>-CH</w:t>
            </w:r>
            <w:r w:rsidRPr="005424B3">
              <w:rPr>
                <w:vertAlign w:val="subscript"/>
                <w:lang w:val="pl-PL"/>
              </w:rPr>
              <w:t>3</w:t>
            </w:r>
            <w:r w:rsidR="008B7B59">
              <w:rPr>
                <w:position w:val="-6"/>
              </w:rPr>
              <w:pict w14:anchorId="747A36AB">
                <v:shape id="_x0000_i1165" type="#_x0000_t75" style="width:33.5pt;height:15.9pt">
                  <v:imagedata r:id="rId146" o:title=""/>
                </v:shape>
              </w:pict>
            </w:r>
            <w:r w:rsidRPr="005424B3">
              <w:rPr>
                <w:lang w:val="pl-PL"/>
              </w:rPr>
              <w:t>CH</w:t>
            </w:r>
            <w:r w:rsidRPr="005424B3">
              <w:rPr>
                <w:vertAlign w:val="subscript"/>
                <w:lang w:val="pl-PL"/>
              </w:rPr>
              <w:t>4</w:t>
            </w:r>
            <w:r w:rsidRPr="005424B3">
              <w:rPr>
                <w:lang w:val="pl-PL"/>
              </w:rPr>
              <w:t xml:space="preserve"> + CH</w:t>
            </w:r>
            <w:r w:rsidRPr="005424B3">
              <w:rPr>
                <w:vertAlign w:val="subscript"/>
                <w:lang w:val="pl-PL"/>
              </w:rPr>
              <w:t>2</w:t>
            </w:r>
            <w:r w:rsidRPr="005424B3">
              <w:rPr>
                <w:lang w:val="pl-PL"/>
              </w:rPr>
              <w:t>=CH</w:t>
            </w:r>
            <w:r w:rsidRPr="005424B3">
              <w:rPr>
                <w:vertAlign w:val="subscript"/>
                <w:lang w:val="pl-PL"/>
              </w:rPr>
              <w:t>2</w:t>
            </w:r>
          </w:p>
          <w:p w14:paraId="36AEF3C2" w14:textId="77777777" w:rsidR="005424B3" w:rsidRPr="005424B3" w:rsidRDefault="005424B3" w:rsidP="005424B3">
            <w:pPr>
              <w:jc w:val="both"/>
              <w:rPr>
                <w:lang w:val="pt-BR"/>
              </w:rPr>
            </w:pPr>
            <w:r w:rsidRPr="005424B3">
              <w:rPr>
                <w:u w:val="single"/>
                <w:lang w:val="pt-BR"/>
              </w:rPr>
              <w:t>TQ:</w:t>
            </w:r>
            <w:r w:rsidRPr="005424B3">
              <w:rPr>
                <w:lang w:val="pt-BR"/>
              </w:rPr>
              <w:t xml:space="preserve"> C</w:t>
            </w:r>
            <w:r w:rsidRPr="005424B3">
              <w:rPr>
                <w:vertAlign w:val="subscript"/>
                <w:lang w:val="pt-BR"/>
              </w:rPr>
              <w:t>n</w:t>
            </w:r>
            <w:r w:rsidRPr="005424B3">
              <w:rPr>
                <w:lang w:val="pt-BR"/>
              </w:rPr>
              <w:t>H</w:t>
            </w:r>
            <w:r w:rsidRPr="005424B3">
              <w:rPr>
                <w:vertAlign w:val="subscript"/>
                <w:lang w:val="pt-BR"/>
              </w:rPr>
              <w:t>2n+2</w:t>
            </w:r>
            <w:r w:rsidRPr="005424B3">
              <w:rPr>
                <w:lang w:val="pt-BR"/>
              </w:rPr>
              <w:t xml:space="preserve"> </w:t>
            </w:r>
            <w:r w:rsidRPr="005424B3">
              <w:rPr>
                <w:position w:val="-6"/>
                <w:lang w:val="pt-BR"/>
              </w:rPr>
              <w:object w:dxaOrig="1040" w:dyaOrig="320" w14:anchorId="2C7FDEA5">
                <v:shape id="_x0000_i1166" type="#_x0000_t75" style="width:51.9pt;height:15.9pt" o:ole="">
                  <v:imagedata r:id="rId147" o:title=""/>
                </v:shape>
                <o:OLEObject Type="Embed" ProgID="Equation.DSMT4" ShapeID="_x0000_i1166" DrawAspect="Content" ObjectID="_1608379554" r:id="rId148"/>
              </w:object>
            </w:r>
            <w:r w:rsidRPr="005424B3">
              <w:rPr>
                <w:lang w:val="pt-BR"/>
              </w:rPr>
              <w:t>C</w:t>
            </w:r>
            <w:r w:rsidRPr="005424B3">
              <w:rPr>
                <w:vertAlign w:val="subscript"/>
                <w:lang w:val="pt-BR"/>
              </w:rPr>
              <w:t>m</w:t>
            </w:r>
            <w:r w:rsidRPr="005424B3">
              <w:rPr>
                <w:lang w:val="pt-BR"/>
              </w:rPr>
              <w:t>H</w:t>
            </w:r>
            <w:r w:rsidRPr="005424B3">
              <w:rPr>
                <w:vertAlign w:val="subscript"/>
                <w:lang w:val="pt-BR"/>
              </w:rPr>
              <w:t>2m+2</w:t>
            </w:r>
            <w:r w:rsidRPr="005424B3">
              <w:rPr>
                <w:lang w:val="pt-BR"/>
              </w:rPr>
              <w:t xml:space="preserve"> + C</w:t>
            </w:r>
            <w:r w:rsidRPr="005424B3">
              <w:rPr>
                <w:vertAlign w:val="subscript"/>
                <w:lang w:val="pt-BR"/>
              </w:rPr>
              <w:t>x</w:t>
            </w:r>
            <w:r w:rsidRPr="005424B3">
              <w:rPr>
                <w:lang w:val="pt-BR"/>
              </w:rPr>
              <w:t>H</w:t>
            </w:r>
            <w:r w:rsidRPr="005424B3">
              <w:rPr>
                <w:vertAlign w:val="subscript"/>
                <w:lang w:val="pt-BR"/>
              </w:rPr>
              <w:t>2x</w:t>
            </w:r>
          </w:p>
          <w:p w14:paraId="530280DD" w14:textId="77777777" w:rsidR="005424B3" w:rsidRPr="005424B3" w:rsidRDefault="005424B3" w:rsidP="005424B3">
            <w:pPr>
              <w:tabs>
                <w:tab w:val="left" w:pos="9360"/>
              </w:tabs>
              <w:jc w:val="both"/>
              <w:rPr>
                <w:b/>
                <w:lang w:val="pt-BR"/>
              </w:rPr>
            </w:pPr>
            <w:r w:rsidRPr="005424B3">
              <w:rPr>
                <w:b/>
                <w:lang w:val="pt-BR"/>
              </w:rPr>
              <w:t>3.</w:t>
            </w:r>
            <w:r w:rsidRPr="005424B3">
              <w:rPr>
                <w:b/>
                <w:u w:val="single"/>
                <w:lang w:val="pt-BR"/>
              </w:rPr>
              <w:t>Phản ứng oxi hóa</w:t>
            </w:r>
            <w:r w:rsidRPr="005424B3">
              <w:rPr>
                <w:b/>
                <w:lang w:val="pt-BR"/>
              </w:rPr>
              <w:t>:</w:t>
            </w:r>
          </w:p>
          <w:p w14:paraId="22167C53" w14:textId="77777777" w:rsidR="005424B3" w:rsidRPr="005424B3" w:rsidRDefault="005424B3" w:rsidP="005424B3">
            <w:pPr>
              <w:tabs>
                <w:tab w:val="left" w:pos="9360"/>
              </w:tabs>
              <w:jc w:val="both"/>
              <w:rPr>
                <w:lang w:val="pt-BR"/>
              </w:rPr>
            </w:pPr>
            <w:r w:rsidRPr="005424B3">
              <w:rPr>
                <w:lang w:val="pt-BR"/>
              </w:rPr>
              <w:t>C</w:t>
            </w:r>
            <w:r w:rsidRPr="005424B3">
              <w:rPr>
                <w:vertAlign w:val="subscript"/>
                <w:lang w:val="pt-BR"/>
              </w:rPr>
              <w:t>n</w:t>
            </w:r>
            <w:r w:rsidRPr="005424B3">
              <w:rPr>
                <w:lang w:val="pt-BR"/>
              </w:rPr>
              <w:t>H</w:t>
            </w:r>
            <w:r w:rsidRPr="005424B3">
              <w:rPr>
                <w:vertAlign w:val="subscript"/>
                <w:lang w:val="pt-BR"/>
              </w:rPr>
              <w:t>2n+2</w:t>
            </w:r>
            <w:r w:rsidRPr="005424B3">
              <w:rPr>
                <w:lang w:val="pt-BR"/>
              </w:rPr>
              <w:t xml:space="preserve"> +</w:t>
            </w:r>
            <w:r w:rsidR="008B7B59">
              <w:rPr>
                <w:position w:val="-24"/>
              </w:rPr>
              <w:pict w14:anchorId="37712A34">
                <v:shape id="_x0000_i1167" type="#_x0000_t75" style="width:35.15pt;height:31pt">
                  <v:imagedata r:id="rId149" o:title=""/>
                </v:shape>
              </w:pict>
            </w:r>
            <w:r w:rsidRPr="005424B3">
              <w:rPr>
                <w:lang w:val="pt-BR"/>
              </w:rPr>
              <w:t>O</w:t>
            </w:r>
            <w:r w:rsidRPr="005424B3">
              <w:rPr>
                <w:vertAlign w:val="subscript"/>
                <w:lang w:val="pt-BR"/>
              </w:rPr>
              <w:t>2</w:t>
            </w:r>
            <w:r w:rsidRPr="005424B3">
              <w:rPr>
                <w:lang w:val="pt-BR"/>
              </w:rPr>
              <w:t xml:space="preserve"> </w:t>
            </w:r>
            <w:r w:rsidR="008B7B59">
              <w:rPr>
                <w:position w:val="-6"/>
              </w:rPr>
              <w:pict w14:anchorId="0B6CE4C9">
                <v:shape id="_x0000_i1168" type="#_x0000_t75" style="width:15.05pt;height:10.9pt">
                  <v:imagedata r:id="rId150" o:title=""/>
                </v:shape>
              </w:pict>
            </w:r>
            <w:r w:rsidRPr="005424B3">
              <w:rPr>
                <w:lang w:val="pt-BR"/>
              </w:rPr>
              <w:t xml:space="preserve"> nCO</w:t>
            </w:r>
            <w:r w:rsidRPr="005424B3">
              <w:rPr>
                <w:vertAlign w:val="subscript"/>
                <w:lang w:val="pt-BR"/>
              </w:rPr>
              <w:t>2</w:t>
            </w:r>
            <w:r w:rsidRPr="005424B3">
              <w:rPr>
                <w:lang w:val="pt-BR"/>
              </w:rPr>
              <w:t xml:space="preserve"> + (n+1)H</w:t>
            </w:r>
            <w:r w:rsidRPr="005424B3">
              <w:rPr>
                <w:vertAlign w:val="subscript"/>
                <w:lang w:val="pt-BR"/>
              </w:rPr>
              <w:t>2</w:t>
            </w:r>
            <w:r w:rsidRPr="005424B3">
              <w:rPr>
                <w:lang w:val="pt-BR"/>
              </w:rPr>
              <w:t>O</w:t>
            </w:r>
          </w:p>
          <w:p w14:paraId="3047BBBA" w14:textId="77777777" w:rsidR="005424B3" w:rsidRPr="005424B3" w:rsidRDefault="005424B3" w:rsidP="005424B3">
            <w:pPr>
              <w:tabs>
                <w:tab w:val="left" w:pos="9360"/>
              </w:tabs>
              <w:jc w:val="both"/>
              <w:rPr>
                <w:lang w:val="pt-BR"/>
              </w:rPr>
            </w:pPr>
            <w:r w:rsidRPr="005424B3">
              <w:rPr>
                <w:b/>
                <w:bCs/>
                <w:lang w:val="pt-BR"/>
              </w:rPr>
              <w:t>IV.</w:t>
            </w:r>
            <w:r w:rsidRPr="005424B3">
              <w:rPr>
                <w:b/>
                <w:bCs/>
                <w:u w:val="single"/>
                <w:lang w:val="pt-BR"/>
              </w:rPr>
              <w:t>Điều chế</w:t>
            </w:r>
            <w:r w:rsidRPr="005424B3">
              <w:rPr>
                <w:lang w:val="pt-BR"/>
              </w:rPr>
              <w:t>:</w:t>
            </w:r>
          </w:p>
          <w:p w14:paraId="4AF9953A" w14:textId="77777777" w:rsidR="005424B3" w:rsidRPr="005424B3" w:rsidRDefault="005424B3" w:rsidP="005424B3">
            <w:pPr>
              <w:tabs>
                <w:tab w:val="left" w:pos="9360"/>
              </w:tabs>
              <w:jc w:val="both"/>
              <w:rPr>
                <w:lang w:val="pt-BR"/>
              </w:rPr>
            </w:pPr>
            <w:r w:rsidRPr="005424B3">
              <w:rPr>
                <w:b/>
                <w:lang w:val="pt-BR"/>
              </w:rPr>
              <w:t>1.</w:t>
            </w:r>
            <w:r w:rsidRPr="005424B3">
              <w:rPr>
                <w:b/>
                <w:u w:val="single"/>
                <w:lang w:val="pt-BR"/>
              </w:rPr>
              <w:t>Trong phòng thí nghiệm</w:t>
            </w:r>
            <w:r w:rsidRPr="005424B3">
              <w:rPr>
                <w:b/>
                <w:lang w:val="pt-BR"/>
              </w:rPr>
              <w:t xml:space="preserve">: </w:t>
            </w:r>
            <w:r w:rsidRPr="005424B3">
              <w:rPr>
                <w:lang w:val="pt-BR"/>
              </w:rPr>
              <w:t>Đun nóng natri axetat khan với hỗn hợp vôi tôi xút:</w:t>
            </w:r>
          </w:p>
          <w:p w14:paraId="63DEB6EC" w14:textId="77777777" w:rsidR="005424B3" w:rsidRPr="005424B3" w:rsidRDefault="005424B3" w:rsidP="005424B3">
            <w:pPr>
              <w:tabs>
                <w:tab w:val="left" w:pos="9360"/>
              </w:tabs>
              <w:jc w:val="both"/>
              <w:rPr>
                <w:lang w:val="pl-PL"/>
              </w:rPr>
            </w:pPr>
            <w:r w:rsidRPr="005424B3">
              <w:rPr>
                <w:lang w:val="pl-PL"/>
              </w:rPr>
              <w:t>CH</w:t>
            </w:r>
            <w:r w:rsidRPr="005424B3">
              <w:rPr>
                <w:vertAlign w:val="subscript"/>
                <w:lang w:val="pl-PL"/>
              </w:rPr>
              <w:t>3</w:t>
            </w:r>
            <w:r w:rsidRPr="005424B3">
              <w:rPr>
                <w:lang w:val="pl-PL"/>
              </w:rPr>
              <w:t>COONa+NaOH</w:t>
            </w:r>
            <w:r w:rsidR="008B7B59">
              <w:rPr>
                <w:position w:val="-6"/>
              </w:rPr>
              <w:pict w14:anchorId="559EEAA4">
                <v:shape id="_x0000_i1169" type="#_x0000_t75" style="width:48.55pt;height:15.9pt">
                  <v:imagedata r:id="rId151" o:title=""/>
                </v:shape>
              </w:pict>
            </w:r>
            <w:r w:rsidRPr="005424B3">
              <w:rPr>
                <w:lang w:val="pl-PL"/>
              </w:rPr>
              <w:t xml:space="preserve"> CH</w:t>
            </w:r>
            <w:r w:rsidRPr="005424B3">
              <w:rPr>
                <w:vertAlign w:val="subscript"/>
                <w:lang w:val="pl-PL"/>
              </w:rPr>
              <w:t>4</w:t>
            </w:r>
            <w:r w:rsidRPr="005424B3">
              <w:rPr>
                <w:lang w:val="pl-PL"/>
              </w:rPr>
              <w:t>+Na</w:t>
            </w:r>
            <w:r w:rsidRPr="005424B3">
              <w:rPr>
                <w:vertAlign w:val="subscript"/>
                <w:lang w:val="pl-PL"/>
              </w:rPr>
              <w:t>2</w:t>
            </w:r>
            <w:r w:rsidRPr="005424B3">
              <w:rPr>
                <w:lang w:val="pl-PL"/>
              </w:rPr>
              <w:t>CO</w:t>
            </w:r>
            <w:r w:rsidRPr="005424B3">
              <w:rPr>
                <w:vertAlign w:val="subscript"/>
                <w:lang w:val="pl-PL"/>
              </w:rPr>
              <w:t>3</w:t>
            </w:r>
          </w:p>
          <w:p w14:paraId="721C684E" w14:textId="77777777" w:rsidR="005424B3" w:rsidRPr="005424B3" w:rsidRDefault="005424B3" w:rsidP="005424B3">
            <w:pPr>
              <w:tabs>
                <w:tab w:val="left" w:pos="9360"/>
              </w:tabs>
              <w:jc w:val="both"/>
              <w:rPr>
                <w:lang w:val="pl-PL"/>
              </w:rPr>
            </w:pPr>
            <w:r w:rsidRPr="005424B3">
              <w:rPr>
                <w:b/>
                <w:lang w:val="pl-PL"/>
              </w:rPr>
              <w:t>2.</w:t>
            </w:r>
            <w:r w:rsidRPr="005424B3">
              <w:rPr>
                <w:b/>
                <w:u w:val="single"/>
                <w:lang w:val="pl-PL"/>
              </w:rPr>
              <w:t>Trong công nghiệp</w:t>
            </w:r>
            <w:r w:rsidRPr="005424B3">
              <w:rPr>
                <w:b/>
                <w:lang w:val="pl-PL"/>
              </w:rPr>
              <w:t>:</w:t>
            </w:r>
            <w:r w:rsidRPr="005424B3">
              <w:rPr>
                <w:lang w:val="pl-PL"/>
              </w:rPr>
              <w:t xml:space="preserve"> (SGK)</w:t>
            </w:r>
          </w:p>
          <w:p w14:paraId="61AC1EC9" w14:textId="11EFA1D3" w:rsidR="00D01237" w:rsidRPr="00CD5083" w:rsidRDefault="005424B3" w:rsidP="00CD5083">
            <w:pPr>
              <w:tabs>
                <w:tab w:val="left" w:pos="1980"/>
                <w:tab w:val="left" w:pos="2880"/>
              </w:tabs>
              <w:jc w:val="both"/>
            </w:pPr>
            <w:r w:rsidRPr="005424B3">
              <w:rPr>
                <w:b/>
                <w:bCs/>
                <w:lang w:val="pl-PL"/>
              </w:rPr>
              <w:t>V.</w:t>
            </w:r>
            <w:r w:rsidRPr="005424B3">
              <w:rPr>
                <w:b/>
                <w:bCs/>
                <w:u w:val="single"/>
                <w:lang w:val="pl-PL"/>
              </w:rPr>
              <w:t>Ứng dụng</w:t>
            </w:r>
            <w:r w:rsidRPr="005424B3">
              <w:rPr>
                <w:lang w:val="pl-PL"/>
              </w:rPr>
              <w:t>: sgk</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1F40AF5B" w14:textId="77777777" w:rsidR="005424B3" w:rsidRPr="005424B3" w:rsidRDefault="005424B3" w:rsidP="005424B3">
            <w:pPr>
              <w:tabs>
                <w:tab w:val="left" w:pos="9360"/>
              </w:tabs>
              <w:jc w:val="both"/>
            </w:pPr>
            <w:r w:rsidRPr="005424B3">
              <w:lastRenderedPageBreak/>
              <w:t>- Gv: yêu cầu hs nhắc lại khái niệm của đồng đẳng.</w:t>
            </w:r>
          </w:p>
          <w:p w14:paraId="0F9404BD" w14:textId="77777777" w:rsidR="005424B3" w:rsidRPr="005424B3" w:rsidRDefault="005424B3" w:rsidP="005424B3">
            <w:pPr>
              <w:tabs>
                <w:tab w:val="left" w:pos="9360"/>
              </w:tabs>
              <w:jc w:val="both"/>
            </w:pPr>
            <w:r w:rsidRPr="005424B3">
              <w:t>Hs: nêu khái niệm về đồng đẳng.</w:t>
            </w:r>
          </w:p>
          <w:p w14:paraId="3C866F7F" w14:textId="77777777" w:rsidR="005424B3" w:rsidRPr="005424B3" w:rsidRDefault="005424B3" w:rsidP="005424B3">
            <w:pPr>
              <w:tabs>
                <w:tab w:val="left" w:pos="9360"/>
              </w:tabs>
              <w:jc w:val="both"/>
            </w:pPr>
            <w:r w:rsidRPr="005424B3">
              <w:t>- Gv: nêu ra hệ thống câu hỏi.</w:t>
            </w:r>
          </w:p>
          <w:p w14:paraId="0C7034C1" w14:textId="77777777" w:rsidR="005424B3" w:rsidRPr="005424B3" w:rsidRDefault="005424B3" w:rsidP="005424B3">
            <w:pPr>
              <w:tabs>
                <w:tab w:val="left" w:pos="9360"/>
              </w:tabs>
              <w:jc w:val="both"/>
            </w:pPr>
            <w:r w:rsidRPr="005424B3">
              <w:t>+ Dãy đồng đẳng của CH</w:t>
            </w:r>
            <w:r w:rsidRPr="005424B3">
              <w:rPr>
                <w:vertAlign w:val="subscript"/>
              </w:rPr>
              <w:t xml:space="preserve">4 </w:t>
            </w:r>
            <w:r w:rsidRPr="005424B3">
              <w:t>là ankan. Hãy lập CT các chất đồng đẳng tiếp theo?</w:t>
            </w:r>
          </w:p>
          <w:p w14:paraId="47A48CE1" w14:textId="77777777" w:rsidR="00D01237" w:rsidRPr="005424B3" w:rsidRDefault="00D01237" w:rsidP="005815C3">
            <w:pPr>
              <w:rPr>
                <w:lang w:val="nb-NO"/>
              </w:rPr>
            </w:pPr>
          </w:p>
          <w:p w14:paraId="5A771432" w14:textId="77777777" w:rsidR="005424B3" w:rsidRPr="005424B3" w:rsidRDefault="005424B3" w:rsidP="005424B3">
            <w:pPr>
              <w:tabs>
                <w:tab w:val="left" w:pos="9360"/>
              </w:tabs>
              <w:jc w:val="both"/>
            </w:pPr>
            <w:r w:rsidRPr="005424B3">
              <w:t>Gv: đặt câu hỏi: với 3 chất đầu dãy.</w:t>
            </w:r>
          </w:p>
          <w:p w14:paraId="254EA525" w14:textId="77777777" w:rsidR="005424B3" w:rsidRPr="005424B3" w:rsidRDefault="005424B3" w:rsidP="005424B3">
            <w:pPr>
              <w:tabs>
                <w:tab w:val="left" w:pos="9360"/>
              </w:tabs>
              <w:jc w:val="both"/>
              <w:rPr>
                <w:lang w:val="pt-BR"/>
              </w:rPr>
            </w:pPr>
            <w:r w:rsidRPr="005424B3">
              <w:rPr>
                <w:lang w:val="pt-BR"/>
              </w:rPr>
              <w:t>+ Hãy viết CTCT của CH</w:t>
            </w:r>
            <w:r w:rsidRPr="005424B3">
              <w:rPr>
                <w:vertAlign w:val="subscript"/>
                <w:lang w:val="pt-BR"/>
              </w:rPr>
              <w:t>4</w:t>
            </w:r>
            <w:r w:rsidRPr="005424B3">
              <w:rPr>
                <w:lang w:val="pt-BR"/>
              </w:rPr>
              <w:t>, C</w:t>
            </w:r>
            <w:r w:rsidRPr="005424B3">
              <w:rPr>
                <w:vertAlign w:val="subscript"/>
                <w:lang w:val="pt-BR"/>
              </w:rPr>
              <w:t>2</w:t>
            </w:r>
            <w:r w:rsidRPr="005424B3">
              <w:rPr>
                <w:lang w:val="pt-BR"/>
              </w:rPr>
              <w:t>H</w:t>
            </w:r>
            <w:r w:rsidRPr="005424B3">
              <w:rPr>
                <w:vertAlign w:val="subscript"/>
                <w:lang w:val="pt-BR"/>
              </w:rPr>
              <w:t>6</w:t>
            </w:r>
            <w:r w:rsidRPr="005424B3">
              <w:rPr>
                <w:lang w:val="pt-BR"/>
              </w:rPr>
              <w:t>, C</w:t>
            </w:r>
            <w:r w:rsidRPr="005424B3">
              <w:rPr>
                <w:vertAlign w:val="subscript"/>
                <w:lang w:val="pt-BR"/>
              </w:rPr>
              <w:t>3</w:t>
            </w:r>
            <w:r w:rsidRPr="005424B3">
              <w:rPr>
                <w:lang w:val="pt-BR"/>
              </w:rPr>
              <w:t>H</w:t>
            </w:r>
            <w:r w:rsidRPr="005424B3">
              <w:rPr>
                <w:vertAlign w:val="subscript"/>
                <w:lang w:val="pt-BR"/>
              </w:rPr>
              <w:t>8</w:t>
            </w:r>
            <w:r w:rsidRPr="005424B3">
              <w:rPr>
                <w:lang w:val="pt-BR"/>
              </w:rPr>
              <w:t>.</w:t>
            </w:r>
          </w:p>
          <w:p w14:paraId="55225442" w14:textId="77777777" w:rsidR="005424B3" w:rsidRPr="005424B3" w:rsidRDefault="005424B3" w:rsidP="005424B3">
            <w:pPr>
              <w:tabs>
                <w:tab w:val="left" w:pos="9360"/>
              </w:tabs>
              <w:jc w:val="both"/>
              <w:rPr>
                <w:lang w:val="pt-BR"/>
              </w:rPr>
            </w:pPr>
            <w:r w:rsidRPr="005424B3">
              <w:rPr>
                <w:lang w:val="pt-BR"/>
              </w:rPr>
              <w:t>+ Các chất này có 1 hay nhiều CTCT?</w:t>
            </w:r>
          </w:p>
          <w:p w14:paraId="21073D52" w14:textId="77777777" w:rsidR="005424B3" w:rsidRPr="005424B3" w:rsidRDefault="005424B3" w:rsidP="005424B3">
            <w:pPr>
              <w:tabs>
                <w:tab w:val="left" w:pos="9360"/>
              </w:tabs>
              <w:jc w:val="both"/>
              <w:rPr>
                <w:lang w:val="pt-BR"/>
              </w:rPr>
            </w:pPr>
            <w:r w:rsidRPr="005424B3">
              <w:rPr>
                <w:lang w:val="pt-BR"/>
              </w:rPr>
              <w:t>Hs: Trả lời</w:t>
            </w:r>
          </w:p>
          <w:p w14:paraId="215E13A6" w14:textId="77777777" w:rsidR="005424B3" w:rsidRPr="005424B3" w:rsidRDefault="005424B3" w:rsidP="005815C3">
            <w:r w:rsidRPr="005424B3">
              <w:t xml:space="preserve">Gv: Cho hs nhận xét về số lượng nguyên tử C liên kết trực </w:t>
            </w:r>
            <w:r w:rsidRPr="005424B3">
              <w:lastRenderedPageBreak/>
              <w:t>tiếp với mỗi nguyên tử C rồi rút ra định nghĩa bậc C.</w:t>
            </w:r>
          </w:p>
          <w:p w14:paraId="5F369FF3" w14:textId="77777777" w:rsidR="005424B3" w:rsidRPr="005424B3" w:rsidRDefault="005424B3" w:rsidP="005815C3">
            <w:r w:rsidRPr="005424B3">
              <w:t>Gv: Yêu cầu hs nhắc lại khái niệm phản ứng thế và nêu quy tắc thế thay thế lần lượt từng nguyên tử H trong phản ứng thế của CH</w:t>
            </w:r>
            <w:r w:rsidRPr="005424B3">
              <w:rPr>
                <w:vertAlign w:val="subscript"/>
              </w:rPr>
              <w:t xml:space="preserve">4 </w:t>
            </w:r>
            <w:r w:rsidRPr="005424B3">
              <w:t>với Cl</w:t>
            </w:r>
            <w:r w:rsidRPr="005424B3">
              <w:rPr>
                <w:vertAlign w:val="subscript"/>
              </w:rPr>
              <w:t>2</w:t>
            </w:r>
            <w:r w:rsidRPr="005424B3">
              <w:t>.</w:t>
            </w:r>
          </w:p>
          <w:p w14:paraId="770D2EC8" w14:textId="77777777" w:rsidR="005424B3" w:rsidRPr="005424B3" w:rsidRDefault="005424B3" w:rsidP="005424B3">
            <w:pPr>
              <w:tabs>
                <w:tab w:val="left" w:pos="9360"/>
              </w:tabs>
              <w:jc w:val="both"/>
              <w:rPr>
                <w:lang w:val="pl-PL"/>
              </w:rPr>
            </w:pPr>
            <w:r w:rsidRPr="005424B3">
              <w:rPr>
                <w:lang w:val="pl-PL"/>
              </w:rPr>
              <w:t>- Gv: Viết 2 phản ứng tách H</w:t>
            </w:r>
            <w:r w:rsidRPr="005424B3">
              <w:rPr>
                <w:vertAlign w:val="subscript"/>
                <w:lang w:val="pl-PL"/>
              </w:rPr>
              <w:t>2</w:t>
            </w:r>
            <w:r w:rsidRPr="005424B3">
              <w:rPr>
                <w:lang w:val="pl-PL"/>
              </w:rPr>
              <w:t xml:space="preserve"> và bẽ gãy mạch C của butan.</w:t>
            </w:r>
          </w:p>
          <w:p w14:paraId="2325E0F5" w14:textId="4FC89874" w:rsidR="005424B3" w:rsidRPr="005424B3" w:rsidRDefault="005424B3" w:rsidP="005424B3">
            <w:pPr>
              <w:rPr>
                <w:lang w:val="nb-NO"/>
              </w:rPr>
            </w:pPr>
            <w:r w:rsidRPr="005424B3">
              <w:rPr>
                <w:lang w:val="pl-PL"/>
              </w:rPr>
              <w:t>Hs: Nhận xét, viết phương trình tổng quát</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4786A16" w14:textId="77777777" w:rsidR="00D744C8" w:rsidRDefault="00D744C8" w:rsidP="005815C3">
            <w:pPr>
              <w:rPr>
                <w:lang w:val="de-DE"/>
              </w:rPr>
            </w:pPr>
          </w:p>
          <w:p w14:paraId="4A8AC4D4" w14:textId="77777777" w:rsidR="00D01237" w:rsidRDefault="00D744C8" w:rsidP="005815C3">
            <w:pPr>
              <w:rPr>
                <w:lang w:val="de-DE"/>
              </w:rPr>
            </w:pPr>
            <w:r w:rsidRPr="005424B3">
              <w:rPr>
                <w:lang w:val="de-DE"/>
              </w:rPr>
              <w:t xml:space="preserve">- </w:t>
            </w:r>
            <w:r>
              <w:rPr>
                <w:lang w:val="nb-NO"/>
              </w:rPr>
              <w:t>HS theo dõi, ghi b</w:t>
            </w:r>
            <w:r w:rsidRPr="005424B3">
              <w:rPr>
                <w:lang w:val="nb-NO"/>
              </w:rPr>
              <w:t>ài và t</w:t>
            </w:r>
            <w:r>
              <w:rPr>
                <w:lang w:val="de-DE"/>
              </w:rPr>
              <w:t>rả lời</w:t>
            </w:r>
          </w:p>
          <w:p w14:paraId="48ADD600" w14:textId="77777777" w:rsidR="00D744C8" w:rsidRDefault="00D744C8" w:rsidP="005815C3">
            <w:pPr>
              <w:rPr>
                <w:lang w:val="de-DE"/>
              </w:rPr>
            </w:pPr>
          </w:p>
          <w:p w14:paraId="4FF7A7CC" w14:textId="77777777" w:rsidR="00D744C8" w:rsidRDefault="00D744C8" w:rsidP="005815C3">
            <w:pPr>
              <w:rPr>
                <w:lang w:val="de-DE"/>
              </w:rPr>
            </w:pPr>
          </w:p>
          <w:p w14:paraId="6AED293B" w14:textId="77777777" w:rsidR="00D744C8" w:rsidRDefault="00D744C8" w:rsidP="005815C3">
            <w:pPr>
              <w:rPr>
                <w:lang w:val="de-DE"/>
              </w:rPr>
            </w:pPr>
          </w:p>
          <w:p w14:paraId="27539A65" w14:textId="77777777" w:rsidR="00D744C8" w:rsidRDefault="00D744C8" w:rsidP="005815C3">
            <w:pPr>
              <w:rPr>
                <w:lang w:val="de-DE"/>
              </w:rPr>
            </w:pPr>
          </w:p>
          <w:p w14:paraId="4D56E5FD" w14:textId="77777777" w:rsidR="00D744C8" w:rsidRDefault="00D744C8" w:rsidP="005815C3">
            <w:pPr>
              <w:rPr>
                <w:lang w:val="de-DE"/>
              </w:rPr>
            </w:pPr>
          </w:p>
          <w:p w14:paraId="19C1F7D3" w14:textId="77777777" w:rsidR="00D744C8" w:rsidRDefault="00D744C8" w:rsidP="005815C3">
            <w:pPr>
              <w:rPr>
                <w:lang w:val="de-DE"/>
              </w:rPr>
            </w:pPr>
          </w:p>
          <w:p w14:paraId="414D161F" w14:textId="77777777" w:rsidR="00D744C8" w:rsidRDefault="00D744C8" w:rsidP="005815C3">
            <w:pPr>
              <w:rPr>
                <w:lang w:val="de-DE"/>
              </w:rPr>
            </w:pPr>
          </w:p>
          <w:p w14:paraId="45566D24" w14:textId="77777777" w:rsidR="00D744C8" w:rsidRDefault="00D744C8" w:rsidP="005815C3">
            <w:pPr>
              <w:rPr>
                <w:lang w:val="de-DE"/>
              </w:rPr>
            </w:pPr>
          </w:p>
          <w:p w14:paraId="1FA5DBAA" w14:textId="77777777" w:rsidR="00D744C8" w:rsidRDefault="00D744C8" w:rsidP="005815C3">
            <w:pPr>
              <w:rPr>
                <w:lang w:val="de-DE"/>
              </w:rPr>
            </w:pPr>
          </w:p>
          <w:p w14:paraId="38E8DD94" w14:textId="77777777" w:rsidR="00D744C8" w:rsidRDefault="00D744C8" w:rsidP="005815C3">
            <w:pPr>
              <w:rPr>
                <w:lang w:val="de-DE"/>
              </w:rPr>
            </w:pPr>
          </w:p>
          <w:p w14:paraId="588941EB" w14:textId="77777777" w:rsidR="00D744C8" w:rsidRDefault="00D744C8" w:rsidP="005815C3">
            <w:pPr>
              <w:rPr>
                <w:lang w:val="de-DE"/>
              </w:rPr>
            </w:pPr>
          </w:p>
          <w:p w14:paraId="24B2B555" w14:textId="77777777" w:rsidR="00D744C8" w:rsidRDefault="00D744C8" w:rsidP="005815C3">
            <w:pPr>
              <w:rPr>
                <w:lang w:val="de-DE"/>
              </w:rPr>
            </w:pPr>
          </w:p>
          <w:p w14:paraId="05287EE4" w14:textId="77777777" w:rsidR="00D744C8" w:rsidRDefault="00D744C8" w:rsidP="005815C3">
            <w:pPr>
              <w:rPr>
                <w:lang w:val="de-DE"/>
              </w:rPr>
            </w:pPr>
            <w:r w:rsidRPr="005424B3">
              <w:rPr>
                <w:lang w:val="de-DE"/>
              </w:rPr>
              <w:t xml:space="preserve">- </w:t>
            </w:r>
            <w:r>
              <w:rPr>
                <w:lang w:val="nb-NO"/>
              </w:rPr>
              <w:t>HS theo dõi, ghi b</w:t>
            </w:r>
            <w:r w:rsidRPr="005424B3">
              <w:rPr>
                <w:lang w:val="nb-NO"/>
              </w:rPr>
              <w:t>ài và t</w:t>
            </w:r>
            <w:r>
              <w:rPr>
                <w:lang w:val="de-DE"/>
              </w:rPr>
              <w:t>rả lời</w:t>
            </w:r>
          </w:p>
          <w:p w14:paraId="7D9895EA" w14:textId="77777777" w:rsidR="00D744C8" w:rsidRDefault="00D744C8" w:rsidP="005815C3">
            <w:pPr>
              <w:rPr>
                <w:lang w:val="de-DE"/>
              </w:rPr>
            </w:pPr>
          </w:p>
          <w:p w14:paraId="61BC2ED6" w14:textId="77777777" w:rsidR="00D744C8" w:rsidRDefault="00D744C8" w:rsidP="005815C3">
            <w:pPr>
              <w:rPr>
                <w:lang w:val="de-DE"/>
              </w:rPr>
            </w:pPr>
          </w:p>
          <w:p w14:paraId="0B5DB91D" w14:textId="77777777" w:rsidR="00D744C8" w:rsidRDefault="00D744C8" w:rsidP="005815C3">
            <w:pPr>
              <w:rPr>
                <w:lang w:val="de-DE"/>
              </w:rPr>
            </w:pPr>
          </w:p>
          <w:p w14:paraId="25933A32" w14:textId="77777777" w:rsidR="00D744C8" w:rsidRDefault="00D744C8" w:rsidP="005815C3">
            <w:pPr>
              <w:rPr>
                <w:lang w:val="de-DE"/>
              </w:rPr>
            </w:pPr>
          </w:p>
          <w:p w14:paraId="1C2C4D88" w14:textId="77777777" w:rsidR="00D744C8" w:rsidRDefault="00D744C8" w:rsidP="005815C3">
            <w:pPr>
              <w:rPr>
                <w:lang w:val="de-DE"/>
              </w:rPr>
            </w:pPr>
          </w:p>
          <w:p w14:paraId="6AA72B2D" w14:textId="77777777" w:rsidR="00D744C8" w:rsidRDefault="00D744C8" w:rsidP="005815C3">
            <w:pPr>
              <w:rPr>
                <w:lang w:val="de-DE"/>
              </w:rPr>
            </w:pPr>
          </w:p>
          <w:p w14:paraId="2A305635" w14:textId="77777777" w:rsidR="00D744C8" w:rsidRDefault="00D744C8" w:rsidP="005815C3">
            <w:pPr>
              <w:rPr>
                <w:lang w:val="de-DE"/>
              </w:rPr>
            </w:pPr>
          </w:p>
          <w:p w14:paraId="011D904D" w14:textId="77777777" w:rsidR="00D744C8" w:rsidRDefault="00D744C8" w:rsidP="005815C3">
            <w:pPr>
              <w:rPr>
                <w:lang w:val="de-DE"/>
              </w:rPr>
            </w:pPr>
            <w:r w:rsidRPr="005424B3">
              <w:rPr>
                <w:lang w:val="de-DE"/>
              </w:rPr>
              <w:t xml:space="preserve">- </w:t>
            </w:r>
            <w:r>
              <w:rPr>
                <w:lang w:val="nb-NO"/>
              </w:rPr>
              <w:t>HS theo dõi, ghi b</w:t>
            </w:r>
            <w:r w:rsidRPr="005424B3">
              <w:rPr>
                <w:lang w:val="nb-NO"/>
              </w:rPr>
              <w:t>ài và t</w:t>
            </w:r>
            <w:r>
              <w:rPr>
                <w:lang w:val="de-DE"/>
              </w:rPr>
              <w:t>rả lời</w:t>
            </w:r>
          </w:p>
          <w:p w14:paraId="6635837B" w14:textId="77777777" w:rsidR="00D744C8" w:rsidRDefault="00D744C8" w:rsidP="005815C3">
            <w:pPr>
              <w:rPr>
                <w:lang w:val="de-DE"/>
              </w:rPr>
            </w:pPr>
          </w:p>
          <w:p w14:paraId="2E01F7A7" w14:textId="77777777" w:rsidR="00D744C8" w:rsidRDefault="00D744C8" w:rsidP="005815C3">
            <w:pPr>
              <w:rPr>
                <w:lang w:val="de-DE"/>
              </w:rPr>
            </w:pPr>
          </w:p>
          <w:p w14:paraId="1C868B2D" w14:textId="77777777" w:rsidR="00D744C8" w:rsidRDefault="00D744C8" w:rsidP="005815C3">
            <w:pPr>
              <w:rPr>
                <w:lang w:val="de-DE"/>
              </w:rPr>
            </w:pPr>
          </w:p>
          <w:p w14:paraId="7095F817" w14:textId="77777777" w:rsidR="00D744C8" w:rsidRDefault="00D744C8" w:rsidP="005815C3">
            <w:pPr>
              <w:rPr>
                <w:lang w:val="de-DE"/>
              </w:rPr>
            </w:pPr>
          </w:p>
          <w:p w14:paraId="445B73C8" w14:textId="77777777" w:rsidR="00D744C8" w:rsidRDefault="00D744C8" w:rsidP="005815C3">
            <w:pPr>
              <w:rPr>
                <w:lang w:val="de-DE"/>
              </w:rPr>
            </w:pPr>
          </w:p>
          <w:p w14:paraId="03758904" w14:textId="77777777" w:rsidR="00D744C8" w:rsidRDefault="00D744C8" w:rsidP="005815C3">
            <w:pPr>
              <w:rPr>
                <w:lang w:val="de-DE"/>
              </w:rPr>
            </w:pPr>
          </w:p>
          <w:p w14:paraId="4F160B42" w14:textId="77777777" w:rsidR="00D744C8" w:rsidRDefault="00D744C8" w:rsidP="005815C3">
            <w:pPr>
              <w:rPr>
                <w:lang w:val="de-DE"/>
              </w:rPr>
            </w:pPr>
          </w:p>
          <w:p w14:paraId="697C8678" w14:textId="77777777" w:rsidR="00D744C8" w:rsidRDefault="00D744C8" w:rsidP="005815C3">
            <w:pPr>
              <w:rPr>
                <w:lang w:val="de-DE"/>
              </w:rPr>
            </w:pPr>
            <w:r w:rsidRPr="005424B3">
              <w:rPr>
                <w:lang w:val="de-DE"/>
              </w:rPr>
              <w:t xml:space="preserve">- </w:t>
            </w:r>
            <w:r>
              <w:rPr>
                <w:lang w:val="nb-NO"/>
              </w:rPr>
              <w:t>HS theo dõi, ghi b</w:t>
            </w:r>
            <w:r w:rsidRPr="005424B3">
              <w:rPr>
                <w:lang w:val="nb-NO"/>
              </w:rPr>
              <w:t>ài và t</w:t>
            </w:r>
            <w:r>
              <w:rPr>
                <w:lang w:val="de-DE"/>
              </w:rPr>
              <w:t>rả lời</w:t>
            </w:r>
          </w:p>
          <w:p w14:paraId="693FA333" w14:textId="77777777" w:rsidR="00D744C8" w:rsidRDefault="00D744C8" w:rsidP="005815C3">
            <w:pPr>
              <w:rPr>
                <w:lang w:val="de-DE"/>
              </w:rPr>
            </w:pPr>
          </w:p>
          <w:p w14:paraId="4964D429" w14:textId="77777777" w:rsidR="00D744C8" w:rsidRDefault="00D744C8" w:rsidP="005815C3">
            <w:pPr>
              <w:rPr>
                <w:lang w:val="de-DE"/>
              </w:rPr>
            </w:pPr>
          </w:p>
          <w:p w14:paraId="7F33EBF8" w14:textId="1BBAD4A5" w:rsidR="00D744C8" w:rsidRPr="005424B3" w:rsidRDefault="00D744C8" w:rsidP="005815C3">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5F0888D" w14:textId="77777777" w:rsidR="00D01237" w:rsidRPr="005424B3" w:rsidRDefault="00D01237" w:rsidP="005815C3">
            <w:pPr>
              <w:rPr>
                <w:lang w:val="nb-NO"/>
              </w:rPr>
            </w:pPr>
          </w:p>
          <w:p w14:paraId="77B33BA5" w14:textId="77777777" w:rsidR="00D01237" w:rsidRPr="005424B3" w:rsidRDefault="00D01237" w:rsidP="005815C3">
            <w:pPr>
              <w:jc w:val="center"/>
              <w:rPr>
                <w:lang w:val="pt-BR"/>
              </w:rPr>
            </w:pPr>
          </w:p>
          <w:p w14:paraId="24DA6695" w14:textId="77777777" w:rsidR="00D01237" w:rsidRDefault="00D744C8" w:rsidP="005815C3">
            <w:pPr>
              <w:rPr>
                <w:lang w:val="pt-BR"/>
              </w:rPr>
            </w:pPr>
            <w:r>
              <w:rPr>
                <w:lang w:val="pt-BR"/>
              </w:rPr>
              <w:t xml:space="preserve">10 </w:t>
            </w:r>
            <w:r w:rsidR="00D01237" w:rsidRPr="005424B3">
              <w:rPr>
                <w:lang w:val="pt-BR"/>
              </w:rPr>
              <w:t>phút</w:t>
            </w:r>
          </w:p>
          <w:p w14:paraId="699E1634" w14:textId="77777777" w:rsidR="00D744C8" w:rsidRDefault="00D744C8" w:rsidP="005815C3">
            <w:pPr>
              <w:rPr>
                <w:lang w:val="pt-BR"/>
              </w:rPr>
            </w:pPr>
          </w:p>
          <w:p w14:paraId="70C6ABF1" w14:textId="77777777" w:rsidR="00D744C8" w:rsidRDefault="00D744C8" w:rsidP="005815C3">
            <w:pPr>
              <w:rPr>
                <w:lang w:val="pt-BR"/>
              </w:rPr>
            </w:pPr>
          </w:p>
          <w:p w14:paraId="10BF41B4" w14:textId="77777777" w:rsidR="00D744C8" w:rsidRDefault="00D744C8" w:rsidP="005815C3">
            <w:pPr>
              <w:rPr>
                <w:lang w:val="pt-BR"/>
              </w:rPr>
            </w:pPr>
          </w:p>
          <w:p w14:paraId="14484154" w14:textId="77777777" w:rsidR="00D744C8" w:rsidRDefault="00D744C8" w:rsidP="005815C3">
            <w:pPr>
              <w:rPr>
                <w:lang w:val="pt-BR"/>
              </w:rPr>
            </w:pPr>
          </w:p>
          <w:p w14:paraId="32FEEA11" w14:textId="77777777" w:rsidR="00D744C8" w:rsidRDefault="00D744C8" w:rsidP="005815C3">
            <w:pPr>
              <w:rPr>
                <w:lang w:val="pt-BR"/>
              </w:rPr>
            </w:pPr>
          </w:p>
          <w:p w14:paraId="78664AA4" w14:textId="77777777" w:rsidR="00D744C8" w:rsidRDefault="00D744C8" w:rsidP="005815C3">
            <w:pPr>
              <w:rPr>
                <w:lang w:val="pt-BR"/>
              </w:rPr>
            </w:pPr>
          </w:p>
          <w:p w14:paraId="074A65D3" w14:textId="77777777" w:rsidR="00D744C8" w:rsidRDefault="00D744C8" w:rsidP="005815C3">
            <w:pPr>
              <w:rPr>
                <w:lang w:val="pt-BR"/>
              </w:rPr>
            </w:pPr>
          </w:p>
          <w:p w14:paraId="4C3106E0" w14:textId="77777777" w:rsidR="00D744C8" w:rsidRDefault="00D744C8" w:rsidP="005815C3">
            <w:pPr>
              <w:rPr>
                <w:lang w:val="pt-BR"/>
              </w:rPr>
            </w:pPr>
          </w:p>
          <w:p w14:paraId="0FE19432" w14:textId="77777777" w:rsidR="00D744C8" w:rsidRDefault="00D744C8" w:rsidP="005815C3">
            <w:pPr>
              <w:rPr>
                <w:lang w:val="pt-BR"/>
              </w:rPr>
            </w:pPr>
          </w:p>
          <w:p w14:paraId="5BFF0D51" w14:textId="77777777" w:rsidR="00D744C8" w:rsidRDefault="00D744C8" w:rsidP="005815C3">
            <w:pPr>
              <w:rPr>
                <w:lang w:val="pt-BR"/>
              </w:rPr>
            </w:pPr>
          </w:p>
          <w:p w14:paraId="62AEBD62" w14:textId="77777777" w:rsidR="00D744C8" w:rsidRDefault="00D744C8" w:rsidP="005815C3">
            <w:pPr>
              <w:rPr>
                <w:lang w:val="pt-BR"/>
              </w:rPr>
            </w:pPr>
          </w:p>
          <w:p w14:paraId="64A43416" w14:textId="77777777" w:rsidR="00D744C8" w:rsidRDefault="00D744C8" w:rsidP="005815C3">
            <w:pPr>
              <w:rPr>
                <w:lang w:val="pt-BR"/>
              </w:rPr>
            </w:pPr>
          </w:p>
          <w:p w14:paraId="0A6F27E2" w14:textId="77777777" w:rsidR="00D744C8" w:rsidRDefault="00D744C8" w:rsidP="005815C3">
            <w:pPr>
              <w:rPr>
                <w:lang w:val="pt-BR"/>
              </w:rPr>
            </w:pPr>
          </w:p>
          <w:p w14:paraId="6559AE30" w14:textId="77777777" w:rsidR="00D744C8" w:rsidRDefault="00D744C8" w:rsidP="005815C3">
            <w:pPr>
              <w:rPr>
                <w:lang w:val="pt-BR"/>
              </w:rPr>
            </w:pPr>
          </w:p>
          <w:p w14:paraId="3D5548AE" w14:textId="77777777" w:rsidR="00D744C8" w:rsidRDefault="00D744C8" w:rsidP="005815C3">
            <w:pPr>
              <w:rPr>
                <w:lang w:val="pt-BR"/>
              </w:rPr>
            </w:pPr>
            <w:r>
              <w:rPr>
                <w:lang w:val="pt-BR"/>
              </w:rPr>
              <w:t xml:space="preserve">10 </w:t>
            </w:r>
            <w:r w:rsidRPr="005424B3">
              <w:rPr>
                <w:lang w:val="pt-BR"/>
              </w:rPr>
              <w:t>phút</w:t>
            </w:r>
          </w:p>
          <w:p w14:paraId="0BD20BFD" w14:textId="77777777" w:rsidR="00D744C8" w:rsidRDefault="00D744C8" w:rsidP="005815C3">
            <w:pPr>
              <w:rPr>
                <w:lang w:val="pt-BR"/>
              </w:rPr>
            </w:pPr>
          </w:p>
          <w:p w14:paraId="1422950C" w14:textId="77777777" w:rsidR="00D744C8" w:rsidRDefault="00D744C8" w:rsidP="005815C3">
            <w:pPr>
              <w:rPr>
                <w:lang w:val="pt-BR"/>
              </w:rPr>
            </w:pPr>
          </w:p>
          <w:p w14:paraId="0DBCA050" w14:textId="77777777" w:rsidR="00D744C8" w:rsidRDefault="00D744C8" w:rsidP="005815C3">
            <w:pPr>
              <w:rPr>
                <w:lang w:val="pt-BR"/>
              </w:rPr>
            </w:pPr>
          </w:p>
          <w:p w14:paraId="0B69EDAB" w14:textId="77777777" w:rsidR="00D744C8" w:rsidRDefault="00D744C8" w:rsidP="005815C3">
            <w:pPr>
              <w:rPr>
                <w:lang w:val="pt-BR"/>
              </w:rPr>
            </w:pPr>
            <w:r>
              <w:rPr>
                <w:lang w:val="pt-BR"/>
              </w:rPr>
              <w:lastRenderedPageBreak/>
              <w:t xml:space="preserve">10 </w:t>
            </w:r>
            <w:r w:rsidRPr="005424B3">
              <w:rPr>
                <w:lang w:val="pt-BR"/>
              </w:rPr>
              <w:t>phút</w:t>
            </w:r>
          </w:p>
          <w:p w14:paraId="79CF5E5B" w14:textId="77777777" w:rsidR="00D744C8" w:rsidRDefault="00D744C8" w:rsidP="005815C3">
            <w:pPr>
              <w:rPr>
                <w:lang w:val="pt-BR"/>
              </w:rPr>
            </w:pPr>
          </w:p>
          <w:p w14:paraId="2363D3D4" w14:textId="77777777" w:rsidR="00D744C8" w:rsidRDefault="00D744C8" w:rsidP="005815C3">
            <w:pPr>
              <w:rPr>
                <w:lang w:val="pt-BR"/>
              </w:rPr>
            </w:pPr>
          </w:p>
          <w:p w14:paraId="47C22EC7" w14:textId="77777777" w:rsidR="00D744C8" w:rsidRDefault="00D744C8" w:rsidP="005815C3">
            <w:pPr>
              <w:rPr>
                <w:lang w:val="pt-BR"/>
              </w:rPr>
            </w:pPr>
          </w:p>
          <w:p w14:paraId="7F895C0F" w14:textId="77777777" w:rsidR="00D744C8" w:rsidRDefault="00D744C8" w:rsidP="005815C3">
            <w:pPr>
              <w:rPr>
                <w:lang w:val="pt-BR"/>
              </w:rPr>
            </w:pPr>
          </w:p>
          <w:p w14:paraId="539DAE7F" w14:textId="77777777" w:rsidR="00D744C8" w:rsidRDefault="00D744C8" w:rsidP="005815C3">
            <w:pPr>
              <w:rPr>
                <w:lang w:val="pt-BR"/>
              </w:rPr>
            </w:pPr>
          </w:p>
          <w:p w14:paraId="633C3280" w14:textId="77777777" w:rsidR="00D744C8" w:rsidRDefault="00D744C8" w:rsidP="005815C3">
            <w:pPr>
              <w:rPr>
                <w:lang w:val="pt-BR"/>
              </w:rPr>
            </w:pPr>
          </w:p>
          <w:p w14:paraId="176A35B7" w14:textId="77777777" w:rsidR="00D744C8" w:rsidRDefault="00D744C8" w:rsidP="005815C3">
            <w:pPr>
              <w:rPr>
                <w:lang w:val="pt-BR"/>
              </w:rPr>
            </w:pPr>
          </w:p>
          <w:p w14:paraId="609B5F75" w14:textId="77777777" w:rsidR="00D744C8" w:rsidRDefault="00D744C8" w:rsidP="005815C3">
            <w:pPr>
              <w:rPr>
                <w:lang w:val="pt-BR"/>
              </w:rPr>
            </w:pPr>
          </w:p>
          <w:p w14:paraId="43A9EB43" w14:textId="77777777" w:rsidR="00D744C8" w:rsidRDefault="00D744C8" w:rsidP="005815C3">
            <w:pPr>
              <w:rPr>
                <w:lang w:val="pt-BR"/>
              </w:rPr>
            </w:pPr>
          </w:p>
          <w:p w14:paraId="68B3486C" w14:textId="77777777" w:rsidR="00D744C8" w:rsidRDefault="00D744C8" w:rsidP="005815C3">
            <w:pPr>
              <w:rPr>
                <w:lang w:val="pt-BR"/>
              </w:rPr>
            </w:pPr>
          </w:p>
          <w:p w14:paraId="40EE4455" w14:textId="77777777" w:rsidR="00D744C8" w:rsidRDefault="00D744C8" w:rsidP="005815C3">
            <w:pPr>
              <w:rPr>
                <w:lang w:val="pt-BR"/>
              </w:rPr>
            </w:pPr>
          </w:p>
          <w:p w14:paraId="0FC03657" w14:textId="77777777" w:rsidR="00D744C8" w:rsidRDefault="00D744C8" w:rsidP="005815C3">
            <w:pPr>
              <w:rPr>
                <w:lang w:val="pt-BR"/>
              </w:rPr>
            </w:pPr>
          </w:p>
          <w:p w14:paraId="5BF169B1" w14:textId="77777777" w:rsidR="00D744C8" w:rsidRDefault="00D744C8" w:rsidP="005815C3">
            <w:pPr>
              <w:rPr>
                <w:lang w:val="pt-BR"/>
              </w:rPr>
            </w:pPr>
          </w:p>
          <w:p w14:paraId="57708D15" w14:textId="77777777" w:rsidR="00D744C8" w:rsidRDefault="00D744C8" w:rsidP="005815C3">
            <w:pPr>
              <w:rPr>
                <w:lang w:val="pt-BR"/>
              </w:rPr>
            </w:pPr>
          </w:p>
          <w:p w14:paraId="13E13A0B" w14:textId="77777777" w:rsidR="00D744C8" w:rsidRDefault="00D744C8" w:rsidP="005815C3">
            <w:pPr>
              <w:rPr>
                <w:lang w:val="pt-BR"/>
              </w:rPr>
            </w:pPr>
          </w:p>
          <w:p w14:paraId="3DA92ACC" w14:textId="77777777" w:rsidR="00D744C8" w:rsidRDefault="00D744C8" w:rsidP="005815C3">
            <w:pPr>
              <w:rPr>
                <w:lang w:val="pt-BR"/>
              </w:rPr>
            </w:pPr>
            <w:r>
              <w:rPr>
                <w:lang w:val="pt-BR"/>
              </w:rPr>
              <w:t xml:space="preserve">10 </w:t>
            </w:r>
            <w:r w:rsidRPr="005424B3">
              <w:rPr>
                <w:lang w:val="pt-BR"/>
              </w:rPr>
              <w:t>phút</w:t>
            </w:r>
          </w:p>
          <w:p w14:paraId="1DDBAA34" w14:textId="77777777" w:rsidR="00D744C8" w:rsidRDefault="00D744C8" w:rsidP="005815C3">
            <w:pPr>
              <w:rPr>
                <w:lang w:val="pt-BR"/>
              </w:rPr>
            </w:pPr>
          </w:p>
          <w:p w14:paraId="0F1D5B6B" w14:textId="77777777" w:rsidR="00D744C8" w:rsidRDefault="00D744C8" w:rsidP="005815C3">
            <w:pPr>
              <w:rPr>
                <w:lang w:val="pt-BR"/>
              </w:rPr>
            </w:pPr>
          </w:p>
          <w:p w14:paraId="7448D921" w14:textId="77777777" w:rsidR="00D744C8" w:rsidRDefault="00D744C8" w:rsidP="005815C3">
            <w:pPr>
              <w:rPr>
                <w:lang w:val="pt-BR"/>
              </w:rPr>
            </w:pPr>
          </w:p>
          <w:p w14:paraId="29BECF36" w14:textId="77777777" w:rsidR="00D744C8" w:rsidRDefault="00D744C8" w:rsidP="005815C3">
            <w:pPr>
              <w:rPr>
                <w:lang w:val="pt-BR"/>
              </w:rPr>
            </w:pPr>
          </w:p>
          <w:p w14:paraId="182006A3" w14:textId="77777777" w:rsidR="00D744C8" w:rsidRDefault="00D744C8" w:rsidP="005815C3">
            <w:pPr>
              <w:rPr>
                <w:lang w:val="pt-BR"/>
              </w:rPr>
            </w:pPr>
          </w:p>
          <w:p w14:paraId="1FAB61A6" w14:textId="77777777" w:rsidR="00D744C8" w:rsidRDefault="00D744C8" w:rsidP="005815C3">
            <w:pPr>
              <w:rPr>
                <w:lang w:val="pt-BR"/>
              </w:rPr>
            </w:pPr>
          </w:p>
          <w:p w14:paraId="0CCDED42" w14:textId="77777777" w:rsidR="00D744C8" w:rsidRDefault="00D744C8" w:rsidP="005815C3">
            <w:pPr>
              <w:rPr>
                <w:lang w:val="pt-BR"/>
              </w:rPr>
            </w:pPr>
          </w:p>
          <w:p w14:paraId="5313A92F" w14:textId="77777777" w:rsidR="00D744C8" w:rsidRDefault="00D744C8" w:rsidP="005815C3">
            <w:pPr>
              <w:rPr>
                <w:lang w:val="pt-BR"/>
              </w:rPr>
            </w:pPr>
          </w:p>
          <w:p w14:paraId="32043283" w14:textId="771BEA32" w:rsidR="00D744C8" w:rsidRPr="005424B3" w:rsidRDefault="00D744C8" w:rsidP="005815C3">
            <w:pPr>
              <w:rPr>
                <w:lang w:val="nb-NO"/>
              </w:rPr>
            </w:pPr>
            <w:r>
              <w:rPr>
                <w:lang w:val="pt-BR"/>
              </w:rPr>
              <w:t xml:space="preserve">10 </w:t>
            </w:r>
            <w:r w:rsidRPr="005424B3">
              <w:rPr>
                <w:lang w:val="pt-BR"/>
              </w:rPr>
              <w:t>phút</w:t>
            </w:r>
          </w:p>
        </w:tc>
      </w:tr>
      <w:tr w:rsidR="00D01237" w:rsidRPr="005424B3" w14:paraId="4A2AADA6"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7175E041" w14:textId="77777777" w:rsidR="00D01237" w:rsidRPr="005424B3" w:rsidRDefault="00D01237" w:rsidP="005815C3">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2291AAB" w14:textId="77777777" w:rsidR="00D01237" w:rsidRPr="005424B3" w:rsidRDefault="00D01237" w:rsidP="005815C3">
            <w:pPr>
              <w:rPr>
                <w:b/>
                <w:bCs/>
                <w:u w:val="single"/>
                <w:lang w:val="nb-NO"/>
              </w:rPr>
            </w:pPr>
            <w:r w:rsidRPr="005424B3">
              <w:rPr>
                <w:b/>
                <w:bCs/>
                <w:u w:val="single"/>
                <w:lang w:val="nb-NO"/>
              </w:rPr>
              <w:t>Củng cố kiến thức và kết thúc bài</w:t>
            </w:r>
          </w:p>
          <w:p w14:paraId="0DF0F21C" w14:textId="2F635CE6" w:rsidR="00D01237" w:rsidRPr="00CD5083" w:rsidRDefault="00CD5083" w:rsidP="00CD5083">
            <w:pPr>
              <w:jc w:val="both"/>
              <w:rPr>
                <w:sz w:val="26"/>
                <w:szCs w:val="26"/>
                <w:lang w:val="pl-PL"/>
              </w:rPr>
            </w:pPr>
            <w:r>
              <w:rPr>
                <w:sz w:val="26"/>
                <w:szCs w:val="26"/>
                <w:lang w:val="pl-PL"/>
              </w:rPr>
              <w:t>M</w:t>
            </w:r>
            <w:r w:rsidRPr="00B01206">
              <w:rPr>
                <w:sz w:val="26"/>
                <w:szCs w:val="26"/>
                <w:lang w:val="pl-PL"/>
              </w:rPr>
              <w:t>ột</w:t>
            </w:r>
            <w:r>
              <w:rPr>
                <w:sz w:val="26"/>
                <w:szCs w:val="26"/>
                <w:lang w:val="pl-PL"/>
              </w:rPr>
              <w:t xml:space="preserve"> h</w:t>
            </w:r>
            <w:r w:rsidRPr="00B01206">
              <w:rPr>
                <w:sz w:val="26"/>
                <w:szCs w:val="26"/>
                <w:lang w:val="pl-PL"/>
              </w:rPr>
              <w:t>ỗn</w:t>
            </w:r>
            <w:r>
              <w:rPr>
                <w:sz w:val="26"/>
                <w:szCs w:val="26"/>
                <w:lang w:val="pl-PL"/>
              </w:rPr>
              <w:t xml:space="preserve"> h</w:t>
            </w:r>
            <w:r w:rsidRPr="00B01206">
              <w:rPr>
                <w:sz w:val="26"/>
                <w:szCs w:val="26"/>
                <w:lang w:val="pl-PL"/>
              </w:rPr>
              <w:t>ợp</w:t>
            </w:r>
            <w:r>
              <w:rPr>
                <w:sz w:val="26"/>
                <w:szCs w:val="26"/>
                <w:lang w:val="pl-PL"/>
              </w:rPr>
              <w:t xml:space="preserve"> A g</w:t>
            </w:r>
            <w:r w:rsidRPr="00B01206">
              <w:rPr>
                <w:sz w:val="26"/>
                <w:szCs w:val="26"/>
                <w:lang w:val="pl-PL"/>
              </w:rPr>
              <w:t>ồm</w:t>
            </w:r>
            <w:r>
              <w:rPr>
                <w:sz w:val="26"/>
                <w:szCs w:val="26"/>
                <w:lang w:val="pl-PL"/>
              </w:rPr>
              <w:t xml:space="preserve"> 2 ankan l</w:t>
            </w:r>
            <w:r w:rsidRPr="00B01206">
              <w:rPr>
                <w:sz w:val="26"/>
                <w:szCs w:val="26"/>
                <w:lang w:val="pl-PL"/>
              </w:rPr>
              <w:t>à</w:t>
            </w:r>
            <w:r>
              <w:rPr>
                <w:sz w:val="26"/>
                <w:szCs w:val="26"/>
                <w:lang w:val="pl-PL"/>
              </w:rPr>
              <w:t xml:space="preserve"> </w:t>
            </w:r>
            <w:r w:rsidRPr="00B01206">
              <w:rPr>
                <w:sz w:val="26"/>
                <w:szCs w:val="26"/>
                <w:lang w:val="pl-PL"/>
              </w:rPr>
              <w:t>đồng</w:t>
            </w:r>
            <w:r>
              <w:rPr>
                <w:sz w:val="26"/>
                <w:szCs w:val="26"/>
                <w:lang w:val="pl-PL"/>
              </w:rPr>
              <w:t xml:space="preserve"> </w:t>
            </w:r>
            <w:r w:rsidRPr="00B01206">
              <w:rPr>
                <w:sz w:val="26"/>
                <w:szCs w:val="26"/>
                <w:lang w:val="pl-PL"/>
              </w:rPr>
              <w:t>đẳng</w:t>
            </w:r>
            <w:r>
              <w:rPr>
                <w:sz w:val="26"/>
                <w:szCs w:val="26"/>
                <w:lang w:val="pl-PL"/>
              </w:rPr>
              <w:t xml:space="preserve"> k</w:t>
            </w:r>
            <w:r w:rsidRPr="00B01206">
              <w:rPr>
                <w:sz w:val="26"/>
                <w:szCs w:val="26"/>
                <w:lang w:val="pl-PL"/>
              </w:rPr>
              <w:t>ế</w:t>
            </w:r>
            <w:r>
              <w:rPr>
                <w:sz w:val="26"/>
                <w:szCs w:val="26"/>
                <w:lang w:val="pl-PL"/>
              </w:rPr>
              <w:t xml:space="preserve"> ti</w:t>
            </w:r>
            <w:r w:rsidRPr="00B01206">
              <w:rPr>
                <w:sz w:val="26"/>
                <w:szCs w:val="26"/>
                <w:lang w:val="pl-PL"/>
              </w:rPr>
              <w:t>ếp</w:t>
            </w:r>
            <w:r>
              <w:rPr>
                <w:sz w:val="26"/>
                <w:szCs w:val="26"/>
                <w:lang w:val="pl-PL"/>
              </w:rPr>
              <w:t xml:space="preserve"> nhau c</w:t>
            </w:r>
            <w:r w:rsidRPr="00B01206">
              <w:rPr>
                <w:sz w:val="26"/>
                <w:szCs w:val="26"/>
                <w:lang w:val="pl-PL"/>
              </w:rPr>
              <w:t>ó</w:t>
            </w:r>
            <w:r>
              <w:rPr>
                <w:sz w:val="26"/>
                <w:szCs w:val="26"/>
                <w:lang w:val="pl-PL"/>
              </w:rPr>
              <w:t xml:space="preserve"> kh</w:t>
            </w:r>
            <w:r w:rsidRPr="00B01206">
              <w:rPr>
                <w:sz w:val="26"/>
                <w:szCs w:val="26"/>
                <w:lang w:val="pl-PL"/>
              </w:rPr>
              <w:t>ối</w:t>
            </w:r>
            <w:r>
              <w:rPr>
                <w:sz w:val="26"/>
                <w:szCs w:val="26"/>
                <w:lang w:val="pl-PL"/>
              </w:rPr>
              <w:t xml:space="preserve"> l</w:t>
            </w:r>
            <w:r w:rsidRPr="00B01206">
              <w:rPr>
                <w:sz w:val="26"/>
                <w:szCs w:val="26"/>
                <w:lang w:val="pl-PL"/>
              </w:rPr>
              <w:t>ượng</w:t>
            </w:r>
            <w:r>
              <w:rPr>
                <w:sz w:val="26"/>
                <w:szCs w:val="26"/>
                <w:lang w:val="pl-PL"/>
              </w:rPr>
              <w:t xml:space="preserve"> 10,2 gam. </w:t>
            </w:r>
            <w:r w:rsidRPr="00B01206">
              <w:rPr>
                <w:sz w:val="26"/>
                <w:szCs w:val="26"/>
                <w:lang w:val="pl-PL"/>
              </w:rPr>
              <w:t>Đốt</w:t>
            </w:r>
            <w:r>
              <w:rPr>
                <w:sz w:val="26"/>
                <w:szCs w:val="26"/>
                <w:lang w:val="pl-PL"/>
              </w:rPr>
              <w:t xml:space="preserve"> ch</w:t>
            </w:r>
            <w:r w:rsidRPr="00B01206">
              <w:rPr>
                <w:sz w:val="26"/>
                <w:szCs w:val="26"/>
                <w:lang w:val="pl-PL"/>
              </w:rPr>
              <w:t>áy</w:t>
            </w:r>
            <w:r>
              <w:rPr>
                <w:sz w:val="26"/>
                <w:szCs w:val="26"/>
                <w:lang w:val="pl-PL"/>
              </w:rPr>
              <w:t xml:space="preserve"> ho</w:t>
            </w:r>
            <w:r w:rsidRPr="00B01206">
              <w:rPr>
                <w:sz w:val="26"/>
                <w:szCs w:val="26"/>
                <w:lang w:val="pl-PL"/>
              </w:rPr>
              <w:t>àn</w:t>
            </w:r>
            <w:r>
              <w:rPr>
                <w:sz w:val="26"/>
                <w:szCs w:val="26"/>
                <w:lang w:val="pl-PL"/>
              </w:rPr>
              <w:t xml:space="preserve"> to</w:t>
            </w:r>
            <w:r w:rsidRPr="00B01206">
              <w:rPr>
                <w:sz w:val="26"/>
                <w:szCs w:val="26"/>
                <w:lang w:val="pl-PL"/>
              </w:rPr>
              <w:t>àn</w:t>
            </w:r>
            <w:r>
              <w:rPr>
                <w:sz w:val="26"/>
                <w:szCs w:val="26"/>
                <w:lang w:val="pl-PL"/>
              </w:rPr>
              <w:t xml:space="preserve"> h</w:t>
            </w:r>
            <w:r w:rsidRPr="00B01206">
              <w:rPr>
                <w:sz w:val="26"/>
                <w:szCs w:val="26"/>
                <w:lang w:val="pl-PL"/>
              </w:rPr>
              <w:t>ỗn</w:t>
            </w:r>
            <w:r>
              <w:rPr>
                <w:sz w:val="26"/>
                <w:szCs w:val="26"/>
                <w:lang w:val="pl-PL"/>
              </w:rPr>
              <w:t xml:space="preserve"> h</w:t>
            </w:r>
            <w:r w:rsidRPr="00B01206">
              <w:rPr>
                <w:sz w:val="26"/>
                <w:szCs w:val="26"/>
                <w:lang w:val="pl-PL"/>
              </w:rPr>
              <w:t>ợp</w:t>
            </w:r>
            <w:r>
              <w:rPr>
                <w:sz w:val="26"/>
                <w:szCs w:val="26"/>
                <w:lang w:val="pl-PL"/>
              </w:rPr>
              <w:t xml:space="preserve"> A c</w:t>
            </w:r>
            <w:r w:rsidRPr="00B01206">
              <w:rPr>
                <w:sz w:val="26"/>
                <w:szCs w:val="26"/>
                <w:lang w:val="pl-PL"/>
              </w:rPr>
              <w:t>ần</w:t>
            </w:r>
            <w:r>
              <w:rPr>
                <w:sz w:val="26"/>
                <w:szCs w:val="26"/>
                <w:lang w:val="pl-PL"/>
              </w:rPr>
              <w:t xml:space="preserve"> 36,8 gam </w:t>
            </w:r>
            <w:r w:rsidRPr="00B01206">
              <w:rPr>
                <w:sz w:val="26"/>
                <w:szCs w:val="26"/>
                <w:lang w:val="pl-PL"/>
              </w:rPr>
              <w:t>ox</w:t>
            </w:r>
            <w:r>
              <w:rPr>
                <w:sz w:val="26"/>
                <w:szCs w:val="26"/>
                <w:lang w:val="pl-PL"/>
              </w:rPr>
              <w:t xml:space="preserve">i </w:t>
            </w:r>
            <w:r w:rsidRPr="00083313">
              <w:rPr>
                <w:sz w:val="26"/>
                <w:szCs w:val="26"/>
                <w:lang w:val="pl-PL"/>
              </w:rPr>
              <w:t>a) Tính khối lượng CO</w:t>
            </w:r>
            <w:r w:rsidRPr="00083313">
              <w:rPr>
                <w:sz w:val="26"/>
                <w:szCs w:val="26"/>
                <w:vertAlign w:val="subscript"/>
                <w:lang w:val="pl-PL"/>
              </w:rPr>
              <w:t>2</w:t>
            </w:r>
            <w:r w:rsidRPr="00083313">
              <w:rPr>
                <w:sz w:val="26"/>
                <w:szCs w:val="26"/>
                <w:lang w:val="pl-PL"/>
              </w:rPr>
              <w:t xml:space="preserve"> và H</w:t>
            </w:r>
            <w:r w:rsidRPr="00083313">
              <w:rPr>
                <w:sz w:val="26"/>
                <w:szCs w:val="26"/>
                <w:vertAlign w:val="subscript"/>
                <w:lang w:val="pl-PL"/>
              </w:rPr>
              <w:t>2</w:t>
            </w:r>
            <w:r w:rsidRPr="00083313">
              <w:rPr>
                <w:sz w:val="26"/>
                <w:szCs w:val="26"/>
                <w:lang w:val="pl-PL"/>
              </w:rPr>
              <w:t>O tạo thành?</w:t>
            </w:r>
            <w:r>
              <w:rPr>
                <w:sz w:val="26"/>
                <w:szCs w:val="26"/>
                <w:lang w:val="pl-PL"/>
              </w:rPr>
              <w:t xml:space="preserve">  </w:t>
            </w:r>
            <w:r w:rsidRPr="00083313">
              <w:rPr>
                <w:sz w:val="26"/>
                <w:szCs w:val="26"/>
                <w:lang w:val="pl-PL"/>
              </w:rPr>
              <w:t>b) Tìm CTPT của 2 ankan?</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34A5A0E" w14:textId="4B39EE0B" w:rsidR="00D01237" w:rsidRPr="005424B3" w:rsidRDefault="00D01237" w:rsidP="00CD5083">
            <w:pPr>
              <w:rPr>
                <w:lang w:val="vi-VN"/>
              </w:rPr>
            </w:pPr>
            <w:r w:rsidRPr="005424B3">
              <w:rPr>
                <w:lang w:val="de-DE"/>
              </w:rPr>
              <w:t xml:space="preserve">Giảng viên trình bày tóm tắt nội dung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A3CC8AA" w14:textId="086DF5FD" w:rsidR="00D01237" w:rsidRPr="005424B3" w:rsidRDefault="00D01237" w:rsidP="00CD5083">
            <w:pPr>
              <w:rPr>
                <w:lang w:val="nb-NO"/>
              </w:rPr>
            </w:pPr>
            <w:r w:rsidRPr="005424B3">
              <w:rPr>
                <w:lang w:val="de-DE"/>
              </w:rPr>
              <w:t xml:space="preserve">Học sinh lắng nghe và ghi chép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8EAE7F8" w14:textId="77777777" w:rsidR="00D01237" w:rsidRPr="005424B3" w:rsidRDefault="00D01237" w:rsidP="005815C3">
            <w:pPr>
              <w:jc w:val="center"/>
              <w:rPr>
                <w:lang w:val="nb-NO"/>
              </w:rPr>
            </w:pPr>
          </w:p>
          <w:p w14:paraId="56D1D023" w14:textId="04F46E9D" w:rsidR="00D01237" w:rsidRPr="005424B3" w:rsidRDefault="00D01237" w:rsidP="005815C3">
            <w:pPr>
              <w:jc w:val="center"/>
              <w:rPr>
                <w:lang w:val="nb-NO"/>
              </w:rPr>
            </w:pPr>
            <w:r w:rsidRPr="005424B3">
              <w:rPr>
                <w:lang w:val="pt-BR"/>
              </w:rPr>
              <w:t xml:space="preserve"> </w:t>
            </w:r>
            <w:r w:rsidR="00D744C8">
              <w:rPr>
                <w:lang w:val="pt-BR"/>
              </w:rPr>
              <w:t xml:space="preserve">20 </w:t>
            </w:r>
            <w:r w:rsidRPr="005424B3">
              <w:rPr>
                <w:lang w:val="pt-BR"/>
              </w:rPr>
              <w:t>phút</w:t>
            </w:r>
          </w:p>
        </w:tc>
      </w:tr>
      <w:tr w:rsidR="00D01237" w:rsidRPr="005424B3" w14:paraId="29357373"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62549876" w14:textId="77777777" w:rsidR="00D01237" w:rsidRPr="005424B3" w:rsidRDefault="00D01237" w:rsidP="005815C3">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269DAEE" w14:textId="77777777" w:rsidR="00D01237" w:rsidRPr="005424B3" w:rsidRDefault="00D01237" w:rsidP="005815C3">
            <w:pPr>
              <w:rPr>
                <w:b/>
                <w:bCs/>
                <w:u w:val="single"/>
                <w:lang w:val="pt-BR"/>
              </w:rPr>
            </w:pPr>
            <w:r w:rsidRPr="005424B3">
              <w:rPr>
                <w:b/>
                <w:bCs/>
                <w:u w:val="single"/>
                <w:lang w:val="pt-BR"/>
              </w:rPr>
              <w:t>Hướng dẫn tự học</w:t>
            </w:r>
          </w:p>
          <w:p w14:paraId="427241B8" w14:textId="4184B497" w:rsidR="00D01237" w:rsidRPr="005424B3" w:rsidRDefault="00D744C8" w:rsidP="005815C3">
            <w:pPr>
              <w:rPr>
                <w:bCs/>
                <w:u w:val="single"/>
                <w:lang w:val="nb-NO"/>
              </w:rPr>
            </w:pPr>
            <w:r>
              <w:rPr>
                <w:bCs/>
                <w:u w:val="single"/>
                <w:lang w:val="nb-NO"/>
              </w:rPr>
              <w:t>bt giáo trình</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E39E89D" w14:textId="1E7D03A4" w:rsidR="00D01237" w:rsidRPr="005424B3" w:rsidRDefault="00CD5083" w:rsidP="00CD5083">
            <w:pPr>
              <w:rPr>
                <w:lang w:val="pt-BR"/>
              </w:rPr>
            </w:pPr>
            <w:r>
              <w:rPr>
                <w:lang w:val="pt-BR"/>
              </w:rPr>
              <w:t xml:space="preserve">Nhắc nhở học sinh </w:t>
            </w:r>
            <w:r w:rsidR="00D01237" w:rsidRPr="005424B3">
              <w:rPr>
                <w:lang w:val="pt-BR"/>
              </w:rPr>
              <w:t xml:space="preserve">giải bài tập </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5219FFB" w14:textId="17E063AE" w:rsidR="00D01237" w:rsidRPr="005424B3" w:rsidRDefault="00D01237" w:rsidP="00CD5083">
            <w:pPr>
              <w:rPr>
                <w:lang w:val="pt-BR"/>
              </w:rPr>
            </w:pPr>
            <w:r w:rsidRPr="005424B3">
              <w:rPr>
                <w:lang w:val="pt-BR"/>
              </w:rPr>
              <w:t>Học sinh giải bài tập</w:t>
            </w:r>
            <w:r w:rsidR="00CD5083">
              <w:rPr>
                <w:lang w:val="pt-BR"/>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6034258" w14:textId="77777777" w:rsidR="00D01237" w:rsidRPr="005424B3" w:rsidRDefault="00D01237" w:rsidP="005815C3">
            <w:pPr>
              <w:jc w:val="center"/>
              <w:rPr>
                <w:lang w:val="pt-BR"/>
              </w:rPr>
            </w:pPr>
          </w:p>
          <w:p w14:paraId="4614DB7F" w14:textId="30442679" w:rsidR="00D01237" w:rsidRPr="005424B3" w:rsidRDefault="00D744C8" w:rsidP="005815C3">
            <w:pPr>
              <w:jc w:val="center"/>
              <w:rPr>
                <w:lang w:val="pt-BR"/>
              </w:rPr>
            </w:pPr>
            <w:r>
              <w:rPr>
                <w:lang w:val="pt-BR"/>
              </w:rPr>
              <w:t xml:space="preserve">10 </w:t>
            </w:r>
            <w:r w:rsidR="00D01237" w:rsidRPr="005424B3">
              <w:rPr>
                <w:lang w:val="pt-BR"/>
              </w:rPr>
              <w:t>phút</w:t>
            </w:r>
          </w:p>
        </w:tc>
      </w:tr>
    </w:tbl>
    <w:p w14:paraId="029AD43A" w14:textId="77777777" w:rsidR="00D01237" w:rsidRPr="005424B3" w:rsidRDefault="00D01237" w:rsidP="00D01237">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D01237" w:rsidRPr="005424B3" w14:paraId="0356864E" w14:textId="77777777" w:rsidTr="005815C3">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08CC798F" w14:textId="77777777" w:rsidR="00D01237" w:rsidRPr="005424B3" w:rsidRDefault="00D01237" w:rsidP="005815C3">
            <w:pPr>
              <w:rPr>
                <w:u w:val="single"/>
                <w:lang w:val="pt-BR"/>
              </w:rPr>
            </w:pPr>
          </w:p>
          <w:p w14:paraId="2760172E" w14:textId="77777777" w:rsidR="00D01237" w:rsidRPr="005424B3" w:rsidRDefault="00D01237" w:rsidP="005815C3">
            <w:pPr>
              <w:rPr>
                <w:u w:val="single"/>
                <w:lang w:val="pt-BR"/>
              </w:rPr>
            </w:pPr>
          </w:p>
          <w:p w14:paraId="2C65FAF9" w14:textId="77777777" w:rsidR="00D01237" w:rsidRPr="005424B3" w:rsidRDefault="00D01237" w:rsidP="005815C3">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5F59E0AF" w14:textId="1933E334" w:rsidR="00D01237" w:rsidRPr="005424B3" w:rsidRDefault="00D01237" w:rsidP="005815C3">
            <w:pPr>
              <w:jc w:val="both"/>
            </w:pPr>
            <w:r w:rsidRPr="005424B3">
              <w:t xml:space="preserve">1. </w:t>
            </w:r>
            <w:r w:rsidR="00D744C8">
              <w:rPr>
                <w:i/>
                <w:iCs/>
              </w:rPr>
              <w:t>Giáo trình hóa học 2</w:t>
            </w:r>
            <w:r w:rsidRPr="005424B3">
              <w:rPr>
                <w:i/>
                <w:iCs/>
              </w:rPr>
              <w:t xml:space="preserve">, </w:t>
            </w:r>
            <w:r w:rsidRPr="005424B3">
              <w:t>Trường CĐ lý tự trọng Tp. HCM, năm 2018.</w:t>
            </w:r>
          </w:p>
          <w:p w14:paraId="160D80F1" w14:textId="20AF7C2D" w:rsidR="00D01237" w:rsidRPr="005424B3" w:rsidRDefault="00D01237" w:rsidP="005815C3">
            <w:pPr>
              <w:jc w:val="both"/>
            </w:pPr>
            <w:r w:rsidRPr="005424B3">
              <w:t xml:space="preserve">2. </w:t>
            </w:r>
            <w:r w:rsidRPr="005424B3">
              <w:rPr>
                <w:lang w:val="vi-VN"/>
              </w:rPr>
              <w:t>Nguyễn Xuân Trường</w:t>
            </w:r>
            <w:r w:rsidRPr="005424B3">
              <w:t xml:space="preserve">, </w:t>
            </w:r>
            <w:r w:rsidR="00D744C8">
              <w:rPr>
                <w:i/>
                <w:iCs/>
              </w:rPr>
              <w:t>Hóa học 11</w:t>
            </w:r>
            <w:r w:rsidRPr="005424B3">
              <w:rPr>
                <w:i/>
                <w:iCs/>
              </w:rPr>
              <w:t xml:space="preserve">, </w:t>
            </w:r>
            <w:r w:rsidRPr="005424B3">
              <w:rPr>
                <w:lang w:val="vi-VN"/>
              </w:rPr>
              <w:t>NXB Giáo dục Việt Nam</w:t>
            </w:r>
            <w:r w:rsidRPr="005424B3">
              <w:t>, năm 2015.</w:t>
            </w:r>
          </w:p>
          <w:p w14:paraId="1F1853E0" w14:textId="46A24157" w:rsidR="00D01237" w:rsidRPr="005424B3" w:rsidRDefault="00D01237" w:rsidP="005815C3">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00D744C8">
              <w:t>11</w:t>
            </w:r>
            <w:r w:rsidRPr="005424B3">
              <w:t xml:space="preserve">, </w:t>
            </w:r>
            <w:r w:rsidRPr="005424B3">
              <w:rPr>
                <w:lang w:val="vi-VN"/>
              </w:rPr>
              <w:t>NXB Giáo dục Việt Nam</w:t>
            </w:r>
            <w:r w:rsidRPr="005424B3">
              <w:t>, năm 2015.</w:t>
            </w:r>
          </w:p>
        </w:tc>
      </w:tr>
      <w:tr w:rsidR="00D01237" w:rsidRPr="005424B3" w14:paraId="214D61F1" w14:textId="77777777" w:rsidTr="005815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296B0E38" w14:textId="77777777" w:rsidR="00D01237" w:rsidRPr="005424B3" w:rsidRDefault="00D01237" w:rsidP="005815C3">
            <w:pPr>
              <w:rPr>
                <w:lang w:val="pt-BR"/>
              </w:rPr>
            </w:pPr>
          </w:p>
          <w:p w14:paraId="0B0D3072" w14:textId="77777777" w:rsidR="00D01237" w:rsidRDefault="00D01237" w:rsidP="005815C3">
            <w:pPr>
              <w:jc w:val="center"/>
              <w:rPr>
                <w:b/>
                <w:bCs/>
                <w:lang w:val="pt-BR"/>
              </w:rPr>
            </w:pPr>
            <w:r w:rsidRPr="005424B3">
              <w:rPr>
                <w:b/>
                <w:bCs/>
                <w:lang w:val="pt-BR"/>
              </w:rPr>
              <w:t>Trưởng tổ môn</w:t>
            </w:r>
          </w:p>
          <w:p w14:paraId="1A87AEFD" w14:textId="77777777" w:rsidR="00CD5083" w:rsidRDefault="00CD5083" w:rsidP="005815C3">
            <w:pPr>
              <w:jc w:val="center"/>
              <w:rPr>
                <w:b/>
                <w:bCs/>
                <w:lang w:val="pt-BR"/>
              </w:rPr>
            </w:pPr>
          </w:p>
          <w:p w14:paraId="6250F28E" w14:textId="77777777" w:rsidR="00CD5083" w:rsidRPr="005424B3" w:rsidRDefault="00CD5083" w:rsidP="005815C3">
            <w:pPr>
              <w:jc w:val="center"/>
              <w:rPr>
                <w:b/>
                <w:bCs/>
                <w:lang w:val="pt-BR"/>
              </w:rPr>
            </w:pPr>
          </w:p>
          <w:p w14:paraId="68C027CC" w14:textId="3D0175F5" w:rsidR="00D01237" w:rsidRPr="00CD5083" w:rsidRDefault="00D01237" w:rsidP="00CD5083">
            <w:pPr>
              <w:jc w:val="center"/>
              <w:rPr>
                <w:b/>
                <w:bCs/>
                <w:lang w:val="pt-BR"/>
              </w:rPr>
            </w:pPr>
            <w:r w:rsidRPr="005424B3">
              <w:rPr>
                <w:b/>
                <w:bCs/>
                <w:lang w:val="vi-VN"/>
              </w:rPr>
              <w:t xml:space="preserve">   </w:t>
            </w:r>
            <w:r w:rsidRPr="005424B3">
              <w:rPr>
                <w:b/>
                <w:bCs/>
                <w:lang w:val="pt-BR"/>
              </w:rPr>
              <w:t>Nguyễn Thị Huyền Nga</w:t>
            </w:r>
          </w:p>
        </w:tc>
        <w:tc>
          <w:tcPr>
            <w:tcW w:w="6205" w:type="dxa"/>
            <w:shd w:val="clear" w:color="auto" w:fill="auto"/>
          </w:tcPr>
          <w:p w14:paraId="2EC3A70F" w14:textId="77777777" w:rsidR="00D01237" w:rsidRPr="005424B3" w:rsidRDefault="00D01237" w:rsidP="005815C3">
            <w:pPr>
              <w:rPr>
                <w:lang w:val="pt-BR"/>
              </w:rPr>
            </w:pPr>
          </w:p>
          <w:p w14:paraId="22ECBE25" w14:textId="77777777" w:rsidR="00D01237" w:rsidRPr="005424B3" w:rsidRDefault="00D01237" w:rsidP="005815C3">
            <w:pPr>
              <w:ind w:left="1420"/>
              <w:rPr>
                <w:i/>
                <w:lang w:val="pt-BR"/>
              </w:rPr>
            </w:pPr>
            <w:r w:rsidRPr="005424B3">
              <w:rPr>
                <w:i/>
                <w:lang w:val="pt-BR"/>
              </w:rPr>
              <w:t xml:space="preserve">Tp. Hồ Chí Minh, ngày      tháng      năm 20 </w:t>
            </w:r>
          </w:p>
          <w:p w14:paraId="6F476728" w14:textId="77777777" w:rsidR="00D01237" w:rsidRPr="005424B3" w:rsidRDefault="00D01237" w:rsidP="005815C3">
            <w:pPr>
              <w:jc w:val="center"/>
              <w:rPr>
                <w:lang w:val="pt-BR"/>
              </w:rPr>
            </w:pPr>
            <w:r w:rsidRPr="005424B3">
              <w:rPr>
                <w:b/>
                <w:lang w:val="pt-BR"/>
              </w:rPr>
              <w:t>Giảng viên</w:t>
            </w:r>
          </w:p>
        </w:tc>
      </w:tr>
    </w:tbl>
    <w:p w14:paraId="7D871702" w14:textId="59B183F7" w:rsidR="00D01237" w:rsidRPr="005424B3" w:rsidRDefault="00D01237"/>
    <w:p w14:paraId="428A9127" w14:textId="77777777" w:rsidR="00D01237" w:rsidRPr="005424B3" w:rsidRDefault="00D01237" w:rsidP="00D01237"/>
    <w:tbl>
      <w:tblPr>
        <w:tblW w:w="10206" w:type="dxa"/>
        <w:tblInd w:w="108" w:type="dxa"/>
        <w:tblLook w:val="01E0" w:firstRow="1" w:lastRow="1" w:firstColumn="1" w:lastColumn="1" w:noHBand="0" w:noVBand="0"/>
      </w:tblPr>
      <w:tblGrid>
        <w:gridCol w:w="4500"/>
        <w:gridCol w:w="5706"/>
      </w:tblGrid>
      <w:tr w:rsidR="00D01237" w:rsidRPr="005424B3" w14:paraId="487D4C54" w14:textId="77777777" w:rsidTr="005424B3">
        <w:tc>
          <w:tcPr>
            <w:tcW w:w="4500" w:type="dxa"/>
            <w:shd w:val="clear" w:color="auto" w:fill="auto"/>
          </w:tcPr>
          <w:p w14:paraId="58EF4E86" w14:textId="4BB236BD" w:rsidR="00D01237" w:rsidRPr="005424B3" w:rsidRDefault="00D01237" w:rsidP="005815C3">
            <w:pPr>
              <w:rPr>
                <w:lang w:val="pt-BR"/>
              </w:rPr>
            </w:pPr>
            <w:r w:rsidRPr="005424B3">
              <w:br w:type="page"/>
            </w:r>
            <w:r w:rsidRPr="005424B3">
              <w:br w:type="page"/>
            </w:r>
            <w:r w:rsidR="00D744C8">
              <w:rPr>
                <w:lang w:val="pt-BR"/>
              </w:rPr>
              <w:t>Giáo án số:  23</w:t>
            </w:r>
          </w:p>
        </w:tc>
        <w:tc>
          <w:tcPr>
            <w:tcW w:w="5706" w:type="dxa"/>
            <w:shd w:val="clear" w:color="auto" w:fill="auto"/>
          </w:tcPr>
          <w:p w14:paraId="6FA43DD9" w14:textId="17A31A2D" w:rsidR="00D01237" w:rsidRPr="005424B3" w:rsidRDefault="00D01237" w:rsidP="005815C3">
            <w:r w:rsidRPr="005424B3">
              <w:t>Thời gian thực hiện:</w:t>
            </w:r>
            <w:r w:rsidR="0055474A">
              <w:t xml:space="preserve"> 2</w:t>
            </w:r>
            <w:r w:rsidRPr="005424B3">
              <w:t xml:space="preserve"> tiết</w:t>
            </w:r>
          </w:p>
          <w:p w14:paraId="0AE59F80" w14:textId="0D2E1060" w:rsidR="00D01237" w:rsidRPr="005424B3" w:rsidRDefault="00D01237" w:rsidP="005815C3">
            <w:pPr>
              <w:tabs>
                <w:tab w:val="right" w:leader="dot" w:pos="3331"/>
              </w:tabs>
            </w:pPr>
            <w:r w:rsidRPr="005424B3">
              <w:t xml:space="preserve">Tên chương: </w:t>
            </w:r>
            <w:r w:rsidR="005424B3" w:rsidRPr="005424B3">
              <w:rPr>
                <w:b/>
                <w:i/>
                <w:u w:val="single"/>
                <w:lang w:val="it-IT"/>
              </w:rPr>
              <w:t xml:space="preserve">CHƯƠNG </w:t>
            </w:r>
            <w:r w:rsidR="0055474A">
              <w:rPr>
                <w:b/>
                <w:i/>
                <w:u w:val="single"/>
                <w:lang w:val="it-IT"/>
              </w:rPr>
              <w:t>XI</w:t>
            </w:r>
            <w:r w:rsidR="005424B3" w:rsidRPr="005424B3">
              <w:rPr>
                <w:b/>
                <w:i/>
                <w:lang w:val="it-IT"/>
              </w:rPr>
              <w:t>:   HIĐROCACBON NO</w:t>
            </w:r>
          </w:p>
          <w:p w14:paraId="2624BA1B" w14:textId="77777777" w:rsidR="00D01237" w:rsidRPr="005424B3" w:rsidRDefault="00D01237" w:rsidP="005815C3">
            <w:r w:rsidRPr="005424B3">
              <w:t xml:space="preserve">Thực hiện ngày                  tháng                 năm 20 </w:t>
            </w:r>
          </w:p>
          <w:p w14:paraId="6A047805" w14:textId="77777777" w:rsidR="00D01237" w:rsidRPr="005424B3" w:rsidRDefault="00D01237" w:rsidP="005815C3">
            <w:r w:rsidRPr="005424B3">
              <w:t xml:space="preserve"> </w:t>
            </w:r>
          </w:p>
        </w:tc>
      </w:tr>
    </w:tbl>
    <w:p w14:paraId="09E61DAB" w14:textId="413E5187" w:rsidR="00D01237" w:rsidRPr="005424B3" w:rsidRDefault="00D01237" w:rsidP="00D01237">
      <w:pPr>
        <w:rPr>
          <w:lang w:val="it-IT"/>
        </w:rPr>
      </w:pPr>
      <w:r w:rsidRPr="005424B3">
        <w:rPr>
          <w:lang w:val="it-IT"/>
        </w:rPr>
        <w:t xml:space="preserve">Tên bài: </w:t>
      </w:r>
      <w:r w:rsidRPr="005424B3">
        <w:rPr>
          <w:lang w:val="it-IT"/>
        </w:rPr>
        <w:tab/>
      </w:r>
      <w:r w:rsidRPr="005424B3">
        <w:rPr>
          <w:lang w:val="it-IT"/>
        </w:rPr>
        <w:tab/>
      </w:r>
      <w:r w:rsidR="00D744C8">
        <w:rPr>
          <w:b/>
          <w:i/>
        </w:rPr>
        <w:t>Bài 40</w:t>
      </w:r>
      <w:r w:rsidRPr="005424B3">
        <w:rPr>
          <w:b/>
          <w:i/>
        </w:rPr>
        <w:t xml:space="preserve">: </w:t>
      </w:r>
      <w:r w:rsidR="00D744C8" w:rsidRPr="00D744C8">
        <w:rPr>
          <w:b/>
          <w:i/>
          <w:sz w:val="28"/>
        </w:rPr>
        <w:t xml:space="preserve"> </w:t>
      </w:r>
      <w:r w:rsidR="00D744C8" w:rsidRPr="00D744C8">
        <w:rPr>
          <w:b/>
          <w:sz w:val="28"/>
          <w:szCs w:val="26"/>
        </w:rPr>
        <w:t>XICLOANKAN</w:t>
      </w:r>
    </w:p>
    <w:p w14:paraId="5C0CD2DB" w14:textId="77777777" w:rsidR="00D01237" w:rsidRPr="005424B3" w:rsidRDefault="00D01237" w:rsidP="00D01237">
      <w:pPr>
        <w:rPr>
          <w:b/>
          <w:u w:val="single"/>
          <w:lang w:val="it-IT"/>
        </w:rPr>
      </w:pPr>
      <w:r w:rsidRPr="005424B3">
        <w:rPr>
          <w:b/>
          <w:u w:val="single"/>
          <w:lang w:val="it-IT"/>
        </w:rPr>
        <w:t xml:space="preserve">Mục tiêu của bài: </w:t>
      </w:r>
    </w:p>
    <w:p w14:paraId="7301FC10" w14:textId="77777777" w:rsidR="00D01237" w:rsidRPr="005424B3" w:rsidRDefault="00D01237" w:rsidP="00D01237">
      <w:pPr>
        <w:rPr>
          <w:b/>
          <w:lang w:val="it-IT"/>
        </w:rPr>
      </w:pPr>
      <w:r w:rsidRPr="005424B3">
        <w:rPr>
          <w:lang w:val="it-IT"/>
        </w:rPr>
        <w:t xml:space="preserve">Sau khi học xong bài này người học có khả năng: </w:t>
      </w:r>
    </w:p>
    <w:p w14:paraId="05BDDE55" w14:textId="280D1EE2" w:rsidR="00CD5083" w:rsidRPr="00CD5083" w:rsidRDefault="00CD5083" w:rsidP="00CD5083">
      <w:pPr>
        <w:ind w:firstLine="720"/>
        <w:jc w:val="both"/>
        <w:rPr>
          <w:b/>
          <w:sz w:val="26"/>
          <w:szCs w:val="26"/>
          <w:u w:val="single"/>
        </w:rPr>
      </w:pPr>
      <w:r w:rsidRPr="00CD5083">
        <w:rPr>
          <w:b/>
          <w:sz w:val="26"/>
          <w:szCs w:val="26"/>
          <w:u w:val="single"/>
        </w:rPr>
        <w:t>1. Về kiến thức:</w:t>
      </w:r>
    </w:p>
    <w:p w14:paraId="60072663" w14:textId="75F141F5" w:rsidR="00CD5083" w:rsidRDefault="00CD5083" w:rsidP="00CD5083">
      <w:pPr>
        <w:jc w:val="both"/>
        <w:rPr>
          <w:sz w:val="26"/>
          <w:szCs w:val="26"/>
        </w:rPr>
      </w:pPr>
      <w:r>
        <w:rPr>
          <w:sz w:val="26"/>
          <w:szCs w:val="26"/>
        </w:rPr>
        <w:tab/>
        <w:t>-C</w:t>
      </w:r>
      <w:r w:rsidRPr="00B54DDF">
        <w:rPr>
          <w:sz w:val="26"/>
          <w:szCs w:val="26"/>
        </w:rPr>
        <w:t>ô</w:t>
      </w:r>
      <w:r>
        <w:rPr>
          <w:sz w:val="26"/>
          <w:szCs w:val="26"/>
        </w:rPr>
        <w:t>ng th</w:t>
      </w:r>
      <w:r w:rsidRPr="00B54DDF">
        <w:rPr>
          <w:sz w:val="26"/>
          <w:szCs w:val="26"/>
        </w:rPr>
        <w:t>ức</w:t>
      </w:r>
      <w:r>
        <w:rPr>
          <w:sz w:val="26"/>
          <w:szCs w:val="26"/>
        </w:rPr>
        <w:t xml:space="preserve"> chung, </w:t>
      </w:r>
      <w:r w:rsidRPr="00B54DDF">
        <w:rPr>
          <w:sz w:val="26"/>
          <w:szCs w:val="26"/>
        </w:rPr>
        <w:t>đồng</w:t>
      </w:r>
      <w:r>
        <w:rPr>
          <w:sz w:val="26"/>
          <w:szCs w:val="26"/>
        </w:rPr>
        <w:t xml:space="preserve"> </w:t>
      </w:r>
      <w:r w:rsidRPr="00B54DDF">
        <w:rPr>
          <w:sz w:val="26"/>
          <w:szCs w:val="26"/>
        </w:rPr>
        <w:t>đẳng</w:t>
      </w:r>
      <w:r>
        <w:rPr>
          <w:sz w:val="26"/>
          <w:szCs w:val="26"/>
        </w:rPr>
        <w:t xml:space="preserve">, </w:t>
      </w:r>
      <w:r w:rsidRPr="00B54DDF">
        <w:rPr>
          <w:sz w:val="26"/>
          <w:szCs w:val="26"/>
        </w:rPr>
        <w:t>đồng</w:t>
      </w:r>
      <w:r>
        <w:rPr>
          <w:sz w:val="26"/>
          <w:szCs w:val="26"/>
        </w:rPr>
        <w:t xml:space="preserve"> ph</w:t>
      </w:r>
      <w:r w:rsidRPr="00B54DDF">
        <w:rPr>
          <w:sz w:val="26"/>
          <w:szCs w:val="26"/>
        </w:rPr>
        <w:t>â</w:t>
      </w:r>
      <w:r>
        <w:rPr>
          <w:sz w:val="26"/>
          <w:szCs w:val="26"/>
        </w:rPr>
        <w:t>n, t</w:t>
      </w:r>
      <w:r w:rsidRPr="00B54DDF">
        <w:rPr>
          <w:sz w:val="26"/>
          <w:szCs w:val="26"/>
        </w:rPr>
        <w:t>ê</w:t>
      </w:r>
      <w:r>
        <w:rPr>
          <w:sz w:val="26"/>
          <w:szCs w:val="26"/>
        </w:rPr>
        <w:t>n g</w:t>
      </w:r>
      <w:r w:rsidRPr="00B54DDF">
        <w:rPr>
          <w:sz w:val="26"/>
          <w:szCs w:val="26"/>
        </w:rPr>
        <w:t>ọi</w:t>
      </w:r>
      <w:r>
        <w:rPr>
          <w:sz w:val="26"/>
          <w:szCs w:val="26"/>
        </w:rPr>
        <w:t xml:space="preserve"> v</w:t>
      </w:r>
      <w:r w:rsidRPr="00B54DDF">
        <w:rPr>
          <w:sz w:val="26"/>
          <w:szCs w:val="26"/>
        </w:rPr>
        <w:t>à</w:t>
      </w:r>
      <w:r>
        <w:rPr>
          <w:sz w:val="26"/>
          <w:szCs w:val="26"/>
        </w:rPr>
        <w:t xml:space="preserve"> </w:t>
      </w:r>
      <w:r w:rsidRPr="00B54DDF">
        <w:rPr>
          <w:sz w:val="26"/>
          <w:szCs w:val="26"/>
        </w:rPr>
        <w:t>đặc</w:t>
      </w:r>
      <w:r>
        <w:rPr>
          <w:sz w:val="26"/>
          <w:szCs w:val="26"/>
        </w:rPr>
        <w:t xml:space="preserve"> </w:t>
      </w:r>
      <w:r w:rsidRPr="00B54DDF">
        <w:rPr>
          <w:sz w:val="26"/>
          <w:szCs w:val="26"/>
        </w:rPr>
        <w:t>đ</w:t>
      </w:r>
      <w:r>
        <w:rPr>
          <w:sz w:val="26"/>
          <w:szCs w:val="26"/>
        </w:rPr>
        <w:t>i</w:t>
      </w:r>
      <w:r w:rsidRPr="00B54DDF">
        <w:rPr>
          <w:sz w:val="26"/>
          <w:szCs w:val="26"/>
        </w:rPr>
        <w:t>ểm</w:t>
      </w:r>
      <w:r>
        <w:rPr>
          <w:sz w:val="26"/>
          <w:szCs w:val="26"/>
        </w:rPr>
        <w:t xml:space="preserve"> c</w:t>
      </w:r>
      <w:r w:rsidRPr="00B54DDF">
        <w:rPr>
          <w:sz w:val="26"/>
          <w:szCs w:val="26"/>
        </w:rPr>
        <w:t>ấu</w:t>
      </w:r>
      <w:r>
        <w:rPr>
          <w:sz w:val="26"/>
          <w:szCs w:val="26"/>
        </w:rPr>
        <w:t xml:space="preserve"> t</w:t>
      </w:r>
      <w:r w:rsidRPr="00B54DDF">
        <w:rPr>
          <w:sz w:val="26"/>
          <w:szCs w:val="26"/>
        </w:rPr>
        <w:t>ạo</w:t>
      </w:r>
      <w:r>
        <w:rPr>
          <w:sz w:val="26"/>
          <w:szCs w:val="26"/>
        </w:rPr>
        <w:t xml:space="preserve"> ph</w:t>
      </w:r>
      <w:r w:rsidRPr="00B54DDF">
        <w:rPr>
          <w:sz w:val="26"/>
          <w:szCs w:val="26"/>
        </w:rPr>
        <w:t>â</w:t>
      </w:r>
      <w:r>
        <w:rPr>
          <w:sz w:val="26"/>
          <w:szCs w:val="26"/>
        </w:rPr>
        <w:t>n t</w:t>
      </w:r>
      <w:r w:rsidRPr="00B54DDF">
        <w:rPr>
          <w:sz w:val="26"/>
          <w:szCs w:val="26"/>
        </w:rPr>
        <w:t>ử</w:t>
      </w:r>
    </w:p>
    <w:p w14:paraId="0D58970F" w14:textId="77777777" w:rsidR="00CD5083" w:rsidRDefault="00CD5083" w:rsidP="00CD5083">
      <w:pPr>
        <w:jc w:val="both"/>
        <w:rPr>
          <w:sz w:val="26"/>
          <w:szCs w:val="26"/>
        </w:rPr>
      </w:pPr>
      <w:r>
        <w:rPr>
          <w:sz w:val="26"/>
          <w:szCs w:val="26"/>
        </w:rPr>
        <w:tab/>
        <w:t>-T</w:t>
      </w:r>
      <w:r w:rsidRPr="00B54DDF">
        <w:rPr>
          <w:sz w:val="26"/>
          <w:szCs w:val="26"/>
        </w:rPr>
        <w:t>ính</w:t>
      </w:r>
      <w:r>
        <w:rPr>
          <w:sz w:val="26"/>
          <w:szCs w:val="26"/>
        </w:rPr>
        <w:t xml:space="preserve"> ch</w:t>
      </w:r>
      <w:r w:rsidRPr="00B54DDF">
        <w:rPr>
          <w:sz w:val="26"/>
          <w:szCs w:val="26"/>
        </w:rPr>
        <w:t>ất</w:t>
      </w:r>
      <w:r>
        <w:rPr>
          <w:sz w:val="26"/>
          <w:szCs w:val="26"/>
        </w:rPr>
        <w:t xml:space="preserve"> v</w:t>
      </w:r>
      <w:r w:rsidRPr="00B54DDF">
        <w:rPr>
          <w:sz w:val="26"/>
          <w:szCs w:val="26"/>
        </w:rPr>
        <w:t>ật</w:t>
      </w:r>
      <w:r>
        <w:rPr>
          <w:sz w:val="26"/>
          <w:szCs w:val="26"/>
        </w:rPr>
        <w:t xml:space="preserve"> l</w:t>
      </w:r>
      <w:r w:rsidRPr="00B54DDF">
        <w:rPr>
          <w:sz w:val="26"/>
          <w:szCs w:val="26"/>
        </w:rPr>
        <w:t>í</w:t>
      </w:r>
      <w:r>
        <w:rPr>
          <w:sz w:val="26"/>
          <w:szCs w:val="26"/>
        </w:rPr>
        <w:t>, h</w:t>
      </w:r>
      <w:r w:rsidRPr="00B54DDF">
        <w:rPr>
          <w:sz w:val="26"/>
          <w:szCs w:val="26"/>
        </w:rPr>
        <w:t>óa</w:t>
      </w:r>
      <w:r>
        <w:rPr>
          <w:sz w:val="26"/>
          <w:szCs w:val="26"/>
        </w:rPr>
        <w:t xml:space="preserve"> h</w:t>
      </w:r>
      <w:r w:rsidRPr="00B54DDF">
        <w:rPr>
          <w:sz w:val="26"/>
          <w:szCs w:val="26"/>
        </w:rPr>
        <w:t>ọc</w:t>
      </w:r>
      <w:r>
        <w:rPr>
          <w:sz w:val="26"/>
          <w:szCs w:val="26"/>
        </w:rPr>
        <w:t xml:space="preserve">, </w:t>
      </w:r>
      <w:r w:rsidRPr="00B54DDF">
        <w:rPr>
          <w:sz w:val="26"/>
          <w:szCs w:val="26"/>
        </w:rPr>
        <w:t>ứng</w:t>
      </w:r>
      <w:r>
        <w:rPr>
          <w:sz w:val="26"/>
          <w:szCs w:val="26"/>
        </w:rPr>
        <w:t xml:space="preserve"> d</w:t>
      </w:r>
      <w:r w:rsidRPr="00B54DDF">
        <w:rPr>
          <w:sz w:val="26"/>
          <w:szCs w:val="26"/>
        </w:rPr>
        <w:t>ụng</w:t>
      </w:r>
      <w:r>
        <w:rPr>
          <w:sz w:val="26"/>
          <w:szCs w:val="26"/>
        </w:rPr>
        <w:t xml:space="preserve"> c</w:t>
      </w:r>
      <w:r w:rsidRPr="00B54DDF">
        <w:rPr>
          <w:sz w:val="26"/>
          <w:szCs w:val="26"/>
        </w:rPr>
        <w:t>ủa</w:t>
      </w:r>
      <w:r>
        <w:rPr>
          <w:sz w:val="26"/>
          <w:szCs w:val="26"/>
        </w:rPr>
        <w:t xml:space="preserve"> xiclankan</w:t>
      </w:r>
    </w:p>
    <w:p w14:paraId="1AA7CDED" w14:textId="77777777" w:rsidR="00CD5083" w:rsidRDefault="00CD5083" w:rsidP="00CD5083">
      <w:pPr>
        <w:jc w:val="both"/>
        <w:rPr>
          <w:sz w:val="26"/>
          <w:szCs w:val="26"/>
        </w:rPr>
      </w:pPr>
      <w:r>
        <w:rPr>
          <w:sz w:val="26"/>
          <w:szCs w:val="26"/>
        </w:rPr>
        <w:tab/>
        <w:t>-So s</w:t>
      </w:r>
      <w:r w:rsidRPr="00B54DDF">
        <w:rPr>
          <w:sz w:val="26"/>
          <w:szCs w:val="26"/>
        </w:rPr>
        <w:t>ánh</w:t>
      </w:r>
      <w:r>
        <w:rPr>
          <w:sz w:val="26"/>
          <w:szCs w:val="26"/>
        </w:rPr>
        <w:t xml:space="preserve"> s</w:t>
      </w:r>
      <w:r w:rsidRPr="00B54DDF">
        <w:rPr>
          <w:sz w:val="26"/>
          <w:szCs w:val="26"/>
        </w:rPr>
        <w:t>ự</w:t>
      </w:r>
      <w:r>
        <w:rPr>
          <w:sz w:val="26"/>
          <w:szCs w:val="26"/>
        </w:rPr>
        <w:t xml:space="preserve"> gi</w:t>
      </w:r>
      <w:r w:rsidRPr="00B54DDF">
        <w:rPr>
          <w:sz w:val="26"/>
          <w:szCs w:val="26"/>
        </w:rPr>
        <w:t>ống</w:t>
      </w:r>
      <w:r>
        <w:rPr>
          <w:sz w:val="26"/>
          <w:szCs w:val="26"/>
        </w:rPr>
        <w:t xml:space="preserve"> nhau v</w:t>
      </w:r>
      <w:r w:rsidRPr="00B54DDF">
        <w:rPr>
          <w:sz w:val="26"/>
          <w:szCs w:val="26"/>
        </w:rPr>
        <w:t>à</w:t>
      </w:r>
      <w:r>
        <w:rPr>
          <w:sz w:val="26"/>
          <w:szCs w:val="26"/>
        </w:rPr>
        <w:t xml:space="preserve"> kh</w:t>
      </w:r>
      <w:r w:rsidRPr="00B54DDF">
        <w:rPr>
          <w:sz w:val="26"/>
          <w:szCs w:val="26"/>
        </w:rPr>
        <w:t>ác</w:t>
      </w:r>
      <w:r>
        <w:rPr>
          <w:sz w:val="26"/>
          <w:szCs w:val="26"/>
        </w:rPr>
        <w:t xml:space="preserve"> nhau v</w:t>
      </w:r>
      <w:r w:rsidRPr="00B54DDF">
        <w:rPr>
          <w:sz w:val="26"/>
          <w:szCs w:val="26"/>
        </w:rPr>
        <w:t>ề</w:t>
      </w:r>
      <w:r>
        <w:rPr>
          <w:sz w:val="26"/>
          <w:szCs w:val="26"/>
        </w:rPr>
        <w:t xml:space="preserve"> c</w:t>
      </w:r>
      <w:r w:rsidRPr="00B54DDF">
        <w:rPr>
          <w:sz w:val="26"/>
          <w:szCs w:val="26"/>
        </w:rPr>
        <w:t>ấu</w:t>
      </w:r>
      <w:r>
        <w:rPr>
          <w:sz w:val="26"/>
          <w:szCs w:val="26"/>
        </w:rPr>
        <w:t xml:space="preserve"> t</w:t>
      </w:r>
      <w:r w:rsidRPr="00B54DDF">
        <w:rPr>
          <w:sz w:val="26"/>
          <w:szCs w:val="26"/>
        </w:rPr>
        <w:t>ạo</w:t>
      </w:r>
      <w:r>
        <w:rPr>
          <w:sz w:val="26"/>
          <w:szCs w:val="26"/>
        </w:rPr>
        <w:t>, t</w:t>
      </w:r>
      <w:r w:rsidRPr="00B54DDF">
        <w:rPr>
          <w:sz w:val="26"/>
          <w:szCs w:val="26"/>
        </w:rPr>
        <w:t>ính</w:t>
      </w:r>
      <w:r>
        <w:rPr>
          <w:sz w:val="26"/>
          <w:szCs w:val="26"/>
        </w:rPr>
        <w:t xml:space="preserve"> ch</w:t>
      </w:r>
      <w:r w:rsidRPr="00B54DDF">
        <w:rPr>
          <w:sz w:val="26"/>
          <w:szCs w:val="26"/>
        </w:rPr>
        <w:t>â</w:t>
      </w:r>
      <w:r>
        <w:rPr>
          <w:sz w:val="26"/>
          <w:szCs w:val="26"/>
        </w:rPr>
        <w:t>t c</w:t>
      </w:r>
      <w:r w:rsidRPr="00B54DDF">
        <w:rPr>
          <w:sz w:val="26"/>
          <w:szCs w:val="26"/>
        </w:rPr>
        <w:t>ủa</w:t>
      </w:r>
      <w:r>
        <w:rPr>
          <w:sz w:val="26"/>
          <w:szCs w:val="26"/>
        </w:rPr>
        <w:t xml:space="preserve"> ankan v</w:t>
      </w:r>
      <w:r w:rsidRPr="00B54DDF">
        <w:rPr>
          <w:sz w:val="26"/>
          <w:szCs w:val="26"/>
        </w:rPr>
        <w:t>à</w:t>
      </w:r>
      <w:r>
        <w:rPr>
          <w:sz w:val="26"/>
          <w:szCs w:val="26"/>
        </w:rPr>
        <w:t xml:space="preserve"> xiclankan</w:t>
      </w:r>
    </w:p>
    <w:p w14:paraId="3293CEC5" w14:textId="73932669" w:rsidR="00CD5083" w:rsidRPr="00196B23" w:rsidRDefault="00CD5083" w:rsidP="00CD5083">
      <w:pPr>
        <w:jc w:val="both"/>
        <w:rPr>
          <w:sz w:val="26"/>
          <w:szCs w:val="26"/>
        </w:rPr>
      </w:pPr>
      <w:r>
        <w:rPr>
          <w:sz w:val="26"/>
          <w:szCs w:val="26"/>
        </w:rPr>
        <w:t>V</w:t>
      </w:r>
      <w:r w:rsidRPr="00196B23">
        <w:rPr>
          <w:sz w:val="26"/>
          <w:szCs w:val="26"/>
        </w:rPr>
        <w:t>ì</w:t>
      </w:r>
      <w:r>
        <w:rPr>
          <w:sz w:val="26"/>
          <w:szCs w:val="26"/>
        </w:rPr>
        <w:t xml:space="preserve"> sao ankan v</w:t>
      </w:r>
      <w:r w:rsidRPr="00196B23">
        <w:rPr>
          <w:sz w:val="26"/>
          <w:szCs w:val="26"/>
        </w:rPr>
        <w:t>à</w:t>
      </w:r>
      <w:r>
        <w:rPr>
          <w:sz w:val="26"/>
          <w:szCs w:val="26"/>
        </w:rPr>
        <w:t xml:space="preserve"> xicloankan </w:t>
      </w:r>
      <w:r w:rsidRPr="00196B23">
        <w:rPr>
          <w:sz w:val="26"/>
          <w:szCs w:val="26"/>
        </w:rPr>
        <w:t>đều</w:t>
      </w:r>
      <w:r>
        <w:rPr>
          <w:sz w:val="26"/>
          <w:szCs w:val="26"/>
        </w:rPr>
        <w:t xml:space="preserve"> l</w:t>
      </w:r>
      <w:r w:rsidRPr="00196B23">
        <w:rPr>
          <w:sz w:val="26"/>
          <w:szCs w:val="26"/>
        </w:rPr>
        <w:t>à</w:t>
      </w:r>
      <w:r>
        <w:rPr>
          <w:sz w:val="26"/>
          <w:szCs w:val="26"/>
        </w:rPr>
        <w:t xml:space="preserve"> H-C no nh</w:t>
      </w:r>
      <w:r w:rsidRPr="00196B23">
        <w:rPr>
          <w:sz w:val="26"/>
          <w:szCs w:val="26"/>
        </w:rPr>
        <w:t>ư</w:t>
      </w:r>
      <w:r>
        <w:rPr>
          <w:sz w:val="26"/>
          <w:szCs w:val="26"/>
        </w:rPr>
        <w:t>ng xiclankan l</w:t>
      </w:r>
      <w:r w:rsidRPr="00196B23">
        <w:rPr>
          <w:sz w:val="26"/>
          <w:szCs w:val="26"/>
        </w:rPr>
        <w:t>ại</w:t>
      </w:r>
      <w:r>
        <w:rPr>
          <w:sz w:val="26"/>
          <w:szCs w:val="26"/>
        </w:rPr>
        <w:t xml:space="preserve"> c</w:t>
      </w:r>
      <w:r w:rsidRPr="00196B23">
        <w:rPr>
          <w:sz w:val="26"/>
          <w:szCs w:val="26"/>
        </w:rPr>
        <w:t>ó</w:t>
      </w:r>
      <w:r>
        <w:rPr>
          <w:sz w:val="26"/>
          <w:szCs w:val="26"/>
        </w:rPr>
        <w:t xml:space="preserve"> t</w:t>
      </w:r>
      <w:r w:rsidRPr="00196B23">
        <w:rPr>
          <w:sz w:val="26"/>
          <w:szCs w:val="26"/>
        </w:rPr>
        <w:t>ính</w:t>
      </w:r>
      <w:r>
        <w:rPr>
          <w:sz w:val="26"/>
          <w:szCs w:val="26"/>
        </w:rPr>
        <w:t xml:space="preserve"> ch</w:t>
      </w:r>
      <w:r w:rsidRPr="00196B23">
        <w:rPr>
          <w:sz w:val="26"/>
          <w:szCs w:val="26"/>
        </w:rPr>
        <w:t>ất</w:t>
      </w:r>
      <w:r>
        <w:rPr>
          <w:sz w:val="26"/>
          <w:szCs w:val="26"/>
        </w:rPr>
        <w:t xml:space="preserve"> kh</w:t>
      </w:r>
      <w:r w:rsidRPr="00196B23">
        <w:rPr>
          <w:sz w:val="26"/>
          <w:szCs w:val="26"/>
        </w:rPr>
        <w:t>ác</w:t>
      </w:r>
      <w:r>
        <w:rPr>
          <w:sz w:val="26"/>
          <w:szCs w:val="26"/>
        </w:rPr>
        <w:t xml:space="preserve"> ankan</w:t>
      </w:r>
    </w:p>
    <w:p w14:paraId="6B7034F4" w14:textId="77777777" w:rsidR="00CD5083" w:rsidRPr="00CD5083" w:rsidRDefault="00CD5083" w:rsidP="00CD5083">
      <w:pPr>
        <w:ind w:firstLine="720"/>
        <w:jc w:val="both"/>
        <w:rPr>
          <w:b/>
          <w:sz w:val="26"/>
          <w:szCs w:val="26"/>
          <w:u w:val="single"/>
        </w:rPr>
      </w:pPr>
      <w:r w:rsidRPr="00CD5083">
        <w:rPr>
          <w:b/>
          <w:sz w:val="26"/>
          <w:szCs w:val="26"/>
          <w:u w:val="single"/>
        </w:rPr>
        <w:t>2. Về kỹ năng:</w:t>
      </w:r>
    </w:p>
    <w:p w14:paraId="4AAC693B" w14:textId="77777777" w:rsidR="00CD5083" w:rsidRDefault="00CD5083" w:rsidP="00CD5083">
      <w:pPr>
        <w:jc w:val="both"/>
        <w:rPr>
          <w:sz w:val="26"/>
          <w:szCs w:val="26"/>
        </w:rPr>
      </w:pPr>
      <w:r>
        <w:rPr>
          <w:sz w:val="26"/>
          <w:szCs w:val="26"/>
        </w:rPr>
        <w:tab/>
        <w:t>-Vi</w:t>
      </w:r>
      <w:r w:rsidRPr="00196B23">
        <w:rPr>
          <w:sz w:val="26"/>
          <w:szCs w:val="26"/>
        </w:rPr>
        <w:t>ết</w:t>
      </w:r>
      <w:r>
        <w:rPr>
          <w:sz w:val="26"/>
          <w:szCs w:val="26"/>
        </w:rPr>
        <w:t xml:space="preserve"> c</w:t>
      </w:r>
      <w:r w:rsidRPr="00196B23">
        <w:rPr>
          <w:sz w:val="26"/>
          <w:szCs w:val="26"/>
        </w:rPr>
        <w:t>ác</w:t>
      </w:r>
      <w:r>
        <w:rPr>
          <w:sz w:val="26"/>
          <w:szCs w:val="26"/>
        </w:rPr>
        <w:t xml:space="preserve"> CTCT c</w:t>
      </w:r>
      <w:r w:rsidRPr="00196B23">
        <w:rPr>
          <w:sz w:val="26"/>
          <w:szCs w:val="26"/>
        </w:rPr>
        <w:t>ủa</w:t>
      </w:r>
      <w:r>
        <w:rPr>
          <w:sz w:val="26"/>
          <w:szCs w:val="26"/>
        </w:rPr>
        <w:t xml:space="preserve"> m</w:t>
      </w:r>
      <w:r w:rsidRPr="00196B23">
        <w:rPr>
          <w:sz w:val="26"/>
          <w:szCs w:val="26"/>
        </w:rPr>
        <w:t>ột</w:t>
      </w:r>
      <w:r>
        <w:rPr>
          <w:sz w:val="26"/>
          <w:szCs w:val="26"/>
        </w:rPr>
        <w:t xml:space="preserve"> s</w:t>
      </w:r>
      <w:r w:rsidRPr="00196B23">
        <w:rPr>
          <w:sz w:val="26"/>
          <w:szCs w:val="26"/>
        </w:rPr>
        <w:t>ố</w:t>
      </w:r>
      <w:r>
        <w:rPr>
          <w:sz w:val="26"/>
          <w:szCs w:val="26"/>
        </w:rPr>
        <w:t xml:space="preserve"> xicloankan, g</w:t>
      </w:r>
      <w:r w:rsidRPr="00196B23">
        <w:rPr>
          <w:sz w:val="26"/>
          <w:szCs w:val="26"/>
        </w:rPr>
        <w:t>ọi</w:t>
      </w:r>
      <w:r>
        <w:rPr>
          <w:sz w:val="26"/>
          <w:szCs w:val="26"/>
        </w:rPr>
        <w:t xml:space="preserve"> t</w:t>
      </w:r>
      <w:r w:rsidRPr="00196B23">
        <w:rPr>
          <w:sz w:val="26"/>
          <w:szCs w:val="26"/>
        </w:rPr>
        <w:t>ê</w:t>
      </w:r>
      <w:r>
        <w:rPr>
          <w:sz w:val="26"/>
          <w:szCs w:val="26"/>
        </w:rPr>
        <w:t>n</w:t>
      </w:r>
    </w:p>
    <w:p w14:paraId="534DC82F" w14:textId="77777777" w:rsidR="00CD5083" w:rsidRPr="00196B23" w:rsidRDefault="00CD5083" w:rsidP="00CD5083">
      <w:pPr>
        <w:jc w:val="both"/>
        <w:rPr>
          <w:sz w:val="26"/>
          <w:szCs w:val="26"/>
        </w:rPr>
      </w:pPr>
      <w:r>
        <w:rPr>
          <w:sz w:val="26"/>
          <w:szCs w:val="26"/>
        </w:rPr>
        <w:tab/>
        <w:t>-Vi</w:t>
      </w:r>
      <w:r w:rsidRPr="00196B23">
        <w:rPr>
          <w:sz w:val="26"/>
          <w:szCs w:val="26"/>
        </w:rPr>
        <w:t>ết</w:t>
      </w:r>
      <w:r>
        <w:rPr>
          <w:sz w:val="26"/>
          <w:szCs w:val="26"/>
        </w:rPr>
        <w:t xml:space="preserve"> ptp</w:t>
      </w:r>
      <w:r w:rsidRPr="00196B23">
        <w:rPr>
          <w:sz w:val="26"/>
          <w:szCs w:val="26"/>
        </w:rPr>
        <w:t>ư</w:t>
      </w:r>
      <w:r>
        <w:rPr>
          <w:sz w:val="26"/>
          <w:szCs w:val="26"/>
        </w:rPr>
        <w:t xml:space="preserve"> ch</w:t>
      </w:r>
      <w:r w:rsidRPr="00196B23">
        <w:rPr>
          <w:sz w:val="26"/>
          <w:szCs w:val="26"/>
        </w:rPr>
        <w:t>úng</w:t>
      </w:r>
      <w:r>
        <w:rPr>
          <w:sz w:val="26"/>
          <w:szCs w:val="26"/>
        </w:rPr>
        <w:t xml:space="preserve"> minh t</w:t>
      </w:r>
      <w:r w:rsidRPr="00196B23">
        <w:rPr>
          <w:sz w:val="26"/>
          <w:szCs w:val="26"/>
        </w:rPr>
        <w:t>ính</w:t>
      </w:r>
      <w:r>
        <w:rPr>
          <w:sz w:val="26"/>
          <w:szCs w:val="26"/>
        </w:rPr>
        <w:t xml:space="preserve"> ch</w:t>
      </w:r>
      <w:r w:rsidRPr="00196B23">
        <w:rPr>
          <w:sz w:val="26"/>
          <w:szCs w:val="26"/>
        </w:rPr>
        <w:t>ất</w:t>
      </w:r>
      <w:r>
        <w:rPr>
          <w:sz w:val="26"/>
          <w:szCs w:val="26"/>
        </w:rPr>
        <w:t xml:space="preserve"> h</w:t>
      </w:r>
      <w:r w:rsidRPr="00196B23">
        <w:rPr>
          <w:sz w:val="26"/>
          <w:szCs w:val="26"/>
        </w:rPr>
        <w:t>óa</w:t>
      </w:r>
      <w:r>
        <w:rPr>
          <w:sz w:val="26"/>
          <w:szCs w:val="26"/>
        </w:rPr>
        <w:t xml:space="preserve"> h</w:t>
      </w:r>
      <w:r w:rsidRPr="00196B23">
        <w:rPr>
          <w:sz w:val="26"/>
          <w:szCs w:val="26"/>
        </w:rPr>
        <w:t>ọc</w:t>
      </w:r>
      <w:r>
        <w:rPr>
          <w:sz w:val="26"/>
          <w:szCs w:val="26"/>
        </w:rPr>
        <w:t xml:space="preserve"> c</w:t>
      </w:r>
      <w:r w:rsidRPr="00196B23">
        <w:rPr>
          <w:sz w:val="26"/>
          <w:szCs w:val="26"/>
        </w:rPr>
        <w:t>ủa</w:t>
      </w:r>
      <w:r>
        <w:rPr>
          <w:sz w:val="26"/>
          <w:szCs w:val="26"/>
        </w:rPr>
        <w:t xml:space="preserve"> xiclankan</w:t>
      </w:r>
    </w:p>
    <w:p w14:paraId="6A05A56A" w14:textId="77777777" w:rsidR="00CD5083" w:rsidRPr="00CD5083" w:rsidRDefault="00CD5083" w:rsidP="00CD5083">
      <w:pPr>
        <w:ind w:firstLine="720"/>
        <w:jc w:val="both"/>
        <w:rPr>
          <w:b/>
          <w:sz w:val="26"/>
          <w:szCs w:val="26"/>
          <w:u w:val="single"/>
        </w:rPr>
      </w:pPr>
      <w:r w:rsidRPr="00CD5083">
        <w:rPr>
          <w:b/>
          <w:sz w:val="26"/>
          <w:szCs w:val="26"/>
          <w:u w:val="single"/>
        </w:rPr>
        <w:t>3. Về thái độ:</w:t>
      </w:r>
    </w:p>
    <w:p w14:paraId="75A7B463" w14:textId="77777777" w:rsidR="00CD5083" w:rsidRDefault="00CD5083" w:rsidP="00CD5083">
      <w:pPr>
        <w:jc w:val="both"/>
        <w:rPr>
          <w:sz w:val="26"/>
          <w:szCs w:val="26"/>
        </w:rPr>
      </w:pPr>
      <w:r>
        <w:rPr>
          <w:sz w:val="26"/>
          <w:szCs w:val="26"/>
        </w:rPr>
        <w:tab/>
        <w:t>-Y</w:t>
      </w:r>
      <w:r w:rsidRPr="00196B23">
        <w:rPr>
          <w:sz w:val="26"/>
          <w:szCs w:val="26"/>
        </w:rPr>
        <w:t>ê</w:t>
      </w:r>
      <w:r>
        <w:rPr>
          <w:sz w:val="26"/>
          <w:szCs w:val="26"/>
        </w:rPr>
        <w:t>u th</w:t>
      </w:r>
      <w:r w:rsidRPr="00196B23">
        <w:rPr>
          <w:sz w:val="26"/>
          <w:szCs w:val="26"/>
        </w:rPr>
        <w:t>ích</w:t>
      </w:r>
      <w:r>
        <w:rPr>
          <w:sz w:val="26"/>
          <w:szCs w:val="26"/>
        </w:rPr>
        <w:t xml:space="preserve"> h</w:t>
      </w:r>
      <w:r w:rsidRPr="00196B23">
        <w:rPr>
          <w:sz w:val="26"/>
          <w:szCs w:val="26"/>
        </w:rPr>
        <w:t>óa</w:t>
      </w:r>
      <w:r>
        <w:rPr>
          <w:sz w:val="26"/>
          <w:szCs w:val="26"/>
        </w:rPr>
        <w:t xml:space="preserve"> h</w:t>
      </w:r>
      <w:r w:rsidRPr="00196B23">
        <w:rPr>
          <w:sz w:val="26"/>
          <w:szCs w:val="26"/>
        </w:rPr>
        <w:t>ọc</w:t>
      </w:r>
    </w:p>
    <w:p w14:paraId="3DC034D9" w14:textId="77777777" w:rsidR="00CD5083" w:rsidRPr="00196B23" w:rsidRDefault="00CD5083" w:rsidP="00CD5083">
      <w:pPr>
        <w:ind w:firstLine="720"/>
        <w:jc w:val="both"/>
        <w:rPr>
          <w:sz w:val="26"/>
          <w:szCs w:val="26"/>
        </w:rPr>
      </w:pPr>
      <w:r>
        <w:rPr>
          <w:sz w:val="26"/>
          <w:szCs w:val="26"/>
        </w:rPr>
        <w:t>-Th</w:t>
      </w:r>
      <w:r w:rsidRPr="006B10CA">
        <w:rPr>
          <w:sz w:val="26"/>
          <w:szCs w:val="26"/>
        </w:rPr>
        <w:t>ấy</w:t>
      </w:r>
      <w:r>
        <w:rPr>
          <w:sz w:val="26"/>
          <w:szCs w:val="26"/>
        </w:rPr>
        <w:t xml:space="preserve"> </w:t>
      </w:r>
      <w:r w:rsidRPr="006B10CA">
        <w:rPr>
          <w:sz w:val="26"/>
          <w:szCs w:val="26"/>
        </w:rPr>
        <w:t>được</w:t>
      </w:r>
      <w:r>
        <w:rPr>
          <w:sz w:val="26"/>
          <w:szCs w:val="26"/>
        </w:rPr>
        <w:t xml:space="preserve"> t</w:t>
      </w:r>
      <w:r w:rsidRPr="006B10CA">
        <w:rPr>
          <w:sz w:val="26"/>
          <w:szCs w:val="26"/>
        </w:rPr>
        <w:t>ầm</w:t>
      </w:r>
      <w:r>
        <w:rPr>
          <w:sz w:val="26"/>
          <w:szCs w:val="26"/>
        </w:rPr>
        <w:t xml:space="preserve"> quan trong c</w:t>
      </w:r>
      <w:r w:rsidRPr="006B10CA">
        <w:rPr>
          <w:sz w:val="26"/>
          <w:szCs w:val="26"/>
        </w:rPr>
        <w:t>ủa</w:t>
      </w:r>
      <w:r>
        <w:rPr>
          <w:sz w:val="26"/>
          <w:szCs w:val="26"/>
        </w:rPr>
        <w:t xml:space="preserve"> c</w:t>
      </w:r>
      <w:r w:rsidRPr="006B10CA">
        <w:rPr>
          <w:sz w:val="26"/>
          <w:szCs w:val="26"/>
        </w:rPr>
        <w:t>ô</w:t>
      </w:r>
      <w:r>
        <w:rPr>
          <w:sz w:val="26"/>
          <w:szCs w:val="26"/>
        </w:rPr>
        <w:t>ng nghi</w:t>
      </w:r>
      <w:r w:rsidRPr="006B10CA">
        <w:rPr>
          <w:sz w:val="26"/>
          <w:szCs w:val="26"/>
        </w:rPr>
        <w:t>ệp</w:t>
      </w:r>
      <w:r>
        <w:rPr>
          <w:sz w:val="26"/>
          <w:szCs w:val="26"/>
        </w:rPr>
        <w:t xml:space="preserve"> h</w:t>
      </w:r>
      <w:r w:rsidRPr="006B10CA">
        <w:rPr>
          <w:sz w:val="26"/>
          <w:szCs w:val="26"/>
        </w:rPr>
        <w:t>óa</w:t>
      </w:r>
      <w:r>
        <w:rPr>
          <w:sz w:val="26"/>
          <w:szCs w:val="26"/>
        </w:rPr>
        <w:t xml:space="preserve"> h</w:t>
      </w:r>
      <w:r w:rsidRPr="006B10CA">
        <w:rPr>
          <w:sz w:val="26"/>
          <w:szCs w:val="26"/>
        </w:rPr>
        <w:t>ọc</w:t>
      </w:r>
      <w:r>
        <w:rPr>
          <w:sz w:val="26"/>
          <w:szCs w:val="26"/>
        </w:rPr>
        <w:t xml:space="preserve"> trong </w:t>
      </w:r>
      <w:r w:rsidRPr="006B10CA">
        <w:rPr>
          <w:sz w:val="26"/>
          <w:szCs w:val="26"/>
        </w:rPr>
        <w:t>đời</w:t>
      </w:r>
      <w:r>
        <w:rPr>
          <w:sz w:val="26"/>
          <w:szCs w:val="26"/>
        </w:rPr>
        <w:t xml:space="preserve"> s</w:t>
      </w:r>
      <w:r w:rsidRPr="006B10CA">
        <w:rPr>
          <w:sz w:val="26"/>
          <w:szCs w:val="26"/>
        </w:rPr>
        <w:t>ống</w:t>
      </w:r>
    </w:p>
    <w:p w14:paraId="7A9AFAB3" w14:textId="77777777" w:rsidR="00D01237" w:rsidRPr="005424B3" w:rsidRDefault="00D01237" w:rsidP="00D01237">
      <w:pPr>
        <w:rPr>
          <w:b/>
          <w:lang w:val="it-IT"/>
        </w:rPr>
      </w:pPr>
      <w:r w:rsidRPr="005424B3">
        <w:rPr>
          <w:b/>
          <w:lang w:val="it-IT"/>
        </w:rPr>
        <w:t>Đồ dùng và phương tiện dạy học:</w:t>
      </w:r>
    </w:p>
    <w:p w14:paraId="2690ADB3" w14:textId="77777777" w:rsidR="00D01237" w:rsidRPr="005424B3" w:rsidRDefault="00D01237" w:rsidP="00D01237">
      <w:pPr>
        <w:rPr>
          <w:lang w:val="it-IT"/>
        </w:rPr>
      </w:pPr>
      <w:r w:rsidRPr="005424B3">
        <w:rPr>
          <w:lang w:val="it-IT"/>
        </w:rPr>
        <w:t>Máy chiếu, màn ảnh, máy tính, bảng, phấn.</w:t>
      </w:r>
    </w:p>
    <w:p w14:paraId="17646B7F" w14:textId="77777777" w:rsidR="00D01237" w:rsidRPr="005424B3" w:rsidRDefault="00D01237" w:rsidP="00D01237">
      <w:pPr>
        <w:rPr>
          <w:lang w:val="it-IT"/>
        </w:rPr>
      </w:pPr>
      <w:r w:rsidRPr="005424B3">
        <w:rPr>
          <w:b/>
          <w:lang w:val="it-IT"/>
        </w:rPr>
        <w:t xml:space="preserve">I. Ổn định lớp học:                                                 </w:t>
      </w:r>
      <w:r w:rsidRPr="005424B3">
        <w:rPr>
          <w:lang w:val="it-IT"/>
        </w:rPr>
        <w:t>Thời gian:  05 phút.</w:t>
      </w:r>
    </w:p>
    <w:p w14:paraId="027C94D9" w14:textId="77777777" w:rsidR="00D01237" w:rsidRPr="005424B3" w:rsidRDefault="00D01237" w:rsidP="00D01237">
      <w:pPr>
        <w:rPr>
          <w:lang w:val="it-IT"/>
        </w:rPr>
      </w:pPr>
      <w:r w:rsidRPr="005424B3">
        <w:rPr>
          <w:lang w:val="it-IT"/>
        </w:rPr>
        <w:t>Số học sinh vắng:…………Tên:……………………………………………………..................................</w:t>
      </w:r>
    </w:p>
    <w:p w14:paraId="0066F4AB" w14:textId="77777777" w:rsidR="00D01237" w:rsidRPr="005424B3" w:rsidRDefault="00D01237" w:rsidP="00D01237">
      <w:pPr>
        <w:rPr>
          <w:lang w:val="it-IT"/>
        </w:rPr>
      </w:pPr>
      <w:r w:rsidRPr="005424B3">
        <w:rPr>
          <w:lang w:val="it-IT"/>
        </w:rPr>
        <w:t>......................................................................................................................................................................</w:t>
      </w:r>
    </w:p>
    <w:p w14:paraId="08C50191" w14:textId="77777777" w:rsidR="00D01237" w:rsidRPr="005424B3" w:rsidRDefault="00D01237" w:rsidP="00D01237">
      <w:pPr>
        <w:rPr>
          <w:b/>
          <w:lang w:val="sv-SE"/>
        </w:rPr>
      </w:pPr>
      <w:r w:rsidRPr="005424B3">
        <w:rPr>
          <w:b/>
          <w:lang w:val="sv-SE"/>
        </w:rPr>
        <w:t>II. Thực hiện bài học:</w:t>
      </w:r>
    </w:p>
    <w:p w14:paraId="08D9E00E" w14:textId="77777777" w:rsidR="00D01237" w:rsidRPr="005424B3" w:rsidRDefault="00D01237" w:rsidP="00D01237">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D01237" w:rsidRPr="005424B3" w14:paraId="562898B1" w14:textId="77777777" w:rsidTr="005815C3">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752E25" w14:textId="77777777" w:rsidR="00D01237" w:rsidRPr="005424B3" w:rsidRDefault="00D01237" w:rsidP="005815C3">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781B41" w14:textId="77777777" w:rsidR="00D01237" w:rsidRPr="005424B3" w:rsidRDefault="00D01237" w:rsidP="005815C3">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A56DF" w14:textId="77777777" w:rsidR="00D01237" w:rsidRPr="005424B3" w:rsidRDefault="00D01237" w:rsidP="005815C3">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A35CB6" w14:textId="77777777" w:rsidR="00D01237" w:rsidRPr="005424B3" w:rsidRDefault="00D01237" w:rsidP="005815C3">
            <w:pPr>
              <w:jc w:val="center"/>
              <w:rPr>
                <w:lang w:val="de-DE"/>
              </w:rPr>
            </w:pPr>
            <w:r w:rsidRPr="005424B3">
              <w:rPr>
                <w:lang w:val="de-DE"/>
              </w:rPr>
              <w:t>Thời gian</w:t>
            </w:r>
          </w:p>
        </w:tc>
      </w:tr>
      <w:tr w:rsidR="00D01237" w:rsidRPr="005424B3" w14:paraId="38DCADA2" w14:textId="77777777" w:rsidTr="005815C3">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76B1B0" w14:textId="77777777" w:rsidR="00D01237" w:rsidRPr="005424B3" w:rsidRDefault="00D01237" w:rsidP="005815C3">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8BA2A6" w14:textId="77777777" w:rsidR="00D01237" w:rsidRPr="005424B3" w:rsidRDefault="00D01237" w:rsidP="005815C3">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39EBA1EE" w14:textId="77777777" w:rsidR="00D01237" w:rsidRPr="005424B3" w:rsidRDefault="00D01237" w:rsidP="005815C3">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1FB00952" w14:textId="77777777" w:rsidR="00D01237" w:rsidRPr="005424B3" w:rsidRDefault="00D01237" w:rsidP="005815C3">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624ACF" w14:textId="77777777" w:rsidR="00D01237" w:rsidRPr="005424B3" w:rsidRDefault="00D01237" w:rsidP="005815C3">
            <w:pPr>
              <w:jc w:val="center"/>
              <w:rPr>
                <w:lang w:val="de-DE"/>
              </w:rPr>
            </w:pPr>
          </w:p>
        </w:tc>
      </w:tr>
      <w:tr w:rsidR="00D01237" w:rsidRPr="005424B3" w14:paraId="50081EA4"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04FDEFCE" w14:textId="77777777" w:rsidR="00D01237" w:rsidRPr="005424B3" w:rsidRDefault="00D01237" w:rsidP="005815C3">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CE55E0C" w14:textId="77777777" w:rsidR="00D01237" w:rsidRPr="005424B3" w:rsidRDefault="00D01237" w:rsidP="005815C3">
            <w:pPr>
              <w:rPr>
                <w:lang w:val="de-DE"/>
              </w:rPr>
            </w:pPr>
            <w:r w:rsidRPr="005424B3">
              <w:rPr>
                <w:b/>
                <w:bCs/>
                <w:u w:val="single"/>
                <w:lang w:val="de-DE"/>
              </w:rPr>
              <w:t>Dẫn nhập</w:t>
            </w:r>
          </w:p>
          <w:p w14:paraId="2655AC48" w14:textId="30F2219F" w:rsidR="00D01237" w:rsidRPr="005424B3" w:rsidRDefault="00B91A08" w:rsidP="005815C3">
            <w:pPr>
              <w:jc w:val="both"/>
              <w:rPr>
                <w:lang w:val="de-DE"/>
              </w:rPr>
            </w:pPr>
            <w:r>
              <w:rPr>
                <w:lang w:val="de-DE"/>
              </w:rPr>
              <w:t>tính chất ankan</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26D9A38" w14:textId="0D575E22" w:rsidR="00D01237" w:rsidRPr="00B91A08" w:rsidRDefault="00D01237" w:rsidP="005815C3">
            <w:pPr>
              <w:rPr>
                <w:lang w:val="de-DE"/>
              </w:rPr>
            </w:pPr>
            <w:r w:rsidRPr="005424B3">
              <w:rPr>
                <w:lang w:val="de-DE"/>
              </w:rPr>
              <w:t>- GV trình bày bằng lời.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567E959" w14:textId="161C1FC0" w:rsidR="00D01237" w:rsidRPr="005424B3" w:rsidRDefault="00D01237" w:rsidP="005815C3">
            <w:pPr>
              <w:rPr>
                <w:lang w:val="de-DE"/>
              </w:rPr>
            </w:pPr>
            <w:r w:rsidRPr="005424B3">
              <w:rPr>
                <w:lang w:val="de-DE"/>
              </w:rPr>
              <w:t xml:space="preserve">- </w:t>
            </w:r>
            <w:r w:rsidRPr="005424B3">
              <w:rPr>
                <w:lang w:val="nb-NO"/>
              </w:rPr>
              <w:t>HS theo dõi, ghi bài và t</w:t>
            </w:r>
            <w:r w:rsidRPr="005424B3">
              <w:rPr>
                <w:lang w:val="de-DE"/>
              </w:rPr>
              <w:t>rả lời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E6FD2A0" w14:textId="77777777" w:rsidR="00D01237" w:rsidRPr="005424B3" w:rsidRDefault="00D01237" w:rsidP="005815C3">
            <w:pPr>
              <w:rPr>
                <w:lang w:val="de-DE"/>
              </w:rPr>
            </w:pPr>
          </w:p>
          <w:p w14:paraId="7E7E5822" w14:textId="09791C05" w:rsidR="00D01237" w:rsidRPr="005424B3" w:rsidRDefault="00D744C8" w:rsidP="005815C3">
            <w:pPr>
              <w:jc w:val="center"/>
              <w:rPr>
                <w:lang w:val="de-DE"/>
              </w:rPr>
            </w:pPr>
            <w:r>
              <w:rPr>
                <w:lang w:val="pt-BR"/>
              </w:rPr>
              <w:t xml:space="preserve">5 </w:t>
            </w:r>
            <w:r w:rsidR="00D01237" w:rsidRPr="005424B3">
              <w:rPr>
                <w:lang w:val="pt-BR"/>
              </w:rPr>
              <w:t>phút</w:t>
            </w:r>
            <w:r w:rsidR="00D01237" w:rsidRPr="005424B3">
              <w:rPr>
                <w:lang w:val="de-DE"/>
              </w:rPr>
              <w:t xml:space="preserve"> </w:t>
            </w:r>
          </w:p>
        </w:tc>
      </w:tr>
      <w:tr w:rsidR="00D01237" w:rsidRPr="005424B3" w14:paraId="3846A90F" w14:textId="77777777" w:rsidTr="005815C3">
        <w:trPr>
          <w:trHeight w:val="1323"/>
        </w:trPr>
        <w:tc>
          <w:tcPr>
            <w:tcW w:w="540" w:type="dxa"/>
            <w:tcBorders>
              <w:top w:val="single" w:sz="4" w:space="0" w:color="auto"/>
              <w:left w:val="single" w:sz="4" w:space="0" w:color="auto"/>
              <w:right w:val="single" w:sz="4" w:space="0" w:color="auto"/>
            </w:tcBorders>
            <w:shd w:val="clear" w:color="auto" w:fill="auto"/>
          </w:tcPr>
          <w:p w14:paraId="628C5105" w14:textId="77777777" w:rsidR="00D01237" w:rsidRPr="005424B3" w:rsidRDefault="00D01237" w:rsidP="005815C3">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C0D05AF" w14:textId="77777777" w:rsidR="00D01237" w:rsidRPr="005424B3" w:rsidRDefault="00D01237" w:rsidP="005815C3">
            <w:pPr>
              <w:rPr>
                <w:b/>
                <w:bCs/>
                <w:u w:val="single"/>
                <w:lang w:val="nb-NO"/>
              </w:rPr>
            </w:pPr>
            <w:r w:rsidRPr="005424B3">
              <w:rPr>
                <w:b/>
                <w:bCs/>
                <w:u w:val="single"/>
                <w:lang w:val="nb-NO"/>
              </w:rPr>
              <w:t>Giảng bài mới</w:t>
            </w:r>
          </w:p>
          <w:p w14:paraId="7F62985D" w14:textId="77777777" w:rsidR="00B91A08" w:rsidRPr="00046A9B" w:rsidRDefault="00B91A08" w:rsidP="00B91A08">
            <w:pPr>
              <w:jc w:val="both"/>
              <w:rPr>
                <w:b/>
                <w:sz w:val="26"/>
                <w:szCs w:val="26"/>
                <w:u w:val="single"/>
              </w:rPr>
            </w:pPr>
            <w:r w:rsidRPr="00046A9B">
              <w:rPr>
                <w:b/>
                <w:sz w:val="26"/>
                <w:szCs w:val="26"/>
                <w:u w:val="single"/>
              </w:rPr>
              <w:t>I. Cấu tạo</w:t>
            </w:r>
          </w:p>
          <w:p w14:paraId="047C1303" w14:textId="77777777" w:rsidR="00B91A08" w:rsidRPr="00046A9B" w:rsidRDefault="00B91A08" w:rsidP="00B91A08">
            <w:pPr>
              <w:jc w:val="both"/>
              <w:rPr>
                <w:sz w:val="26"/>
                <w:szCs w:val="26"/>
              </w:rPr>
            </w:pPr>
            <w:r w:rsidRPr="00046A9B">
              <w:rPr>
                <w:sz w:val="26"/>
                <w:szCs w:val="26"/>
              </w:rPr>
              <w:t>Xicloankan là những H-C no mạch vòng, chỉ chứa liên kết đơn trong phân tử</w:t>
            </w:r>
          </w:p>
          <w:p w14:paraId="26F20ADF" w14:textId="77777777" w:rsidR="00B91A08" w:rsidRPr="00046A9B" w:rsidRDefault="00B91A08" w:rsidP="00B91A08">
            <w:pPr>
              <w:jc w:val="both"/>
              <w:rPr>
                <w:sz w:val="26"/>
                <w:szCs w:val="26"/>
              </w:rPr>
            </w:pPr>
            <w:r w:rsidRPr="00046A9B">
              <w:rPr>
                <w:sz w:val="26"/>
                <w:szCs w:val="26"/>
              </w:rPr>
              <w:t>-CTTQ: C</w:t>
            </w:r>
            <w:r w:rsidRPr="00046A9B">
              <w:rPr>
                <w:sz w:val="26"/>
                <w:szCs w:val="26"/>
                <w:vertAlign w:val="subscript"/>
              </w:rPr>
              <w:t>n</w:t>
            </w:r>
            <w:r w:rsidRPr="00046A9B">
              <w:rPr>
                <w:sz w:val="26"/>
                <w:szCs w:val="26"/>
              </w:rPr>
              <w:t>H</w:t>
            </w:r>
            <w:r w:rsidRPr="00046A9B">
              <w:rPr>
                <w:sz w:val="26"/>
                <w:szCs w:val="26"/>
                <w:vertAlign w:val="subscript"/>
              </w:rPr>
              <w:t xml:space="preserve">2n </w:t>
            </w:r>
            <w:r w:rsidRPr="00046A9B">
              <w:rPr>
                <w:sz w:val="26"/>
                <w:szCs w:val="26"/>
              </w:rPr>
              <w:t>(n ≥ 3)</w:t>
            </w:r>
          </w:p>
          <w:p w14:paraId="28F53263" w14:textId="77777777" w:rsidR="00B91A08" w:rsidRPr="00046A9B" w:rsidRDefault="00B91A08" w:rsidP="00B91A08">
            <w:pPr>
              <w:jc w:val="both"/>
              <w:rPr>
                <w:sz w:val="26"/>
                <w:szCs w:val="26"/>
              </w:rPr>
            </w:pPr>
            <w:r w:rsidRPr="00046A9B">
              <w:rPr>
                <w:sz w:val="26"/>
                <w:szCs w:val="26"/>
              </w:rPr>
              <w:t>*</w:t>
            </w:r>
            <w:r w:rsidRPr="00046A9B">
              <w:rPr>
                <w:sz w:val="26"/>
                <w:szCs w:val="26"/>
                <w:u w:val="single"/>
              </w:rPr>
              <w:t>Cách gọi tên một số monoxiclankan</w:t>
            </w:r>
          </w:p>
          <w:p w14:paraId="619AC2A6" w14:textId="77777777" w:rsidR="00B91A08" w:rsidRPr="00046A9B" w:rsidRDefault="00B91A08" w:rsidP="00B91A08">
            <w:pPr>
              <w:jc w:val="both"/>
              <w:rPr>
                <w:sz w:val="26"/>
                <w:szCs w:val="26"/>
              </w:rPr>
            </w:pPr>
            <w:r w:rsidRPr="00046A9B">
              <w:rPr>
                <w:sz w:val="26"/>
                <w:szCs w:val="26"/>
              </w:rPr>
              <w:t>-Tên = số chỉ vị trí nhánh + tên nhánh + xiclo + tên mạch chính + an</w:t>
            </w:r>
          </w:p>
          <w:p w14:paraId="092A4D79" w14:textId="77777777" w:rsidR="00B91A08" w:rsidRPr="00046A9B" w:rsidRDefault="00B91A08" w:rsidP="00B91A08">
            <w:pPr>
              <w:jc w:val="both"/>
              <w:rPr>
                <w:sz w:val="26"/>
                <w:szCs w:val="26"/>
              </w:rPr>
            </w:pPr>
            <w:r w:rsidRPr="00046A9B">
              <w:rPr>
                <w:sz w:val="26"/>
                <w:szCs w:val="26"/>
              </w:rPr>
              <w:t>Ví dụ:</w:t>
            </w:r>
          </w:p>
          <w:p w14:paraId="6A099DF7" w14:textId="77777777" w:rsidR="00B91A08" w:rsidRPr="00046A9B" w:rsidRDefault="00B91A08" w:rsidP="00B91A08">
            <w:pPr>
              <w:jc w:val="both"/>
              <w:rPr>
                <w:sz w:val="26"/>
                <w:szCs w:val="26"/>
              </w:rPr>
            </w:pPr>
            <w:r>
              <w:object w:dxaOrig="1681" w:dyaOrig="1714" w14:anchorId="22155F49">
                <v:shape id="_x0000_i1170" type="#_x0000_t75" style="width:84.55pt;height:85.4pt" o:ole="">
                  <v:imagedata r:id="rId152" o:title=""/>
                </v:shape>
                <o:OLEObject Type="Embed" ProgID="ChemDraw.Document.6.0" ShapeID="_x0000_i1170" DrawAspect="Content" ObjectID="_1608379555" r:id="rId153"/>
              </w:object>
            </w:r>
          </w:p>
          <w:p w14:paraId="253ABB6F" w14:textId="77777777" w:rsidR="00B91A08" w:rsidRPr="00046A9B" w:rsidRDefault="00B91A08" w:rsidP="00B91A08">
            <w:pPr>
              <w:jc w:val="both"/>
              <w:rPr>
                <w:b/>
                <w:sz w:val="26"/>
                <w:szCs w:val="26"/>
                <w:u w:val="single"/>
              </w:rPr>
            </w:pPr>
            <w:r w:rsidRPr="00046A9B">
              <w:rPr>
                <w:b/>
                <w:sz w:val="26"/>
                <w:szCs w:val="26"/>
                <w:u w:val="single"/>
              </w:rPr>
              <w:t>II. Tính chất hóa học</w:t>
            </w:r>
          </w:p>
          <w:p w14:paraId="59355116" w14:textId="77777777" w:rsidR="00B91A08" w:rsidRPr="00046A9B" w:rsidRDefault="00B91A08" w:rsidP="00B91A08">
            <w:pPr>
              <w:jc w:val="both"/>
              <w:rPr>
                <w:sz w:val="26"/>
                <w:szCs w:val="26"/>
                <w:u w:val="single"/>
              </w:rPr>
            </w:pPr>
            <w:r w:rsidRPr="00046A9B">
              <w:rPr>
                <w:sz w:val="26"/>
                <w:szCs w:val="26"/>
                <w:u w:val="single"/>
              </w:rPr>
              <w:t>1. Phản ứng thế</w:t>
            </w:r>
          </w:p>
          <w:p w14:paraId="00B905E7" w14:textId="351FD9C7" w:rsidR="00D01237" w:rsidRPr="00B91A08" w:rsidRDefault="00B91A08" w:rsidP="00B91A08">
            <w:pPr>
              <w:jc w:val="both"/>
            </w:pPr>
            <w:r>
              <w:object w:dxaOrig="4054" w:dyaOrig="1199" w14:anchorId="14192F5D">
                <v:shape id="_x0000_i1171" type="#_x0000_t75" style="width:202.6pt;height:61.1pt" o:ole="">
                  <v:imagedata r:id="rId154" o:title=""/>
                </v:shape>
                <o:OLEObject Type="Embed" ProgID="ChemDraw.Document.6.0" ShapeID="_x0000_i1171" DrawAspect="Content" ObjectID="_1608379556" r:id="rId155"/>
              </w:object>
            </w:r>
          </w:p>
          <w:p w14:paraId="19DF9FF3" w14:textId="77777777" w:rsidR="00B91A08" w:rsidRPr="00046A9B" w:rsidRDefault="00B91A08" w:rsidP="00B91A08">
            <w:pPr>
              <w:jc w:val="both"/>
              <w:rPr>
                <w:sz w:val="26"/>
                <w:szCs w:val="26"/>
                <w:u w:val="single"/>
              </w:rPr>
            </w:pPr>
            <w:r w:rsidRPr="00046A9B">
              <w:rPr>
                <w:sz w:val="26"/>
                <w:szCs w:val="26"/>
                <w:u w:val="single"/>
              </w:rPr>
              <w:t>2. Phản ứng cộng</w:t>
            </w:r>
          </w:p>
          <w:p w14:paraId="546ACE10" w14:textId="6E0C4595" w:rsidR="00B91A08" w:rsidRPr="00B91A08" w:rsidRDefault="00B91A08" w:rsidP="00B91A08">
            <w:pPr>
              <w:jc w:val="both"/>
              <w:rPr>
                <w:sz w:val="26"/>
                <w:szCs w:val="26"/>
              </w:rPr>
            </w:pPr>
            <w:r w:rsidRPr="00046A9B">
              <w:rPr>
                <w:sz w:val="26"/>
                <w:szCs w:val="26"/>
              </w:rPr>
              <w:t>Xiclopropan, xiclobutan ngoài các pư trên còn có pư cộng mở vòng</w:t>
            </w:r>
          </w:p>
          <w:p w14:paraId="20702311" w14:textId="77777777" w:rsidR="00B91A08" w:rsidRDefault="00B91A08" w:rsidP="00B91A08">
            <w:pPr>
              <w:jc w:val="both"/>
            </w:pPr>
            <w:r>
              <w:object w:dxaOrig="4453" w:dyaOrig="701" w14:anchorId="64234710">
                <v:shape id="_x0000_i1172" type="#_x0000_t75" style="width:189.2pt;height:30.15pt" o:ole="">
                  <v:imagedata r:id="rId156" o:title=""/>
                </v:shape>
                <o:OLEObject Type="Embed" ProgID="ChemDraw.Document.6.0" ShapeID="_x0000_i1172" DrawAspect="Content" ObjectID="_1608379557" r:id="rId157"/>
              </w:object>
            </w:r>
          </w:p>
          <w:p w14:paraId="08FE0232" w14:textId="77777777" w:rsidR="00B91A08" w:rsidRPr="00046A9B" w:rsidRDefault="00B91A08" w:rsidP="00B91A08">
            <w:pPr>
              <w:jc w:val="both"/>
              <w:rPr>
                <w:sz w:val="26"/>
                <w:szCs w:val="26"/>
              </w:rPr>
            </w:pPr>
            <w:r w:rsidRPr="00046A9B">
              <w:rPr>
                <w:sz w:val="26"/>
                <w:szCs w:val="26"/>
              </w:rPr>
              <w:t>* Riêng xiclopropan còn tác dụng với dd brom hoặc axit</w:t>
            </w:r>
          </w:p>
          <w:p w14:paraId="04493429" w14:textId="5B7DF59A" w:rsidR="00B91A08" w:rsidRDefault="00B91A08" w:rsidP="00B91A08">
            <w:pPr>
              <w:jc w:val="both"/>
            </w:pPr>
            <w:r>
              <w:object w:dxaOrig="4615" w:dyaOrig="632" w14:anchorId="386A2986">
                <v:shape id="_x0000_i1173" type="#_x0000_t75" style="width:190.9pt;height:26.8pt" o:ole="">
                  <v:imagedata r:id="rId158" o:title=""/>
                </v:shape>
                <o:OLEObject Type="Embed" ProgID="ChemDraw.Document.6.0" ShapeID="_x0000_i1173" DrawAspect="Content" ObjectID="_1608379558" r:id="rId159"/>
              </w:object>
            </w:r>
          </w:p>
          <w:p w14:paraId="6A28A1C2" w14:textId="77777777" w:rsidR="00B91A08" w:rsidRPr="00046A9B" w:rsidRDefault="00B91A08" w:rsidP="00B91A08">
            <w:pPr>
              <w:jc w:val="both"/>
              <w:rPr>
                <w:sz w:val="26"/>
                <w:szCs w:val="26"/>
                <w:u w:val="single"/>
              </w:rPr>
            </w:pPr>
            <w:r w:rsidRPr="00046A9B">
              <w:rPr>
                <w:sz w:val="26"/>
                <w:szCs w:val="26"/>
                <w:u w:val="single"/>
              </w:rPr>
              <w:t>3. Phản ứng tách</w:t>
            </w:r>
          </w:p>
          <w:p w14:paraId="33D27CB9" w14:textId="77777777" w:rsidR="00B91A08" w:rsidRDefault="00B91A08" w:rsidP="00B91A08">
            <w:pPr>
              <w:jc w:val="both"/>
            </w:pPr>
            <w:r>
              <w:object w:dxaOrig="3571" w:dyaOrig="1737" w14:anchorId="24018A70">
                <v:shape id="_x0000_i1174" type="#_x0000_t75" style="width:192.55pt;height:93.75pt" o:ole="">
                  <v:imagedata r:id="rId160" o:title=""/>
                </v:shape>
                <o:OLEObject Type="Embed" ProgID="ChemDraw.Document.6.0" ShapeID="_x0000_i1174" DrawAspect="Content" ObjectID="_1608379559" r:id="rId161"/>
              </w:object>
            </w:r>
          </w:p>
          <w:p w14:paraId="2B88B6B3" w14:textId="77777777" w:rsidR="00B91A08" w:rsidRPr="00046A9B" w:rsidRDefault="00B91A08" w:rsidP="00B91A08">
            <w:pPr>
              <w:jc w:val="both"/>
              <w:rPr>
                <w:sz w:val="26"/>
                <w:szCs w:val="26"/>
                <w:u w:val="single"/>
                <w:lang w:val="pt-BR"/>
              </w:rPr>
            </w:pPr>
            <w:r w:rsidRPr="00046A9B">
              <w:rPr>
                <w:sz w:val="26"/>
                <w:szCs w:val="26"/>
                <w:u w:val="single"/>
                <w:lang w:val="pt-BR"/>
              </w:rPr>
              <w:t>4. Phản ứng oxh</w:t>
            </w:r>
          </w:p>
          <w:p w14:paraId="36D5C566" w14:textId="77777777" w:rsidR="00B91A08" w:rsidRPr="00046A9B" w:rsidRDefault="00B91A08" w:rsidP="00B91A08">
            <w:pPr>
              <w:jc w:val="both"/>
              <w:rPr>
                <w:sz w:val="26"/>
                <w:szCs w:val="26"/>
                <w:lang w:val="pt-BR"/>
              </w:rPr>
            </w:pPr>
            <w:r w:rsidRPr="00046A9B">
              <w:rPr>
                <w:sz w:val="26"/>
                <w:szCs w:val="26"/>
                <w:lang w:val="pt-BR"/>
              </w:rPr>
              <w:t>Pư cháy:</w:t>
            </w:r>
          </w:p>
          <w:p w14:paraId="4202A1C3" w14:textId="77777777" w:rsidR="00B91A08" w:rsidRPr="00046A9B" w:rsidRDefault="00B91A08" w:rsidP="00B91A08">
            <w:pPr>
              <w:jc w:val="both"/>
              <w:rPr>
                <w:sz w:val="26"/>
                <w:szCs w:val="26"/>
                <w:lang w:val="pt-BR"/>
              </w:rPr>
            </w:pPr>
            <w:r w:rsidRPr="00046A9B">
              <w:rPr>
                <w:sz w:val="26"/>
                <w:szCs w:val="26"/>
                <w:lang w:val="pt-BR"/>
              </w:rPr>
              <w:t>C</w:t>
            </w:r>
            <w:r w:rsidRPr="00046A9B">
              <w:rPr>
                <w:sz w:val="26"/>
                <w:szCs w:val="26"/>
                <w:vertAlign w:val="subscript"/>
                <w:lang w:val="pt-BR"/>
              </w:rPr>
              <w:t>6</w:t>
            </w:r>
            <w:r w:rsidRPr="00046A9B">
              <w:rPr>
                <w:sz w:val="26"/>
                <w:szCs w:val="26"/>
                <w:lang w:val="pt-BR"/>
              </w:rPr>
              <w:t>H</w:t>
            </w:r>
            <w:r w:rsidRPr="00046A9B">
              <w:rPr>
                <w:sz w:val="26"/>
                <w:szCs w:val="26"/>
                <w:vertAlign w:val="subscript"/>
                <w:lang w:val="pt-BR"/>
              </w:rPr>
              <w:t>12</w:t>
            </w:r>
            <w:r w:rsidRPr="00046A9B">
              <w:rPr>
                <w:sz w:val="26"/>
                <w:szCs w:val="26"/>
                <w:lang w:val="pt-BR"/>
              </w:rPr>
              <w:t xml:space="preserve"> + 6O</w:t>
            </w:r>
            <w:r w:rsidRPr="00046A9B">
              <w:rPr>
                <w:sz w:val="26"/>
                <w:szCs w:val="26"/>
                <w:vertAlign w:val="subscript"/>
                <w:lang w:val="pt-BR"/>
              </w:rPr>
              <w:t>2</w:t>
            </w:r>
            <w:r w:rsidRPr="00046A9B">
              <w:rPr>
                <w:sz w:val="26"/>
                <w:szCs w:val="26"/>
                <w:lang w:val="pt-BR"/>
              </w:rPr>
              <w:t xml:space="preserve"> → 6CO</w:t>
            </w:r>
            <w:r w:rsidRPr="00046A9B">
              <w:rPr>
                <w:sz w:val="26"/>
                <w:szCs w:val="26"/>
                <w:vertAlign w:val="subscript"/>
                <w:lang w:val="pt-BR"/>
              </w:rPr>
              <w:t xml:space="preserve">2 </w:t>
            </w:r>
            <w:r w:rsidRPr="00046A9B">
              <w:rPr>
                <w:sz w:val="26"/>
                <w:szCs w:val="26"/>
                <w:lang w:val="pt-BR"/>
              </w:rPr>
              <w:t>+ 6H</w:t>
            </w:r>
            <w:r w:rsidRPr="00046A9B">
              <w:rPr>
                <w:sz w:val="26"/>
                <w:szCs w:val="26"/>
                <w:vertAlign w:val="subscript"/>
                <w:lang w:val="pt-BR"/>
              </w:rPr>
              <w:t>2</w:t>
            </w:r>
            <w:r w:rsidRPr="00046A9B">
              <w:rPr>
                <w:sz w:val="26"/>
                <w:szCs w:val="26"/>
                <w:lang w:val="pt-BR"/>
              </w:rPr>
              <w:t>O</w:t>
            </w:r>
          </w:p>
          <w:p w14:paraId="7A048928" w14:textId="77777777" w:rsidR="00B91A08" w:rsidRPr="00046A9B" w:rsidRDefault="00B91A08" w:rsidP="00B91A08">
            <w:pPr>
              <w:jc w:val="both"/>
              <w:rPr>
                <w:sz w:val="26"/>
                <w:szCs w:val="26"/>
                <w:lang w:val="pt-BR"/>
              </w:rPr>
            </w:pPr>
            <w:r w:rsidRPr="00046A9B">
              <w:rPr>
                <w:sz w:val="26"/>
                <w:szCs w:val="26"/>
                <w:lang w:val="pt-BR"/>
              </w:rPr>
              <w:t>TQ: C</w:t>
            </w:r>
            <w:r w:rsidRPr="00046A9B">
              <w:rPr>
                <w:sz w:val="26"/>
                <w:szCs w:val="26"/>
                <w:vertAlign w:val="subscript"/>
                <w:lang w:val="pt-BR"/>
              </w:rPr>
              <w:t>n</w:t>
            </w:r>
            <w:r w:rsidRPr="00046A9B">
              <w:rPr>
                <w:sz w:val="26"/>
                <w:szCs w:val="26"/>
                <w:lang w:val="pt-BR"/>
              </w:rPr>
              <w:t>H</w:t>
            </w:r>
            <w:r w:rsidRPr="00046A9B">
              <w:rPr>
                <w:sz w:val="26"/>
                <w:szCs w:val="26"/>
                <w:vertAlign w:val="subscript"/>
                <w:lang w:val="pt-BR"/>
              </w:rPr>
              <w:t>2n</w:t>
            </w:r>
            <w:r w:rsidRPr="00046A9B">
              <w:rPr>
                <w:sz w:val="26"/>
                <w:szCs w:val="26"/>
                <w:lang w:val="pt-BR"/>
              </w:rPr>
              <w:t xml:space="preserve"> + 3n/2O</w:t>
            </w:r>
            <w:r w:rsidRPr="00046A9B">
              <w:rPr>
                <w:sz w:val="26"/>
                <w:szCs w:val="26"/>
                <w:vertAlign w:val="subscript"/>
                <w:lang w:val="pt-BR"/>
              </w:rPr>
              <w:t>2</w:t>
            </w:r>
            <w:r w:rsidRPr="00046A9B">
              <w:rPr>
                <w:sz w:val="26"/>
                <w:szCs w:val="26"/>
                <w:lang w:val="pt-BR"/>
              </w:rPr>
              <w:t xml:space="preserve"> → CO</w:t>
            </w:r>
            <w:r w:rsidRPr="00046A9B">
              <w:rPr>
                <w:sz w:val="26"/>
                <w:szCs w:val="26"/>
                <w:vertAlign w:val="subscript"/>
                <w:lang w:val="pt-BR"/>
              </w:rPr>
              <w:t>2</w:t>
            </w:r>
            <w:r w:rsidRPr="00046A9B">
              <w:rPr>
                <w:sz w:val="26"/>
                <w:szCs w:val="26"/>
                <w:lang w:val="pt-BR"/>
              </w:rPr>
              <w:t xml:space="preserve"> + nH</w:t>
            </w:r>
            <w:r w:rsidRPr="00046A9B">
              <w:rPr>
                <w:sz w:val="26"/>
                <w:szCs w:val="26"/>
                <w:vertAlign w:val="subscript"/>
                <w:lang w:val="pt-BR"/>
              </w:rPr>
              <w:t>2</w:t>
            </w:r>
            <w:r w:rsidRPr="00046A9B">
              <w:rPr>
                <w:sz w:val="26"/>
                <w:szCs w:val="26"/>
                <w:lang w:val="pt-BR"/>
              </w:rPr>
              <w:t>O</w:t>
            </w:r>
          </w:p>
          <w:p w14:paraId="2060D615" w14:textId="77777777" w:rsidR="00B91A08" w:rsidRDefault="00B91A08" w:rsidP="00B91A08">
            <w:pPr>
              <w:jc w:val="both"/>
              <w:rPr>
                <w:sz w:val="26"/>
                <w:szCs w:val="26"/>
              </w:rPr>
            </w:pPr>
            <w:r w:rsidRPr="00046A9B">
              <w:rPr>
                <w:sz w:val="26"/>
                <w:szCs w:val="26"/>
                <w:lang w:val="pt-BR"/>
              </w:rPr>
              <w:t xml:space="preserve">               </w:t>
            </w:r>
            <w:r w:rsidRPr="00046A9B">
              <w:rPr>
                <w:sz w:val="26"/>
                <w:szCs w:val="26"/>
              </w:rPr>
              <w:t>nCO</w:t>
            </w:r>
            <w:r w:rsidRPr="00046A9B">
              <w:rPr>
                <w:sz w:val="26"/>
                <w:szCs w:val="26"/>
                <w:vertAlign w:val="subscript"/>
              </w:rPr>
              <w:t>2</w:t>
            </w:r>
            <w:r w:rsidRPr="00046A9B">
              <w:rPr>
                <w:sz w:val="26"/>
                <w:szCs w:val="26"/>
              </w:rPr>
              <w:t xml:space="preserve"> = nH</w:t>
            </w:r>
            <w:r w:rsidRPr="00046A9B">
              <w:rPr>
                <w:sz w:val="26"/>
                <w:szCs w:val="26"/>
                <w:vertAlign w:val="subscript"/>
              </w:rPr>
              <w:t>2</w:t>
            </w:r>
            <w:r w:rsidRPr="00046A9B">
              <w:rPr>
                <w:sz w:val="26"/>
                <w:szCs w:val="26"/>
              </w:rPr>
              <w:t>O</w:t>
            </w:r>
          </w:p>
          <w:p w14:paraId="4428504D" w14:textId="77777777" w:rsidR="00B91A08" w:rsidRPr="00046A9B" w:rsidRDefault="00B91A08" w:rsidP="00B91A08">
            <w:pPr>
              <w:jc w:val="both"/>
              <w:rPr>
                <w:b/>
                <w:sz w:val="26"/>
                <w:szCs w:val="26"/>
                <w:u w:val="single"/>
              </w:rPr>
            </w:pPr>
            <w:r w:rsidRPr="00046A9B">
              <w:rPr>
                <w:b/>
                <w:sz w:val="26"/>
                <w:szCs w:val="26"/>
                <w:u w:val="single"/>
              </w:rPr>
              <w:t>II. Điều chế</w:t>
            </w:r>
          </w:p>
          <w:p w14:paraId="599D795B" w14:textId="77777777" w:rsidR="00B91A08" w:rsidRPr="00046A9B" w:rsidRDefault="00B91A08" w:rsidP="00B91A08">
            <w:pPr>
              <w:jc w:val="both"/>
              <w:rPr>
                <w:sz w:val="26"/>
                <w:szCs w:val="26"/>
              </w:rPr>
            </w:pPr>
            <w:r w:rsidRPr="00046A9B">
              <w:rPr>
                <w:sz w:val="26"/>
                <w:szCs w:val="26"/>
              </w:rPr>
              <w:t>-Chưng cất dầu mỏ</w:t>
            </w:r>
          </w:p>
          <w:p w14:paraId="09457AAB" w14:textId="77777777" w:rsidR="00B91A08" w:rsidRPr="00046A9B" w:rsidRDefault="00B91A08" w:rsidP="00B91A08">
            <w:pPr>
              <w:jc w:val="both"/>
              <w:rPr>
                <w:sz w:val="26"/>
                <w:szCs w:val="26"/>
              </w:rPr>
            </w:pPr>
            <w:r w:rsidRPr="00046A9B">
              <w:rPr>
                <w:sz w:val="26"/>
                <w:szCs w:val="26"/>
              </w:rPr>
              <w:t>-Tách H</w:t>
            </w:r>
            <w:r w:rsidRPr="00046A9B">
              <w:rPr>
                <w:sz w:val="26"/>
                <w:szCs w:val="26"/>
                <w:vertAlign w:val="subscript"/>
              </w:rPr>
              <w:t>2</w:t>
            </w:r>
            <w:r w:rsidRPr="00046A9B">
              <w:rPr>
                <w:sz w:val="26"/>
                <w:szCs w:val="26"/>
              </w:rPr>
              <w:t>, đóng vòng ankan</w:t>
            </w:r>
          </w:p>
          <w:p w14:paraId="497FA718" w14:textId="77777777" w:rsidR="00B91A08" w:rsidRDefault="00B91A08" w:rsidP="00B91A08">
            <w:pPr>
              <w:jc w:val="both"/>
            </w:pPr>
            <w:r>
              <w:object w:dxaOrig="4318" w:dyaOrig="1379" w14:anchorId="0F3D77C4">
                <v:shape id="_x0000_i1175" type="#_x0000_t75" style="width:191.7pt;height:61.1pt" o:ole="">
                  <v:imagedata r:id="rId162" o:title=""/>
                </v:shape>
                <o:OLEObject Type="Embed" ProgID="ChemDraw.Document.6.0" ShapeID="_x0000_i1175" DrawAspect="Content" ObjectID="_1608379560" r:id="rId163"/>
              </w:object>
            </w:r>
          </w:p>
          <w:p w14:paraId="413A2DAB" w14:textId="77777777" w:rsidR="00B91A08" w:rsidRPr="00046A9B" w:rsidRDefault="00B91A08" w:rsidP="00B91A08">
            <w:pPr>
              <w:jc w:val="both"/>
              <w:rPr>
                <w:b/>
                <w:sz w:val="26"/>
                <w:szCs w:val="26"/>
                <w:u w:val="single"/>
              </w:rPr>
            </w:pPr>
            <w:r w:rsidRPr="00046A9B">
              <w:rPr>
                <w:b/>
                <w:sz w:val="26"/>
                <w:szCs w:val="26"/>
                <w:u w:val="single"/>
              </w:rPr>
              <w:t>IV. Ứng dụng</w:t>
            </w:r>
          </w:p>
          <w:p w14:paraId="5A9FCE62" w14:textId="21F28747" w:rsidR="00B91A08" w:rsidRPr="00B91A08" w:rsidRDefault="00B91A08" w:rsidP="00B91A08">
            <w:pPr>
              <w:jc w:val="both"/>
              <w:rPr>
                <w:sz w:val="26"/>
                <w:szCs w:val="26"/>
              </w:rPr>
            </w:pPr>
            <w:r w:rsidRPr="00046A9B">
              <w:rPr>
                <w:sz w:val="26"/>
                <w:szCs w:val="26"/>
              </w:rPr>
              <w:t>-Làm nhiên liệu, dung môi, nguyên liệu</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3B3941C" w14:textId="77777777" w:rsidR="00D01237" w:rsidRDefault="00D744C8" w:rsidP="005815C3">
            <w:pPr>
              <w:rPr>
                <w:lang w:val="de-DE"/>
              </w:rPr>
            </w:pPr>
            <w:r w:rsidRPr="005424B3">
              <w:rPr>
                <w:lang w:val="de-DE"/>
              </w:rPr>
              <w:lastRenderedPageBreak/>
              <w:t>- GV trình bày bằng lời.</w:t>
            </w:r>
          </w:p>
          <w:p w14:paraId="4B45DF25" w14:textId="77777777" w:rsidR="00D744C8" w:rsidRDefault="00D744C8" w:rsidP="005815C3">
            <w:pPr>
              <w:rPr>
                <w:lang w:val="de-DE"/>
              </w:rPr>
            </w:pPr>
          </w:p>
          <w:p w14:paraId="528E7AB6" w14:textId="77777777" w:rsidR="00D744C8" w:rsidRDefault="00D744C8" w:rsidP="005815C3">
            <w:pPr>
              <w:rPr>
                <w:lang w:val="de-DE"/>
              </w:rPr>
            </w:pPr>
          </w:p>
          <w:p w14:paraId="3F068404" w14:textId="77777777" w:rsidR="00D744C8" w:rsidRDefault="00D744C8" w:rsidP="005815C3">
            <w:pPr>
              <w:rPr>
                <w:lang w:val="de-DE"/>
              </w:rPr>
            </w:pPr>
          </w:p>
          <w:p w14:paraId="78035681" w14:textId="77777777" w:rsidR="00D744C8" w:rsidRDefault="00D744C8" w:rsidP="005815C3">
            <w:pPr>
              <w:rPr>
                <w:lang w:val="de-DE"/>
              </w:rPr>
            </w:pPr>
          </w:p>
          <w:p w14:paraId="1E1B5E41" w14:textId="77777777" w:rsidR="00D744C8" w:rsidRDefault="00D744C8" w:rsidP="005815C3">
            <w:pPr>
              <w:rPr>
                <w:lang w:val="de-DE"/>
              </w:rPr>
            </w:pPr>
            <w:r w:rsidRPr="005424B3">
              <w:rPr>
                <w:lang w:val="de-DE"/>
              </w:rPr>
              <w:t>- GV trình bày bằng lời.</w:t>
            </w:r>
          </w:p>
          <w:p w14:paraId="1AFBAAA6" w14:textId="77777777" w:rsidR="00D744C8" w:rsidRDefault="00D744C8" w:rsidP="005815C3">
            <w:pPr>
              <w:rPr>
                <w:lang w:val="de-DE"/>
              </w:rPr>
            </w:pPr>
          </w:p>
          <w:p w14:paraId="43CE5D46" w14:textId="77777777" w:rsidR="00D744C8" w:rsidRDefault="00D744C8" w:rsidP="005815C3">
            <w:pPr>
              <w:rPr>
                <w:lang w:val="de-DE"/>
              </w:rPr>
            </w:pPr>
          </w:p>
          <w:p w14:paraId="5EDD1E65" w14:textId="77777777" w:rsidR="00D744C8" w:rsidRDefault="00D744C8" w:rsidP="005815C3">
            <w:pPr>
              <w:rPr>
                <w:lang w:val="de-DE"/>
              </w:rPr>
            </w:pPr>
          </w:p>
          <w:p w14:paraId="63E3EBF8" w14:textId="77777777" w:rsidR="00D744C8" w:rsidRDefault="00D744C8" w:rsidP="005815C3">
            <w:pPr>
              <w:rPr>
                <w:lang w:val="de-DE"/>
              </w:rPr>
            </w:pPr>
          </w:p>
          <w:p w14:paraId="741FEFE0" w14:textId="77777777" w:rsidR="00D744C8" w:rsidRDefault="00D744C8" w:rsidP="005815C3">
            <w:pPr>
              <w:rPr>
                <w:lang w:val="de-DE"/>
              </w:rPr>
            </w:pPr>
            <w:r w:rsidRPr="005424B3">
              <w:rPr>
                <w:lang w:val="de-DE"/>
              </w:rPr>
              <w:t>- GV trình bày bằng lời.</w:t>
            </w:r>
          </w:p>
          <w:p w14:paraId="084261CF" w14:textId="77777777" w:rsidR="00D744C8" w:rsidRDefault="00D744C8" w:rsidP="005815C3">
            <w:pPr>
              <w:rPr>
                <w:lang w:val="de-DE"/>
              </w:rPr>
            </w:pPr>
          </w:p>
          <w:p w14:paraId="75AEF838" w14:textId="77777777" w:rsidR="00D744C8" w:rsidRDefault="00D744C8" w:rsidP="005815C3">
            <w:pPr>
              <w:rPr>
                <w:lang w:val="de-DE"/>
              </w:rPr>
            </w:pPr>
          </w:p>
          <w:p w14:paraId="54757B1F" w14:textId="77777777" w:rsidR="00D744C8" w:rsidRDefault="00D744C8" w:rsidP="005815C3">
            <w:pPr>
              <w:rPr>
                <w:lang w:val="de-DE"/>
              </w:rPr>
            </w:pPr>
          </w:p>
          <w:p w14:paraId="3A013AFD" w14:textId="77777777" w:rsidR="00D744C8" w:rsidRDefault="00D744C8" w:rsidP="005815C3">
            <w:pPr>
              <w:rPr>
                <w:lang w:val="de-DE"/>
              </w:rPr>
            </w:pPr>
          </w:p>
          <w:p w14:paraId="3E80167B" w14:textId="77777777" w:rsidR="00D744C8" w:rsidRDefault="00D744C8" w:rsidP="005815C3">
            <w:pPr>
              <w:rPr>
                <w:lang w:val="de-DE"/>
              </w:rPr>
            </w:pPr>
            <w:r w:rsidRPr="005424B3">
              <w:rPr>
                <w:lang w:val="de-DE"/>
              </w:rPr>
              <w:t>- GV trình bày bằng lời.</w:t>
            </w:r>
          </w:p>
          <w:p w14:paraId="52EB54FC" w14:textId="77777777" w:rsidR="00D744C8" w:rsidRDefault="00D744C8" w:rsidP="005815C3">
            <w:pPr>
              <w:rPr>
                <w:lang w:val="de-DE"/>
              </w:rPr>
            </w:pPr>
          </w:p>
          <w:p w14:paraId="29281B65" w14:textId="77777777" w:rsidR="00D744C8" w:rsidRDefault="00D744C8" w:rsidP="005815C3">
            <w:pPr>
              <w:rPr>
                <w:lang w:val="de-DE"/>
              </w:rPr>
            </w:pPr>
          </w:p>
          <w:p w14:paraId="02AFAEFD" w14:textId="77777777" w:rsidR="00D744C8" w:rsidRDefault="00D744C8" w:rsidP="005815C3">
            <w:pPr>
              <w:rPr>
                <w:lang w:val="de-DE"/>
              </w:rPr>
            </w:pPr>
          </w:p>
          <w:p w14:paraId="28D8C35A" w14:textId="77777777" w:rsidR="00D744C8" w:rsidRDefault="00D744C8" w:rsidP="005815C3">
            <w:pPr>
              <w:rPr>
                <w:lang w:val="de-DE"/>
              </w:rPr>
            </w:pPr>
          </w:p>
          <w:p w14:paraId="73232F01" w14:textId="77777777" w:rsidR="00D744C8" w:rsidRDefault="00D744C8" w:rsidP="005815C3">
            <w:pPr>
              <w:rPr>
                <w:lang w:val="de-DE"/>
              </w:rPr>
            </w:pPr>
            <w:r w:rsidRPr="005424B3">
              <w:rPr>
                <w:lang w:val="de-DE"/>
              </w:rPr>
              <w:t>- GV trình bày bằng lời.</w:t>
            </w:r>
          </w:p>
          <w:p w14:paraId="27CF2171" w14:textId="77777777" w:rsidR="00D744C8" w:rsidRDefault="00D744C8" w:rsidP="005815C3">
            <w:pPr>
              <w:rPr>
                <w:lang w:val="de-DE"/>
              </w:rPr>
            </w:pPr>
          </w:p>
          <w:p w14:paraId="5042AB11" w14:textId="77777777" w:rsidR="00D744C8" w:rsidRDefault="00D744C8" w:rsidP="005815C3">
            <w:pPr>
              <w:rPr>
                <w:lang w:val="de-DE"/>
              </w:rPr>
            </w:pPr>
          </w:p>
          <w:p w14:paraId="3FBD6E34" w14:textId="1ECB2A51" w:rsidR="00D744C8" w:rsidRPr="005424B3" w:rsidRDefault="00D744C8" w:rsidP="005815C3">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0491077" w14:textId="77777777" w:rsidR="00D01237" w:rsidRDefault="00D01237" w:rsidP="005815C3">
            <w:pPr>
              <w:rPr>
                <w:lang w:val="nb-NO"/>
              </w:rPr>
            </w:pPr>
          </w:p>
          <w:p w14:paraId="155C3D32" w14:textId="77777777" w:rsidR="00D744C8" w:rsidRDefault="00D744C8" w:rsidP="005815C3">
            <w:pPr>
              <w:rPr>
                <w:lang w:val="de-DE"/>
              </w:rPr>
            </w:pPr>
            <w:r w:rsidRPr="005424B3">
              <w:rPr>
                <w:lang w:val="de-DE"/>
              </w:rPr>
              <w:t xml:space="preserve">- </w:t>
            </w:r>
            <w:r w:rsidRPr="005424B3">
              <w:rPr>
                <w:lang w:val="nb-NO"/>
              </w:rPr>
              <w:t>HS theo dõi, ghi bài và t</w:t>
            </w:r>
            <w:r w:rsidRPr="005424B3">
              <w:rPr>
                <w:lang w:val="de-DE"/>
              </w:rPr>
              <w:t>rả lời</w:t>
            </w:r>
          </w:p>
          <w:p w14:paraId="536F6927" w14:textId="77777777" w:rsidR="00D744C8" w:rsidRDefault="00D744C8" w:rsidP="005815C3">
            <w:pPr>
              <w:rPr>
                <w:lang w:val="de-DE"/>
              </w:rPr>
            </w:pPr>
          </w:p>
          <w:p w14:paraId="675BA162" w14:textId="77777777" w:rsidR="00D744C8" w:rsidRDefault="00D744C8" w:rsidP="005815C3">
            <w:pPr>
              <w:rPr>
                <w:lang w:val="de-DE"/>
              </w:rPr>
            </w:pPr>
          </w:p>
          <w:p w14:paraId="414B16A0" w14:textId="77777777" w:rsidR="00D744C8" w:rsidRDefault="00D744C8" w:rsidP="005815C3">
            <w:pPr>
              <w:rPr>
                <w:lang w:val="de-DE"/>
              </w:rPr>
            </w:pPr>
          </w:p>
          <w:p w14:paraId="78AFD2C9" w14:textId="77777777" w:rsidR="00D744C8" w:rsidRDefault="00D744C8" w:rsidP="005815C3">
            <w:pPr>
              <w:rPr>
                <w:lang w:val="de-DE"/>
              </w:rPr>
            </w:pPr>
          </w:p>
          <w:p w14:paraId="0C3660FC" w14:textId="77777777" w:rsidR="00D744C8" w:rsidRDefault="00D744C8" w:rsidP="005815C3">
            <w:pPr>
              <w:rPr>
                <w:lang w:val="de-DE"/>
              </w:rPr>
            </w:pPr>
          </w:p>
          <w:p w14:paraId="7421E1B8" w14:textId="77777777" w:rsidR="00D744C8" w:rsidRDefault="00D744C8" w:rsidP="005815C3">
            <w:pPr>
              <w:rPr>
                <w:lang w:val="de-DE"/>
              </w:rPr>
            </w:pPr>
          </w:p>
          <w:p w14:paraId="096F5270" w14:textId="77777777" w:rsidR="00D744C8" w:rsidRDefault="00D744C8" w:rsidP="005815C3">
            <w:pPr>
              <w:rPr>
                <w:lang w:val="de-DE"/>
              </w:rPr>
            </w:pPr>
          </w:p>
          <w:p w14:paraId="52DD46E7" w14:textId="77777777" w:rsidR="00D744C8" w:rsidRDefault="00D744C8" w:rsidP="005815C3">
            <w:pPr>
              <w:rPr>
                <w:lang w:val="de-DE"/>
              </w:rPr>
            </w:pPr>
          </w:p>
          <w:p w14:paraId="0DF5FDE3" w14:textId="77777777" w:rsidR="00D744C8" w:rsidRDefault="00D744C8" w:rsidP="005815C3">
            <w:pPr>
              <w:rPr>
                <w:lang w:val="de-DE"/>
              </w:rPr>
            </w:pPr>
            <w:r w:rsidRPr="005424B3">
              <w:rPr>
                <w:lang w:val="de-DE"/>
              </w:rPr>
              <w:t xml:space="preserve">- </w:t>
            </w:r>
            <w:r w:rsidRPr="005424B3">
              <w:rPr>
                <w:lang w:val="nb-NO"/>
              </w:rPr>
              <w:t>HS theo dõi, ghi bài và t</w:t>
            </w:r>
            <w:r w:rsidRPr="005424B3">
              <w:rPr>
                <w:lang w:val="de-DE"/>
              </w:rPr>
              <w:t>rả lời</w:t>
            </w:r>
          </w:p>
          <w:p w14:paraId="40D55CFD" w14:textId="77777777" w:rsidR="00D744C8" w:rsidRDefault="00D744C8" w:rsidP="005815C3">
            <w:pPr>
              <w:rPr>
                <w:lang w:val="de-DE"/>
              </w:rPr>
            </w:pPr>
          </w:p>
          <w:p w14:paraId="545D29AE" w14:textId="77777777" w:rsidR="00D744C8" w:rsidRDefault="00D744C8" w:rsidP="005815C3">
            <w:pPr>
              <w:rPr>
                <w:lang w:val="de-DE"/>
              </w:rPr>
            </w:pPr>
          </w:p>
          <w:p w14:paraId="1D334FAF" w14:textId="77777777" w:rsidR="00D744C8" w:rsidRDefault="00D744C8" w:rsidP="005815C3">
            <w:pPr>
              <w:rPr>
                <w:lang w:val="de-DE"/>
              </w:rPr>
            </w:pPr>
          </w:p>
          <w:p w14:paraId="54849F86" w14:textId="77777777" w:rsidR="00D744C8" w:rsidRDefault="00D744C8" w:rsidP="005815C3">
            <w:pPr>
              <w:rPr>
                <w:lang w:val="de-DE"/>
              </w:rPr>
            </w:pPr>
          </w:p>
          <w:p w14:paraId="7EE8C54C" w14:textId="77777777" w:rsidR="00D744C8" w:rsidRDefault="00D744C8" w:rsidP="005815C3">
            <w:pPr>
              <w:rPr>
                <w:lang w:val="de-DE"/>
              </w:rPr>
            </w:pPr>
          </w:p>
          <w:p w14:paraId="42E5EAD9" w14:textId="77777777" w:rsidR="00D744C8" w:rsidRDefault="00D744C8" w:rsidP="005815C3">
            <w:pPr>
              <w:rPr>
                <w:lang w:val="de-DE"/>
              </w:rPr>
            </w:pPr>
          </w:p>
          <w:p w14:paraId="1514D4E6" w14:textId="77777777" w:rsidR="00D744C8" w:rsidRDefault="00D744C8" w:rsidP="005815C3">
            <w:pPr>
              <w:rPr>
                <w:lang w:val="de-DE"/>
              </w:rPr>
            </w:pPr>
          </w:p>
          <w:p w14:paraId="5B38497B" w14:textId="77777777" w:rsidR="00D744C8" w:rsidRDefault="00D744C8" w:rsidP="005815C3">
            <w:pPr>
              <w:rPr>
                <w:lang w:val="de-DE"/>
              </w:rPr>
            </w:pPr>
            <w:r w:rsidRPr="005424B3">
              <w:rPr>
                <w:lang w:val="de-DE"/>
              </w:rPr>
              <w:t xml:space="preserve">- </w:t>
            </w:r>
            <w:r w:rsidRPr="005424B3">
              <w:rPr>
                <w:lang w:val="nb-NO"/>
              </w:rPr>
              <w:t>HS theo dõi, ghi bài và t</w:t>
            </w:r>
            <w:r w:rsidRPr="005424B3">
              <w:rPr>
                <w:lang w:val="de-DE"/>
              </w:rPr>
              <w:t>rả lời</w:t>
            </w:r>
          </w:p>
          <w:p w14:paraId="3DBA658F" w14:textId="77777777" w:rsidR="00D744C8" w:rsidRDefault="00D744C8" w:rsidP="005815C3">
            <w:pPr>
              <w:rPr>
                <w:lang w:val="de-DE"/>
              </w:rPr>
            </w:pPr>
          </w:p>
          <w:p w14:paraId="32D6FE56" w14:textId="77777777" w:rsidR="00D744C8" w:rsidRDefault="00D744C8" w:rsidP="005815C3">
            <w:pPr>
              <w:rPr>
                <w:lang w:val="de-DE"/>
              </w:rPr>
            </w:pPr>
          </w:p>
          <w:p w14:paraId="0EBA50BB" w14:textId="77777777" w:rsidR="00D744C8" w:rsidRDefault="00D744C8" w:rsidP="005815C3">
            <w:pPr>
              <w:rPr>
                <w:lang w:val="de-DE"/>
              </w:rPr>
            </w:pPr>
          </w:p>
          <w:p w14:paraId="1CB7D8B2" w14:textId="77777777" w:rsidR="00D744C8" w:rsidRDefault="00D744C8" w:rsidP="005815C3">
            <w:pPr>
              <w:rPr>
                <w:lang w:val="de-DE"/>
              </w:rPr>
            </w:pPr>
          </w:p>
          <w:p w14:paraId="5400F86F" w14:textId="77777777" w:rsidR="00D744C8" w:rsidRDefault="00D744C8" w:rsidP="005815C3">
            <w:pPr>
              <w:rPr>
                <w:lang w:val="de-DE"/>
              </w:rPr>
            </w:pPr>
          </w:p>
          <w:p w14:paraId="44479703" w14:textId="77777777" w:rsidR="00D744C8" w:rsidRDefault="00D744C8" w:rsidP="005815C3">
            <w:pPr>
              <w:rPr>
                <w:lang w:val="de-DE"/>
              </w:rPr>
            </w:pPr>
          </w:p>
          <w:p w14:paraId="7CE7E57B" w14:textId="77777777" w:rsidR="00D744C8" w:rsidRDefault="00D744C8" w:rsidP="005815C3">
            <w:pPr>
              <w:rPr>
                <w:lang w:val="de-DE"/>
              </w:rPr>
            </w:pPr>
          </w:p>
          <w:p w14:paraId="61398A3E" w14:textId="1967C9EE" w:rsidR="00D744C8" w:rsidRPr="005424B3" w:rsidRDefault="00D744C8" w:rsidP="005815C3">
            <w:pPr>
              <w:rPr>
                <w:lang w:val="nb-NO"/>
              </w:rPr>
            </w:pPr>
            <w:r w:rsidRPr="005424B3">
              <w:rPr>
                <w:lang w:val="de-DE"/>
              </w:rPr>
              <w:t xml:space="preserve">- </w:t>
            </w:r>
            <w:r w:rsidRPr="005424B3">
              <w:rPr>
                <w:lang w:val="nb-NO"/>
              </w:rPr>
              <w:t>HS theo dõi, ghi bài và t</w:t>
            </w:r>
            <w:r w:rsidRPr="005424B3">
              <w:rPr>
                <w:lang w:val="de-DE"/>
              </w:rPr>
              <w:t>rả lời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779660E" w14:textId="77777777" w:rsidR="00D01237" w:rsidRPr="005424B3" w:rsidRDefault="00D01237" w:rsidP="005815C3">
            <w:pPr>
              <w:rPr>
                <w:lang w:val="nb-NO"/>
              </w:rPr>
            </w:pPr>
          </w:p>
          <w:p w14:paraId="074D18C2" w14:textId="77777777" w:rsidR="00D01237" w:rsidRPr="005424B3" w:rsidRDefault="00D01237" w:rsidP="005815C3">
            <w:pPr>
              <w:jc w:val="center"/>
              <w:rPr>
                <w:lang w:val="pt-BR"/>
              </w:rPr>
            </w:pPr>
          </w:p>
          <w:p w14:paraId="7DDBF5ED" w14:textId="77777777" w:rsidR="00D01237" w:rsidRDefault="00D744C8" w:rsidP="005815C3">
            <w:pPr>
              <w:rPr>
                <w:lang w:val="pt-BR"/>
              </w:rPr>
            </w:pPr>
            <w:r>
              <w:rPr>
                <w:lang w:val="pt-BR"/>
              </w:rPr>
              <w:t xml:space="preserve">20 </w:t>
            </w:r>
            <w:r w:rsidR="00D01237" w:rsidRPr="005424B3">
              <w:rPr>
                <w:lang w:val="pt-BR"/>
              </w:rPr>
              <w:t>phút</w:t>
            </w:r>
          </w:p>
          <w:p w14:paraId="7A767F27" w14:textId="77777777" w:rsidR="00D744C8" w:rsidRDefault="00D744C8" w:rsidP="005815C3">
            <w:pPr>
              <w:rPr>
                <w:lang w:val="pt-BR"/>
              </w:rPr>
            </w:pPr>
          </w:p>
          <w:p w14:paraId="2EF8F753" w14:textId="77777777" w:rsidR="00D744C8" w:rsidRDefault="00D744C8" w:rsidP="005815C3">
            <w:pPr>
              <w:rPr>
                <w:lang w:val="pt-BR"/>
              </w:rPr>
            </w:pPr>
          </w:p>
          <w:p w14:paraId="2035043F" w14:textId="77777777" w:rsidR="00D744C8" w:rsidRDefault="00D744C8" w:rsidP="005815C3">
            <w:pPr>
              <w:rPr>
                <w:lang w:val="pt-BR"/>
              </w:rPr>
            </w:pPr>
          </w:p>
          <w:p w14:paraId="2CF0973D" w14:textId="77777777" w:rsidR="00D744C8" w:rsidRDefault="00D744C8" w:rsidP="005815C3">
            <w:pPr>
              <w:rPr>
                <w:lang w:val="pt-BR"/>
              </w:rPr>
            </w:pPr>
          </w:p>
          <w:p w14:paraId="24E6DB66" w14:textId="77777777" w:rsidR="00D744C8" w:rsidRDefault="00D744C8" w:rsidP="005815C3">
            <w:pPr>
              <w:rPr>
                <w:lang w:val="pt-BR"/>
              </w:rPr>
            </w:pPr>
          </w:p>
          <w:p w14:paraId="477BA289" w14:textId="77777777" w:rsidR="00D744C8" w:rsidRDefault="00D744C8" w:rsidP="005815C3">
            <w:pPr>
              <w:rPr>
                <w:lang w:val="pt-BR"/>
              </w:rPr>
            </w:pPr>
          </w:p>
          <w:p w14:paraId="6D172A5F" w14:textId="77777777" w:rsidR="00D744C8" w:rsidRDefault="00D744C8" w:rsidP="005815C3">
            <w:pPr>
              <w:rPr>
                <w:lang w:val="pt-BR"/>
              </w:rPr>
            </w:pPr>
          </w:p>
          <w:p w14:paraId="2CC17F17" w14:textId="77777777" w:rsidR="00D744C8" w:rsidRDefault="00D744C8" w:rsidP="005815C3">
            <w:pPr>
              <w:rPr>
                <w:lang w:val="pt-BR"/>
              </w:rPr>
            </w:pPr>
          </w:p>
          <w:p w14:paraId="16356382" w14:textId="77777777" w:rsidR="00D744C8" w:rsidRDefault="00D744C8" w:rsidP="005815C3">
            <w:pPr>
              <w:rPr>
                <w:lang w:val="pt-BR"/>
              </w:rPr>
            </w:pPr>
          </w:p>
          <w:p w14:paraId="19373703" w14:textId="77777777" w:rsidR="00D744C8" w:rsidRDefault="00D744C8" w:rsidP="005815C3">
            <w:pPr>
              <w:rPr>
                <w:lang w:val="pt-BR"/>
              </w:rPr>
            </w:pPr>
          </w:p>
          <w:p w14:paraId="76463E2F" w14:textId="77777777" w:rsidR="00D744C8" w:rsidRDefault="00D744C8" w:rsidP="005815C3">
            <w:pPr>
              <w:rPr>
                <w:lang w:val="pt-BR"/>
              </w:rPr>
            </w:pPr>
          </w:p>
          <w:p w14:paraId="7FCC97F1" w14:textId="77777777" w:rsidR="00D744C8" w:rsidRDefault="00D744C8" w:rsidP="005815C3">
            <w:pPr>
              <w:rPr>
                <w:lang w:val="pt-BR"/>
              </w:rPr>
            </w:pPr>
          </w:p>
          <w:p w14:paraId="66EDF6F4" w14:textId="77777777" w:rsidR="00D744C8" w:rsidRDefault="00D744C8" w:rsidP="005815C3">
            <w:pPr>
              <w:rPr>
                <w:lang w:val="pt-BR"/>
              </w:rPr>
            </w:pPr>
          </w:p>
          <w:p w14:paraId="5DBB4BE7" w14:textId="77777777" w:rsidR="00D744C8" w:rsidRDefault="00D744C8" w:rsidP="005815C3">
            <w:pPr>
              <w:rPr>
                <w:lang w:val="pt-BR"/>
              </w:rPr>
            </w:pPr>
            <w:r>
              <w:rPr>
                <w:lang w:val="pt-BR"/>
              </w:rPr>
              <w:t xml:space="preserve">20 </w:t>
            </w:r>
            <w:r w:rsidRPr="005424B3">
              <w:rPr>
                <w:lang w:val="pt-BR"/>
              </w:rPr>
              <w:t>phút</w:t>
            </w:r>
          </w:p>
          <w:p w14:paraId="755BC464" w14:textId="77777777" w:rsidR="00D744C8" w:rsidRDefault="00D744C8" w:rsidP="005815C3">
            <w:pPr>
              <w:rPr>
                <w:lang w:val="pt-BR"/>
              </w:rPr>
            </w:pPr>
          </w:p>
          <w:p w14:paraId="5C8A2A9C" w14:textId="77777777" w:rsidR="00D744C8" w:rsidRDefault="00D744C8" w:rsidP="005815C3">
            <w:pPr>
              <w:rPr>
                <w:lang w:val="pt-BR"/>
              </w:rPr>
            </w:pPr>
          </w:p>
          <w:p w14:paraId="3B918D4C" w14:textId="77777777" w:rsidR="00D744C8" w:rsidRDefault="00D744C8" w:rsidP="005815C3">
            <w:pPr>
              <w:rPr>
                <w:lang w:val="pt-BR"/>
              </w:rPr>
            </w:pPr>
          </w:p>
          <w:p w14:paraId="59E6624B" w14:textId="77777777" w:rsidR="00D744C8" w:rsidRDefault="00D744C8" w:rsidP="005815C3">
            <w:pPr>
              <w:rPr>
                <w:lang w:val="pt-BR"/>
              </w:rPr>
            </w:pPr>
          </w:p>
          <w:p w14:paraId="7655AE3C" w14:textId="77777777" w:rsidR="00D744C8" w:rsidRDefault="00D744C8" w:rsidP="005815C3">
            <w:pPr>
              <w:rPr>
                <w:lang w:val="pt-BR"/>
              </w:rPr>
            </w:pPr>
          </w:p>
          <w:p w14:paraId="500A2F94" w14:textId="77777777" w:rsidR="00D744C8" w:rsidRDefault="00D744C8" w:rsidP="005815C3">
            <w:pPr>
              <w:rPr>
                <w:lang w:val="pt-BR"/>
              </w:rPr>
            </w:pPr>
          </w:p>
          <w:p w14:paraId="31D01D4E" w14:textId="77777777" w:rsidR="00D744C8" w:rsidRDefault="00D744C8" w:rsidP="005815C3">
            <w:pPr>
              <w:rPr>
                <w:lang w:val="pt-BR"/>
              </w:rPr>
            </w:pPr>
          </w:p>
          <w:p w14:paraId="1800F954" w14:textId="77777777" w:rsidR="00D744C8" w:rsidRDefault="00D744C8" w:rsidP="005815C3">
            <w:pPr>
              <w:rPr>
                <w:lang w:val="pt-BR"/>
              </w:rPr>
            </w:pPr>
          </w:p>
          <w:p w14:paraId="7869C3A2" w14:textId="77777777" w:rsidR="00D744C8" w:rsidRDefault="00D744C8" w:rsidP="005815C3">
            <w:pPr>
              <w:rPr>
                <w:lang w:val="pt-BR"/>
              </w:rPr>
            </w:pPr>
          </w:p>
          <w:p w14:paraId="0C831FEE" w14:textId="77777777" w:rsidR="00D744C8" w:rsidRDefault="00D744C8" w:rsidP="005815C3">
            <w:pPr>
              <w:rPr>
                <w:lang w:val="pt-BR"/>
              </w:rPr>
            </w:pPr>
          </w:p>
          <w:p w14:paraId="1D6CAD87" w14:textId="77777777" w:rsidR="00D744C8" w:rsidRDefault="00D744C8" w:rsidP="005815C3">
            <w:pPr>
              <w:rPr>
                <w:lang w:val="pt-BR"/>
              </w:rPr>
            </w:pPr>
          </w:p>
          <w:p w14:paraId="6D49D321" w14:textId="77777777" w:rsidR="00D744C8" w:rsidRDefault="00D744C8" w:rsidP="005815C3">
            <w:pPr>
              <w:rPr>
                <w:lang w:val="pt-BR"/>
              </w:rPr>
            </w:pPr>
          </w:p>
          <w:p w14:paraId="443596F1" w14:textId="77777777" w:rsidR="00D744C8" w:rsidRDefault="00D744C8" w:rsidP="005815C3">
            <w:pPr>
              <w:rPr>
                <w:lang w:val="pt-BR"/>
              </w:rPr>
            </w:pPr>
          </w:p>
          <w:p w14:paraId="56EC826D" w14:textId="77777777" w:rsidR="00D744C8" w:rsidRDefault="00D744C8" w:rsidP="005815C3">
            <w:pPr>
              <w:rPr>
                <w:lang w:val="pt-BR"/>
              </w:rPr>
            </w:pPr>
          </w:p>
          <w:p w14:paraId="4A54787F" w14:textId="77777777" w:rsidR="00D744C8" w:rsidRDefault="00D744C8" w:rsidP="005815C3">
            <w:pPr>
              <w:rPr>
                <w:lang w:val="pt-BR"/>
              </w:rPr>
            </w:pPr>
          </w:p>
          <w:p w14:paraId="7A6DC38A" w14:textId="77777777" w:rsidR="00D744C8" w:rsidRDefault="00D744C8" w:rsidP="005815C3">
            <w:pPr>
              <w:rPr>
                <w:lang w:val="pt-BR"/>
              </w:rPr>
            </w:pPr>
            <w:r>
              <w:rPr>
                <w:lang w:val="pt-BR"/>
              </w:rPr>
              <w:t xml:space="preserve">20 </w:t>
            </w:r>
            <w:r w:rsidRPr="005424B3">
              <w:rPr>
                <w:lang w:val="pt-BR"/>
              </w:rPr>
              <w:t>phút</w:t>
            </w:r>
          </w:p>
          <w:p w14:paraId="33BB6CB8" w14:textId="73CC29D5" w:rsidR="00D744C8" w:rsidRPr="005424B3" w:rsidRDefault="00D744C8" w:rsidP="005815C3">
            <w:pPr>
              <w:rPr>
                <w:lang w:val="nb-NO"/>
              </w:rPr>
            </w:pPr>
          </w:p>
        </w:tc>
      </w:tr>
      <w:tr w:rsidR="00D01237" w:rsidRPr="005424B3" w14:paraId="0F462C04"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09D0729A" w14:textId="77777777" w:rsidR="00D01237" w:rsidRPr="005424B3" w:rsidRDefault="00D01237" w:rsidP="005815C3">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CC942BB" w14:textId="77777777" w:rsidR="00D01237" w:rsidRPr="005424B3" w:rsidRDefault="00D01237" w:rsidP="005815C3">
            <w:pPr>
              <w:rPr>
                <w:b/>
                <w:bCs/>
                <w:u w:val="single"/>
                <w:lang w:val="nb-NO"/>
              </w:rPr>
            </w:pPr>
            <w:r w:rsidRPr="005424B3">
              <w:rPr>
                <w:b/>
                <w:bCs/>
                <w:u w:val="single"/>
                <w:lang w:val="nb-NO"/>
              </w:rPr>
              <w:t>Củng cố kiến thức và kết thúc bài</w:t>
            </w:r>
          </w:p>
          <w:p w14:paraId="7011D008" w14:textId="1C6153BA" w:rsidR="00D01237" w:rsidRPr="00B91A08" w:rsidRDefault="00B91A08" w:rsidP="00B91A08">
            <w:pPr>
              <w:jc w:val="both"/>
              <w:rPr>
                <w:sz w:val="26"/>
                <w:szCs w:val="26"/>
              </w:rPr>
            </w:pPr>
            <w:r>
              <w:rPr>
                <w:sz w:val="26"/>
                <w:szCs w:val="26"/>
              </w:rPr>
              <w:t>-Kh</w:t>
            </w:r>
            <w:r w:rsidRPr="002404B9">
              <w:rPr>
                <w:sz w:val="26"/>
                <w:szCs w:val="26"/>
              </w:rPr>
              <w:t>ắc</w:t>
            </w:r>
            <w:r>
              <w:rPr>
                <w:sz w:val="26"/>
                <w:szCs w:val="26"/>
              </w:rPr>
              <w:t xml:space="preserve"> s</w:t>
            </w:r>
            <w:r w:rsidRPr="002404B9">
              <w:rPr>
                <w:sz w:val="26"/>
                <w:szCs w:val="26"/>
              </w:rPr>
              <w:t>â</w:t>
            </w:r>
            <w:r>
              <w:rPr>
                <w:sz w:val="26"/>
                <w:szCs w:val="26"/>
              </w:rPr>
              <w:t>u ki</w:t>
            </w:r>
            <w:r w:rsidRPr="002404B9">
              <w:rPr>
                <w:sz w:val="26"/>
                <w:szCs w:val="26"/>
              </w:rPr>
              <w:t>ến</w:t>
            </w:r>
            <w:r>
              <w:rPr>
                <w:sz w:val="26"/>
                <w:szCs w:val="26"/>
              </w:rPr>
              <w:t xml:space="preserve"> th</w:t>
            </w:r>
            <w:r w:rsidRPr="002404B9">
              <w:rPr>
                <w:sz w:val="26"/>
                <w:szCs w:val="26"/>
              </w:rPr>
              <w:t>ức</w:t>
            </w:r>
            <w:r>
              <w:rPr>
                <w:sz w:val="26"/>
                <w:szCs w:val="26"/>
              </w:rPr>
              <w:t xml:space="preserve"> v</w:t>
            </w:r>
            <w:r w:rsidRPr="002404B9">
              <w:rPr>
                <w:sz w:val="26"/>
                <w:szCs w:val="26"/>
              </w:rPr>
              <w:t>ề</w:t>
            </w:r>
            <w:r>
              <w:rPr>
                <w:sz w:val="26"/>
                <w:szCs w:val="26"/>
              </w:rPr>
              <w:t xml:space="preserve"> </w:t>
            </w:r>
            <w:r w:rsidRPr="002404B9">
              <w:rPr>
                <w:sz w:val="26"/>
                <w:szCs w:val="26"/>
              </w:rPr>
              <w:t>đặc</w:t>
            </w:r>
            <w:r>
              <w:rPr>
                <w:sz w:val="26"/>
                <w:szCs w:val="26"/>
              </w:rPr>
              <w:t xml:space="preserve"> </w:t>
            </w:r>
            <w:r w:rsidRPr="002404B9">
              <w:rPr>
                <w:sz w:val="26"/>
                <w:szCs w:val="26"/>
              </w:rPr>
              <w:t>đ</w:t>
            </w:r>
            <w:r>
              <w:rPr>
                <w:sz w:val="26"/>
                <w:szCs w:val="26"/>
              </w:rPr>
              <w:t>i</w:t>
            </w:r>
            <w:r w:rsidRPr="002404B9">
              <w:rPr>
                <w:sz w:val="26"/>
                <w:szCs w:val="26"/>
              </w:rPr>
              <w:t>ểm</w:t>
            </w:r>
            <w:r>
              <w:rPr>
                <w:sz w:val="26"/>
                <w:szCs w:val="26"/>
              </w:rPr>
              <w:t xml:space="preserve"> CT, tchh c</w:t>
            </w:r>
            <w:r w:rsidRPr="002404B9">
              <w:rPr>
                <w:sz w:val="26"/>
                <w:szCs w:val="26"/>
              </w:rPr>
              <w:t>ủa</w:t>
            </w:r>
            <w:r>
              <w:rPr>
                <w:sz w:val="26"/>
                <w:szCs w:val="26"/>
              </w:rPr>
              <w:t xml:space="preserve"> xicloankan</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A97F18C" w14:textId="4FFAB39C" w:rsidR="00D01237" w:rsidRPr="005424B3" w:rsidRDefault="00D01237" w:rsidP="00B91A08">
            <w:pPr>
              <w:rPr>
                <w:lang w:val="vi-VN"/>
              </w:rPr>
            </w:pPr>
            <w:r w:rsidRPr="005424B3">
              <w:rPr>
                <w:lang w:val="de-DE"/>
              </w:rPr>
              <w:t>Giảng viên trình bày tóm tắt nội dung bằng lời.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1B9B4540" w14:textId="3E9A59B9" w:rsidR="00D01237" w:rsidRPr="005424B3" w:rsidRDefault="00D01237" w:rsidP="005815C3">
            <w:pPr>
              <w:rPr>
                <w:lang w:val="nb-NO"/>
              </w:rPr>
            </w:pPr>
            <w:r w:rsidRPr="005424B3">
              <w:rPr>
                <w:lang w:val="de-DE"/>
              </w:rPr>
              <w:t>Học sinh lắng nghe và ghi ché</w:t>
            </w:r>
            <w:r w:rsidR="00B91A08">
              <w:rPr>
                <w:lang w:val="de-DE"/>
              </w:rPr>
              <w:t>p</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BC695D" w14:textId="77777777" w:rsidR="00D01237" w:rsidRPr="005424B3" w:rsidRDefault="00D01237" w:rsidP="005815C3">
            <w:pPr>
              <w:jc w:val="center"/>
              <w:rPr>
                <w:lang w:val="nb-NO"/>
              </w:rPr>
            </w:pPr>
          </w:p>
          <w:p w14:paraId="0D22E8B5" w14:textId="5FF38C60" w:rsidR="00D01237" w:rsidRPr="005424B3" w:rsidRDefault="00D744C8" w:rsidP="005815C3">
            <w:pPr>
              <w:jc w:val="center"/>
              <w:rPr>
                <w:lang w:val="nb-NO"/>
              </w:rPr>
            </w:pPr>
            <w:r>
              <w:rPr>
                <w:lang w:val="pt-BR"/>
              </w:rPr>
              <w:t>15</w:t>
            </w:r>
            <w:r w:rsidR="00D01237" w:rsidRPr="005424B3">
              <w:rPr>
                <w:lang w:val="pt-BR"/>
              </w:rPr>
              <w:t xml:space="preserve"> phút</w:t>
            </w:r>
          </w:p>
        </w:tc>
      </w:tr>
      <w:tr w:rsidR="00D01237" w:rsidRPr="005424B3" w14:paraId="74CC32DF"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12135B24" w14:textId="77777777" w:rsidR="00D01237" w:rsidRPr="005424B3" w:rsidRDefault="00D01237" w:rsidP="005815C3">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B9C24B6" w14:textId="77777777" w:rsidR="00D01237" w:rsidRPr="005424B3" w:rsidRDefault="00D01237" w:rsidP="005815C3">
            <w:pPr>
              <w:rPr>
                <w:b/>
                <w:bCs/>
                <w:u w:val="single"/>
                <w:lang w:val="pt-BR"/>
              </w:rPr>
            </w:pPr>
            <w:r w:rsidRPr="005424B3">
              <w:rPr>
                <w:b/>
                <w:bCs/>
                <w:u w:val="single"/>
                <w:lang w:val="pt-BR"/>
              </w:rPr>
              <w:t>Hướng dẫn tự học</w:t>
            </w:r>
          </w:p>
          <w:p w14:paraId="0039092D" w14:textId="5CD5BF84" w:rsidR="00D01237" w:rsidRPr="00B91A08" w:rsidRDefault="00B91A08" w:rsidP="005815C3">
            <w:pPr>
              <w:rPr>
                <w:bCs/>
                <w:lang w:val="pt-BR"/>
              </w:rPr>
            </w:pPr>
            <w:r w:rsidRPr="00B91A08">
              <w:rPr>
                <w:bCs/>
                <w:lang w:val="pt-BR"/>
              </w:rPr>
              <w:t xml:space="preserve"> làm bt giáo trình</w:t>
            </w:r>
          </w:p>
          <w:p w14:paraId="2721B986" w14:textId="77777777" w:rsidR="00D01237" w:rsidRPr="005424B3" w:rsidRDefault="00D01237" w:rsidP="005815C3">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B9AD1FD" w14:textId="77777777" w:rsidR="00D01237" w:rsidRPr="005424B3" w:rsidRDefault="00D01237" w:rsidP="005815C3">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2B72A40" w14:textId="4BA9880F" w:rsidR="00D01237" w:rsidRPr="005424B3" w:rsidRDefault="00B91A08" w:rsidP="005815C3">
            <w:pPr>
              <w:rPr>
                <w:lang w:val="pt-BR"/>
              </w:rPr>
            </w:pPr>
            <w:r>
              <w:rPr>
                <w:lang w:val="pt-BR"/>
              </w:rPr>
              <w:t>Học sinh giải bài tập</w:t>
            </w:r>
            <w:r w:rsidR="00D01237" w:rsidRPr="005424B3">
              <w:rPr>
                <w:lang w:val="pt-BR"/>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7DCB9FB" w14:textId="77777777" w:rsidR="00D01237" w:rsidRPr="005424B3" w:rsidRDefault="00D01237" w:rsidP="005815C3">
            <w:pPr>
              <w:jc w:val="center"/>
              <w:rPr>
                <w:lang w:val="pt-BR"/>
              </w:rPr>
            </w:pPr>
          </w:p>
          <w:p w14:paraId="49D7BF21" w14:textId="1D5D39D6" w:rsidR="00D01237" w:rsidRPr="005424B3" w:rsidRDefault="00D744C8" w:rsidP="005815C3">
            <w:pPr>
              <w:jc w:val="center"/>
              <w:rPr>
                <w:lang w:val="pt-BR"/>
              </w:rPr>
            </w:pPr>
            <w:r>
              <w:rPr>
                <w:lang w:val="pt-BR"/>
              </w:rPr>
              <w:t xml:space="preserve">5 </w:t>
            </w:r>
            <w:r w:rsidR="00D01237" w:rsidRPr="005424B3">
              <w:rPr>
                <w:lang w:val="pt-BR"/>
              </w:rPr>
              <w:t>phút</w:t>
            </w:r>
          </w:p>
        </w:tc>
      </w:tr>
    </w:tbl>
    <w:p w14:paraId="58C885B4" w14:textId="77777777" w:rsidR="00D01237" w:rsidRPr="005424B3" w:rsidRDefault="00D01237" w:rsidP="00D01237">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D01237" w:rsidRPr="005424B3" w14:paraId="414390D6" w14:textId="77777777" w:rsidTr="005815C3">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FBE2B6D" w14:textId="77777777" w:rsidR="00D01237" w:rsidRPr="005424B3" w:rsidRDefault="00D01237" w:rsidP="005815C3">
            <w:pPr>
              <w:rPr>
                <w:u w:val="single"/>
                <w:lang w:val="pt-BR"/>
              </w:rPr>
            </w:pPr>
          </w:p>
          <w:p w14:paraId="5D94B0B0" w14:textId="77777777" w:rsidR="00D01237" w:rsidRPr="005424B3" w:rsidRDefault="00D01237" w:rsidP="005815C3">
            <w:pPr>
              <w:rPr>
                <w:u w:val="single"/>
                <w:lang w:val="pt-BR"/>
              </w:rPr>
            </w:pPr>
          </w:p>
          <w:p w14:paraId="2C4B43B4" w14:textId="77777777" w:rsidR="00D01237" w:rsidRPr="005424B3" w:rsidRDefault="00D01237" w:rsidP="005815C3">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5E711C37" w14:textId="48E528CC" w:rsidR="00D01237" w:rsidRPr="005424B3" w:rsidRDefault="00D01237" w:rsidP="005815C3">
            <w:pPr>
              <w:jc w:val="both"/>
            </w:pPr>
            <w:r w:rsidRPr="005424B3">
              <w:t xml:space="preserve">1. </w:t>
            </w:r>
            <w:r w:rsidR="00D744C8">
              <w:rPr>
                <w:i/>
                <w:iCs/>
              </w:rPr>
              <w:t>Giáo trình hóa học 2</w:t>
            </w:r>
            <w:r w:rsidRPr="005424B3">
              <w:rPr>
                <w:i/>
                <w:iCs/>
              </w:rPr>
              <w:t xml:space="preserve">, </w:t>
            </w:r>
            <w:r w:rsidRPr="005424B3">
              <w:t>Trường CĐ lý tự trọng Tp. HCM, năm 2018.</w:t>
            </w:r>
          </w:p>
          <w:p w14:paraId="3454634A" w14:textId="5AE5E663" w:rsidR="00D01237" w:rsidRPr="005424B3" w:rsidRDefault="00D01237" w:rsidP="005815C3">
            <w:pPr>
              <w:jc w:val="both"/>
            </w:pPr>
            <w:r w:rsidRPr="005424B3">
              <w:t xml:space="preserve">2. </w:t>
            </w:r>
            <w:r w:rsidRPr="005424B3">
              <w:rPr>
                <w:lang w:val="vi-VN"/>
              </w:rPr>
              <w:t>Nguyễn Xuân Trường</w:t>
            </w:r>
            <w:r w:rsidRPr="005424B3">
              <w:t xml:space="preserve">, </w:t>
            </w:r>
            <w:r w:rsidR="00D744C8">
              <w:rPr>
                <w:i/>
                <w:iCs/>
              </w:rPr>
              <w:t>Hóa học 11</w:t>
            </w:r>
            <w:r w:rsidRPr="005424B3">
              <w:rPr>
                <w:i/>
                <w:iCs/>
              </w:rPr>
              <w:t xml:space="preserve">, </w:t>
            </w:r>
            <w:r w:rsidRPr="005424B3">
              <w:rPr>
                <w:lang w:val="vi-VN"/>
              </w:rPr>
              <w:t>NXB Giáo dục Việt Nam</w:t>
            </w:r>
            <w:r w:rsidRPr="005424B3">
              <w:t>, năm 2015.</w:t>
            </w:r>
          </w:p>
          <w:p w14:paraId="2471EAA5" w14:textId="0CDC182B" w:rsidR="00D01237" w:rsidRPr="005424B3" w:rsidRDefault="00D01237" w:rsidP="005815C3">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00D744C8">
              <w:t>11</w:t>
            </w:r>
            <w:r w:rsidRPr="005424B3">
              <w:t xml:space="preserve">, </w:t>
            </w:r>
            <w:r w:rsidRPr="005424B3">
              <w:rPr>
                <w:lang w:val="vi-VN"/>
              </w:rPr>
              <w:t>NXB Giáo dục Việt Nam</w:t>
            </w:r>
            <w:r w:rsidRPr="005424B3">
              <w:t>, năm 2015.</w:t>
            </w:r>
          </w:p>
        </w:tc>
      </w:tr>
      <w:tr w:rsidR="00D01237" w:rsidRPr="005424B3" w14:paraId="3BFA7FF5" w14:textId="77777777" w:rsidTr="005815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581833DD" w14:textId="77777777" w:rsidR="00D01237" w:rsidRPr="005424B3" w:rsidRDefault="00D01237" w:rsidP="005815C3">
            <w:pPr>
              <w:rPr>
                <w:lang w:val="pt-BR"/>
              </w:rPr>
            </w:pPr>
          </w:p>
          <w:p w14:paraId="338A821F" w14:textId="77777777" w:rsidR="00D01237" w:rsidRPr="005424B3" w:rsidRDefault="00D01237" w:rsidP="005815C3">
            <w:pPr>
              <w:jc w:val="center"/>
              <w:rPr>
                <w:b/>
                <w:bCs/>
                <w:lang w:val="pt-BR"/>
              </w:rPr>
            </w:pPr>
            <w:r w:rsidRPr="005424B3">
              <w:rPr>
                <w:b/>
                <w:bCs/>
                <w:lang w:val="pt-BR"/>
              </w:rPr>
              <w:t>Trưởng tổ môn</w:t>
            </w:r>
          </w:p>
          <w:p w14:paraId="567F3F56" w14:textId="468E0773" w:rsidR="00D01237" w:rsidRPr="00B91A08" w:rsidRDefault="00D01237" w:rsidP="00B91A08">
            <w:pPr>
              <w:jc w:val="center"/>
              <w:rPr>
                <w:b/>
                <w:bCs/>
                <w:lang w:val="pt-BR"/>
              </w:rPr>
            </w:pPr>
            <w:r w:rsidRPr="005424B3">
              <w:rPr>
                <w:b/>
                <w:bCs/>
                <w:lang w:val="vi-VN"/>
              </w:rPr>
              <w:t xml:space="preserve">   </w:t>
            </w:r>
            <w:r w:rsidRPr="005424B3">
              <w:rPr>
                <w:b/>
                <w:bCs/>
                <w:lang w:val="pt-BR"/>
              </w:rPr>
              <w:t>Nguyễn Thị Huyền Nga</w:t>
            </w:r>
          </w:p>
        </w:tc>
        <w:tc>
          <w:tcPr>
            <w:tcW w:w="6205" w:type="dxa"/>
            <w:shd w:val="clear" w:color="auto" w:fill="auto"/>
          </w:tcPr>
          <w:p w14:paraId="6AAD9E95" w14:textId="77777777" w:rsidR="00D01237" w:rsidRPr="005424B3" w:rsidRDefault="00D01237" w:rsidP="005815C3">
            <w:pPr>
              <w:rPr>
                <w:lang w:val="pt-BR"/>
              </w:rPr>
            </w:pPr>
          </w:p>
          <w:p w14:paraId="21A999E4" w14:textId="77777777" w:rsidR="00D01237" w:rsidRPr="005424B3" w:rsidRDefault="00D01237" w:rsidP="005815C3">
            <w:pPr>
              <w:ind w:left="1420"/>
              <w:rPr>
                <w:i/>
                <w:lang w:val="pt-BR"/>
              </w:rPr>
            </w:pPr>
            <w:r w:rsidRPr="005424B3">
              <w:rPr>
                <w:i/>
                <w:lang w:val="pt-BR"/>
              </w:rPr>
              <w:t xml:space="preserve">Tp. Hồ Chí Minh, ngày      tháng      năm 20 </w:t>
            </w:r>
          </w:p>
          <w:p w14:paraId="0281788E" w14:textId="77777777" w:rsidR="00D01237" w:rsidRPr="005424B3" w:rsidRDefault="00D01237" w:rsidP="005815C3">
            <w:pPr>
              <w:jc w:val="center"/>
              <w:rPr>
                <w:lang w:val="pt-BR"/>
              </w:rPr>
            </w:pPr>
            <w:r w:rsidRPr="005424B3">
              <w:rPr>
                <w:b/>
                <w:lang w:val="pt-BR"/>
              </w:rPr>
              <w:t>Giảng viên</w:t>
            </w:r>
          </w:p>
        </w:tc>
      </w:tr>
    </w:tbl>
    <w:p w14:paraId="655838B9" w14:textId="26388C46" w:rsidR="005424B3" w:rsidRPr="005424B3" w:rsidRDefault="005424B3" w:rsidP="00093475"/>
    <w:p w14:paraId="1AF3A125" w14:textId="51C0A879" w:rsidR="005424B3" w:rsidRPr="005424B3" w:rsidRDefault="005424B3" w:rsidP="005424B3">
      <w:r w:rsidRPr="005424B3">
        <w:br w:type="page"/>
      </w:r>
    </w:p>
    <w:tbl>
      <w:tblPr>
        <w:tblW w:w="10206" w:type="dxa"/>
        <w:tblInd w:w="108" w:type="dxa"/>
        <w:tblLook w:val="01E0" w:firstRow="1" w:lastRow="1" w:firstColumn="1" w:lastColumn="1" w:noHBand="0" w:noVBand="0"/>
      </w:tblPr>
      <w:tblGrid>
        <w:gridCol w:w="4500"/>
        <w:gridCol w:w="5706"/>
      </w:tblGrid>
      <w:tr w:rsidR="005424B3" w:rsidRPr="005424B3" w14:paraId="6094A470" w14:textId="77777777" w:rsidTr="005815C3">
        <w:tc>
          <w:tcPr>
            <w:tcW w:w="4500" w:type="dxa"/>
            <w:shd w:val="clear" w:color="auto" w:fill="auto"/>
          </w:tcPr>
          <w:p w14:paraId="0F79BCD2" w14:textId="24F8E13A" w:rsidR="005424B3" w:rsidRPr="005424B3" w:rsidRDefault="005424B3" w:rsidP="005815C3">
            <w:pPr>
              <w:rPr>
                <w:lang w:val="pt-BR"/>
              </w:rPr>
            </w:pPr>
            <w:r w:rsidRPr="005424B3">
              <w:lastRenderedPageBreak/>
              <w:br w:type="page"/>
            </w:r>
            <w:r w:rsidRPr="005424B3">
              <w:br w:type="page"/>
            </w:r>
            <w:r w:rsidRPr="005424B3">
              <w:rPr>
                <w:lang w:val="pt-BR"/>
              </w:rPr>
              <w:t xml:space="preserve">Giáo án số:  </w:t>
            </w:r>
            <w:r w:rsidR="002445E8">
              <w:rPr>
                <w:lang w:val="pt-BR"/>
              </w:rPr>
              <w:t>24</w:t>
            </w:r>
          </w:p>
        </w:tc>
        <w:tc>
          <w:tcPr>
            <w:tcW w:w="5706" w:type="dxa"/>
            <w:shd w:val="clear" w:color="auto" w:fill="auto"/>
          </w:tcPr>
          <w:p w14:paraId="4C4D767E" w14:textId="459BC1E4" w:rsidR="005424B3" w:rsidRPr="005424B3" w:rsidRDefault="005424B3" w:rsidP="005815C3">
            <w:r w:rsidRPr="005424B3">
              <w:t xml:space="preserve">Thời gian thực hiện: </w:t>
            </w:r>
            <w:r w:rsidR="0055474A">
              <w:t xml:space="preserve">2 </w:t>
            </w:r>
            <w:r w:rsidRPr="005424B3">
              <w:t>tiết</w:t>
            </w:r>
          </w:p>
          <w:p w14:paraId="52C78E13" w14:textId="466902C3" w:rsidR="005424B3" w:rsidRPr="005424B3" w:rsidRDefault="005424B3" w:rsidP="005815C3">
            <w:pPr>
              <w:tabs>
                <w:tab w:val="right" w:leader="dot" w:pos="3331"/>
              </w:tabs>
            </w:pPr>
            <w:r w:rsidRPr="005424B3">
              <w:t xml:space="preserve">Tên chương: </w:t>
            </w:r>
            <w:r w:rsidRPr="005424B3">
              <w:rPr>
                <w:b/>
                <w:i/>
                <w:u w:val="single"/>
                <w:lang w:val="it-IT"/>
              </w:rPr>
              <w:t xml:space="preserve">CHƯƠNG </w:t>
            </w:r>
            <w:r w:rsidR="0055474A">
              <w:rPr>
                <w:b/>
                <w:i/>
                <w:u w:val="single"/>
                <w:lang w:val="it-IT"/>
              </w:rPr>
              <w:t>XI</w:t>
            </w:r>
            <w:r w:rsidR="00D744C8">
              <w:rPr>
                <w:b/>
                <w:i/>
                <w:lang w:val="it-IT"/>
              </w:rPr>
              <w:t xml:space="preserve">: </w:t>
            </w:r>
            <w:r w:rsidRPr="005424B3">
              <w:rPr>
                <w:b/>
                <w:i/>
                <w:lang w:val="it-IT"/>
              </w:rPr>
              <w:t xml:space="preserve"> HIĐROCACBON NO</w:t>
            </w:r>
          </w:p>
          <w:p w14:paraId="4CA2419F" w14:textId="77777777" w:rsidR="005424B3" w:rsidRPr="005424B3" w:rsidRDefault="005424B3" w:rsidP="005815C3">
            <w:r w:rsidRPr="005424B3">
              <w:t xml:space="preserve">Thực hiện ngày                  tháng                 năm 20 </w:t>
            </w:r>
          </w:p>
          <w:p w14:paraId="07BC5EFC" w14:textId="77777777" w:rsidR="005424B3" w:rsidRPr="005424B3" w:rsidRDefault="005424B3" w:rsidP="005815C3">
            <w:r w:rsidRPr="005424B3">
              <w:t xml:space="preserve"> </w:t>
            </w:r>
          </w:p>
        </w:tc>
      </w:tr>
    </w:tbl>
    <w:p w14:paraId="4175540C" w14:textId="7F014150" w:rsidR="005424B3" w:rsidRPr="005424B3" w:rsidRDefault="005424B3" w:rsidP="005424B3">
      <w:pPr>
        <w:rPr>
          <w:lang w:val="it-IT"/>
        </w:rPr>
      </w:pPr>
      <w:r w:rsidRPr="005424B3">
        <w:rPr>
          <w:lang w:val="it-IT"/>
        </w:rPr>
        <w:t xml:space="preserve">Tên bài: </w:t>
      </w:r>
      <w:r w:rsidRPr="005424B3">
        <w:rPr>
          <w:lang w:val="it-IT"/>
        </w:rPr>
        <w:tab/>
      </w:r>
      <w:r w:rsidRPr="005424B3">
        <w:rPr>
          <w:lang w:val="it-IT"/>
        </w:rPr>
        <w:tab/>
      </w:r>
      <w:r w:rsidRPr="005424B3">
        <w:rPr>
          <w:b/>
          <w:i/>
        </w:rPr>
        <w:t>Bà</w:t>
      </w:r>
      <w:r w:rsidR="002445E8">
        <w:rPr>
          <w:b/>
          <w:i/>
        </w:rPr>
        <w:t>i 41</w:t>
      </w:r>
      <w:r w:rsidRPr="005424B3">
        <w:rPr>
          <w:b/>
          <w:i/>
        </w:rPr>
        <w:t xml:space="preserve">: </w:t>
      </w:r>
      <w:r w:rsidR="002445E8" w:rsidRPr="002445E8">
        <w:rPr>
          <w:b/>
          <w:sz w:val="28"/>
        </w:rPr>
        <w:t xml:space="preserve"> ÔN TẬP CHƯƠNG</w:t>
      </w:r>
    </w:p>
    <w:p w14:paraId="4D2637C3" w14:textId="77777777" w:rsidR="005424B3" w:rsidRPr="005424B3" w:rsidRDefault="005424B3" w:rsidP="005424B3">
      <w:pPr>
        <w:rPr>
          <w:b/>
          <w:u w:val="single"/>
          <w:lang w:val="it-IT"/>
        </w:rPr>
      </w:pPr>
      <w:r w:rsidRPr="005424B3">
        <w:rPr>
          <w:b/>
          <w:u w:val="single"/>
          <w:lang w:val="it-IT"/>
        </w:rPr>
        <w:t xml:space="preserve">Mục tiêu của bài: </w:t>
      </w:r>
    </w:p>
    <w:p w14:paraId="4E3600CA" w14:textId="77777777" w:rsidR="005424B3" w:rsidRPr="005424B3" w:rsidRDefault="005424B3" w:rsidP="005424B3">
      <w:pPr>
        <w:rPr>
          <w:b/>
          <w:lang w:val="it-IT"/>
        </w:rPr>
      </w:pPr>
      <w:r w:rsidRPr="005424B3">
        <w:rPr>
          <w:lang w:val="it-IT"/>
        </w:rPr>
        <w:t xml:space="preserve">Sau khi học xong bài này người học có khả năng: </w:t>
      </w:r>
    </w:p>
    <w:p w14:paraId="08C93421" w14:textId="77777777" w:rsidR="005424B3" w:rsidRPr="005424B3" w:rsidRDefault="005424B3" w:rsidP="005424B3">
      <w:pPr>
        <w:rPr>
          <w:b/>
        </w:rPr>
      </w:pPr>
      <w:r w:rsidRPr="005424B3">
        <w:rPr>
          <w:b/>
        </w:rPr>
        <w:t>1. Kiến thức:</w:t>
      </w:r>
    </w:p>
    <w:p w14:paraId="29E19B4C" w14:textId="77777777" w:rsidR="005424B3" w:rsidRPr="005424B3" w:rsidRDefault="005424B3" w:rsidP="005424B3">
      <w:pPr>
        <w:jc w:val="both"/>
        <w:outlineLvl w:val="0"/>
      </w:pPr>
      <w:r w:rsidRPr="005424B3">
        <w:rPr>
          <w:b/>
          <w:bCs/>
        </w:rPr>
        <w:t xml:space="preserve">2. Kỹ năng: </w:t>
      </w:r>
    </w:p>
    <w:p w14:paraId="4F0F8D1F" w14:textId="77777777" w:rsidR="005424B3" w:rsidRPr="005424B3" w:rsidRDefault="005424B3" w:rsidP="005424B3">
      <w:pPr>
        <w:rPr>
          <w:lang w:val="vi-VN"/>
        </w:rPr>
      </w:pPr>
      <w:r w:rsidRPr="005424B3">
        <w:rPr>
          <w:b/>
          <w:bCs/>
        </w:rPr>
        <w:t>3. Thái độ:</w:t>
      </w:r>
    </w:p>
    <w:p w14:paraId="22A5C84A" w14:textId="77777777" w:rsidR="005424B3" w:rsidRPr="005424B3" w:rsidRDefault="005424B3" w:rsidP="005424B3">
      <w:pPr>
        <w:rPr>
          <w:b/>
          <w:lang w:val="it-IT"/>
        </w:rPr>
      </w:pPr>
      <w:r w:rsidRPr="005424B3">
        <w:rPr>
          <w:b/>
          <w:lang w:val="it-IT"/>
        </w:rPr>
        <w:t>Đồ dùng và phương tiện dạy học:</w:t>
      </w:r>
    </w:p>
    <w:p w14:paraId="4D01732F" w14:textId="77777777" w:rsidR="005424B3" w:rsidRPr="005424B3" w:rsidRDefault="005424B3" w:rsidP="005424B3">
      <w:pPr>
        <w:rPr>
          <w:lang w:val="it-IT"/>
        </w:rPr>
      </w:pPr>
      <w:r w:rsidRPr="005424B3">
        <w:rPr>
          <w:lang w:val="it-IT"/>
        </w:rPr>
        <w:t>Máy chiếu, màn ảnh, máy tính, bảng, phấn.</w:t>
      </w:r>
    </w:p>
    <w:p w14:paraId="4BACA3AC" w14:textId="77777777" w:rsidR="005424B3" w:rsidRPr="005424B3" w:rsidRDefault="005424B3" w:rsidP="005424B3">
      <w:pPr>
        <w:rPr>
          <w:lang w:val="it-IT"/>
        </w:rPr>
      </w:pPr>
      <w:r w:rsidRPr="005424B3">
        <w:rPr>
          <w:b/>
          <w:lang w:val="it-IT"/>
        </w:rPr>
        <w:t xml:space="preserve">I. Ổn định lớp học:                                                 </w:t>
      </w:r>
      <w:r w:rsidRPr="005424B3">
        <w:rPr>
          <w:lang w:val="it-IT"/>
        </w:rPr>
        <w:t>Thời gian:  05 phút.</w:t>
      </w:r>
    </w:p>
    <w:p w14:paraId="390FCFE8" w14:textId="77777777" w:rsidR="005424B3" w:rsidRPr="005424B3" w:rsidRDefault="005424B3" w:rsidP="005424B3">
      <w:pPr>
        <w:rPr>
          <w:lang w:val="it-IT"/>
        </w:rPr>
      </w:pPr>
      <w:r w:rsidRPr="005424B3">
        <w:rPr>
          <w:lang w:val="it-IT"/>
        </w:rPr>
        <w:t>Số học sinh vắng:…………Tên:……………………………………………………..................................</w:t>
      </w:r>
    </w:p>
    <w:p w14:paraId="2EA7C9A1" w14:textId="77777777" w:rsidR="005424B3" w:rsidRPr="005424B3" w:rsidRDefault="005424B3" w:rsidP="005424B3">
      <w:pPr>
        <w:rPr>
          <w:lang w:val="it-IT"/>
        </w:rPr>
      </w:pPr>
      <w:r w:rsidRPr="005424B3">
        <w:rPr>
          <w:lang w:val="it-IT"/>
        </w:rPr>
        <w:t>......................................................................................................................................................................</w:t>
      </w:r>
    </w:p>
    <w:p w14:paraId="75EEF0DD" w14:textId="77777777" w:rsidR="005424B3" w:rsidRPr="005424B3" w:rsidRDefault="005424B3" w:rsidP="005424B3">
      <w:pPr>
        <w:rPr>
          <w:b/>
          <w:lang w:val="sv-SE"/>
        </w:rPr>
      </w:pPr>
      <w:r w:rsidRPr="005424B3">
        <w:rPr>
          <w:b/>
          <w:lang w:val="sv-SE"/>
        </w:rPr>
        <w:t>II. Thực hiện bài học:</w:t>
      </w:r>
    </w:p>
    <w:p w14:paraId="6A9B4425" w14:textId="77777777" w:rsidR="005424B3" w:rsidRPr="005424B3" w:rsidRDefault="005424B3" w:rsidP="005424B3">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5424B3" w:rsidRPr="005424B3" w14:paraId="323E3102" w14:textId="77777777" w:rsidTr="005815C3">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923501" w14:textId="77777777" w:rsidR="005424B3" w:rsidRPr="005424B3" w:rsidRDefault="005424B3" w:rsidP="005815C3">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0840FA" w14:textId="77777777" w:rsidR="005424B3" w:rsidRPr="005424B3" w:rsidRDefault="005424B3" w:rsidP="005815C3">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199F3" w14:textId="77777777" w:rsidR="005424B3" w:rsidRPr="005424B3" w:rsidRDefault="005424B3" w:rsidP="005815C3">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6BE507" w14:textId="77777777" w:rsidR="005424B3" w:rsidRPr="005424B3" w:rsidRDefault="005424B3" w:rsidP="005815C3">
            <w:pPr>
              <w:jc w:val="center"/>
              <w:rPr>
                <w:lang w:val="de-DE"/>
              </w:rPr>
            </w:pPr>
            <w:r w:rsidRPr="005424B3">
              <w:rPr>
                <w:lang w:val="de-DE"/>
              </w:rPr>
              <w:t>Thời gian</w:t>
            </w:r>
          </w:p>
        </w:tc>
      </w:tr>
      <w:tr w:rsidR="005424B3" w:rsidRPr="005424B3" w14:paraId="3285A5A4" w14:textId="77777777" w:rsidTr="005815C3">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EAF00C" w14:textId="77777777" w:rsidR="005424B3" w:rsidRPr="005424B3" w:rsidRDefault="005424B3" w:rsidP="005815C3">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07B96D" w14:textId="77777777" w:rsidR="005424B3" w:rsidRPr="005424B3" w:rsidRDefault="005424B3" w:rsidP="005815C3">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196165DD" w14:textId="77777777" w:rsidR="005424B3" w:rsidRPr="005424B3" w:rsidRDefault="005424B3" w:rsidP="005815C3">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488D8BE7" w14:textId="77777777" w:rsidR="005424B3" w:rsidRPr="005424B3" w:rsidRDefault="005424B3" w:rsidP="005815C3">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3CF4BB" w14:textId="77777777" w:rsidR="005424B3" w:rsidRPr="005424B3" w:rsidRDefault="005424B3" w:rsidP="005815C3">
            <w:pPr>
              <w:jc w:val="center"/>
              <w:rPr>
                <w:lang w:val="de-DE"/>
              </w:rPr>
            </w:pPr>
          </w:p>
        </w:tc>
      </w:tr>
      <w:tr w:rsidR="005424B3" w:rsidRPr="005424B3" w14:paraId="4CD4F1CA"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4C305A39" w14:textId="77777777" w:rsidR="005424B3" w:rsidRPr="005424B3" w:rsidRDefault="005424B3" w:rsidP="005815C3">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60207C8" w14:textId="77777777" w:rsidR="005424B3" w:rsidRPr="005424B3" w:rsidRDefault="005424B3" w:rsidP="005815C3">
            <w:pPr>
              <w:rPr>
                <w:lang w:val="de-DE"/>
              </w:rPr>
            </w:pPr>
            <w:r w:rsidRPr="005424B3">
              <w:rPr>
                <w:b/>
                <w:bCs/>
                <w:u w:val="single"/>
                <w:lang w:val="de-DE"/>
              </w:rPr>
              <w:t>Dẫn nhập</w:t>
            </w:r>
          </w:p>
          <w:p w14:paraId="46F18402" w14:textId="77777777" w:rsidR="005424B3" w:rsidRPr="005424B3" w:rsidRDefault="005424B3" w:rsidP="005815C3">
            <w:pPr>
              <w:jc w:val="both"/>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A622069" w14:textId="77777777" w:rsidR="005424B3" w:rsidRPr="005424B3" w:rsidRDefault="005424B3" w:rsidP="005815C3">
            <w:pPr>
              <w:rPr>
                <w:lang w:val="de-DE"/>
              </w:rPr>
            </w:pPr>
          </w:p>
          <w:p w14:paraId="61823442" w14:textId="77777777" w:rsidR="005424B3" w:rsidRPr="005424B3" w:rsidRDefault="005424B3" w:rsidP="005815C3">
            <w:pPr>
              <w:rPr>
                <w:lang w:val="de-DE"/>
              </w:rPr>
            </w:pPr>
            <w:r w:rsidRPr="005424B3">
              <w:rPr>
                <w:lang w:val="de-DE"/>
              </w:rPr>
              <w:t>- GV trình bày bằng lời.</w:t>
            </w:r>
          </w:p>
          <w:p w14:paraId="5B1BB931" w14:textId="77777777" w:rsidR="005424B3" w:rsidRPr="005424B3" w:rsidRDefault="005424B3" w:rsidP="005815C3">
            <w:r w:rsidRPr="005424B3">
              <w:t xml:space="preserve">- GV </w:t>
            </w:r>
            <w:r w:rsidRPr="005424B3">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19C783F" w14:textId="77777777" w:rsidR="005424B3" w:rsidRPr="005424B3" w:rsidRDefault="005424B3" w:rsidP="005815C3">
            <w:pPr>
              <w:rPr>
                <w:lang w:val="de-DE"/>
              </w:rPr>
            </w:pPr>
          </w:p>
          <w:p w14:paraId="7ABDF4DB" w14:textId="77777777" w:rsidR="005424B3" w:rsidRPr="005424B3" w:rsidRDefault="005424B3" w:rsidP="005815C3">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64676BF2" w14:textId="77777777" w:rsidR="005424B3" w:rsidRPr="005424B3" w:rsidRDefault="005424B3" w:rsidP="005815C3">
            <w:pPr>
              <w:rPr>
                <w:lang w:val="de-DE"/>
              </w:rPr>
            </w:pPr>
          </w:p>
          <w:p w14:paraId="6EA4FC73" w14:textId="77777777" w:rsidR="005424B3" w:rsidRPr="005424B3" w:rsidRDefault="005424B3" w:rsidP="005815C3">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A75CA4D" w14:textId="77777777" w:rsidR="005424B3" w:rsidRPr="005424B3" w:rsidRDefault="005424B3" w:rsidP="005815C3">
            <w:pPr>
              <w:rPr>
                <w:lang w:val="de-DE"/>
              </w:rPr>
            </w:pPr>
          </w:p>
          <w:p w14:paraId="23DED5D9" w14:textId="77777777" w:rsidR="005424B3" w:rsidRPr="005424B3" w:rsidRDefault="005424B3" w:rsidP="005815C3">
            <w:pPr>
              <w:jc w:val="center"/>
              <w:rPr>
                <w:lang w:val="pt-BR"/>
              </w:rPr>
            </w:pPr>
          </w:p>
          <w:p w14:paraId="36BEB28F" w14:textId="328A1DA8" w:rsidR="005424B3" w:rsidRPr="005424B3" w:rsidRDefault="002445E8" w:rsidP="005815C3">
            <w:pPr>
              <w:jc w:val="center"/>
              <w:rPr>
                <w:lang w:val="de-DE"/>
              </w:rPr>
            </w:pPr>
            <w:r>
              <w:rPr>
                <w:lang w:val="pt-BR"/>
              </w:rPr>
              <w:t xml:space="preserve">5 </w:t>
            </w:r>
            <w:r w:rsidR="005424B3" w:rsidRPr="005424B3">
              <w:rPr>
                <w:lang w:val="pt-BR"/>
              </w:rPr>
              <w:t>phút</w:t>
            </w:r>
            <w:r w:rsidR="005424B3" w:rsidRPr="005424B3">
              <w:rPr>
                <w:lang w:val="de-DE"/>
              </w:rPr>
              <w:t xml:space="preserve"> </w:t>
            </w:r>
          </w:p>
        </w:tc>
      </w:tr>
      <w:tr w:rsidR="005424B3" w:rsidRPr="005424B3" w14:paraId="5F2EF7E4" w14:textId="77777777" w:rsidTr="005815C3">
        <w:trPr>
          <w:trHeight w:val="1323"/>
        </w:trPr>
        <w:tc>
          <w:tcPr>
            <w:tcW w:w="540" w:type="dxa"/>
            <w:tcBorders>
              <w:top w:val="single" w:sz="4" w:space="0" w:color="auto"/>
              <w:left w:val="single" w:sz="4" w:space="0" w:color="auto"/>
              <w:right w:val="single" w:sz="4" w:space="0" w:color="auto"/>
            </w:tcBorders>
            <w:shd w:val="clear" w:color="auto" w:fill="auto"/>
          </w:tcPr>
          <w:p w14:paraId="204CA40F" w14:textId="77777777" w:rsidR="005424B3" w:rsidRPr="005424B3" w:rsidRDefault="005424B3" w:rsidP="005815C3">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73E867A" w14:textId="77777777" w:rsidR="005424B3" w:rsidRPr="005424B3" w:rsidRDefault="005424B3" w:rsidP="005815C3">
            <w:pPr>
              <w:rPr>
                <w:b/>
                <w:bCs/>
                <w:u w:val="single"/>
                <w:lang w:val="nb-NO"/>
              </w:rPr>
            </w:pPr>
            <w:r w:rsidRPr="005424B3">
              <w:rPr>
                <w:b/>
                <w:bCs/>
                <w:u w:val="single"/>
                <w:lang w:val="nb-NO"/>
              </w:rPr>
              <w:t>Giảng bài mới</w:t>
            </w:r>
          </w:p>
          <w:p w14:paraId="7F352B7D" w14:textId="77777777" w:rsidR="00B91A08" w:rsidRPr="009C1587" w:rsidRDefault="00B91A08" w:rsidP="00B91A08">
            <w:pPr>
              <w:jc w:val="both"/>
              <w:rPr>
                <w:sz w:val="26"/>
                <w:szCs w:val="26"/>
                <w:u w:val="single"/>
              </w:rPr>
            </w:pPr>
          </w:p>
          <w:p w14:paraId="35D244E2" w14:textId="77777777" w:rsidR="00B91A08" w:rsidRPr="009C1587" w:rsidRDefault="00B91A08" w:rsidP="00B91A08">
            <w:pPr>
              <w:jc w:val="both"/>
              <w:rPr>
                <w:sz w:val="26"/>
                <w:szCs w:val="26"/>
                <w:u w:val="single"/>
              </w:rPr>
            </w:pPr>
          </w:p>
          <w:p w14:paraId="5EA97049" w14:textId="77777777" w:rsidR="00B91A08" w:rsidRPr="009C1587" w:rsidRDefault="00B91A08" w:rsidP="00B91A08">
            <w:pPr>
              <w:jc w:val="both"/>
              <w:rPr>
                <w:sz w:val="26"/>
                <w:szCs w:val="26"/>
                <w:u w:val="single"/>
              </w:rPr>
            </w:pPr>
          </w:p>
          <w:p w14:paraId="254586B9" w14:textId="77777777" w:rsidR="00B91A08" w:rsidRPr="009C1587" w:rsidRDefault="00B91A08" w:rsidP="00B91A08">
            <w:pPr>
              <w:jc w:val="both"/>
              <w:rPr>
                <w:b/>
                <w:szCs w:val="26"/>
              </w:rPr>
            </w:pPr>
            <w:r w:rsidRPr="009C1587">
              <w:rPr>
                <w:b/>
                <w:sz w:val="26"/>
                <w:szCs w:val="26"/>
              </w:rPr>
              <w:t xml:space="preserve">II. </w:t>
            </w:r>
            <w:r w:rsidRPr="009C1587">
              <w:rPr>
                <w:b/>
                <w:sz w:val="26"/>
                <w:szCs w:val="26"/>
                <w:u w:val="single"/>
              </w:rPr>
              <w:t>Bài t</w:t>
            </w:r>
            <w:r w:rsidRPr="009C1587">
              <w:rPr>
                <w:b/>
                <w:sz w:val="26"/>
                <w:u w:val="single"/>
              </w:rPr>
              <w:t>ập</w:t>
            </w:r>
            <w:r w:rsidRPr="009C1587">
              <w:rPr>
                <w:b/>
              </w:rPr>
              <w:t>:</w:t>
            </w:r>
          </w:p>
          <w:p w14:paraId="774E37C0" w14:textId="77777777" w:rsidR="00B91A08" w:rsidRPr="009C1587" w:rsidRDefault="00B91A08" w:rsidP="00B91A08">
            <w:pPr>
              <w:rPr>
                <w:sz w:val="26"/>
                <w:szCs w:val="26"/>
              </w:rPr>
            </w:pPr>
            <w:r w:rsidRPr="009C1587">
              <w:rPr>
                <w:b/>
                <w:sz w:val="26"/>
                <w:szCs w:val="26"/>
                <w:u w:val="single"/>
              </w:rPr>
              <w:t>Bài t</w:t>
            </w:r>
            <w:r w:rsidRPr="009C1587">
              <w:rPr>
                <w:b/>
                <w:sz w:val="26"/>
                <w:u w:val="single"/>
              </w:rPr>
              <w:t>ập</w:t>
            </w:r>
            <w:r w:rsidRPr="009C1587">
              <w:rPr>
                <w:b/>
                <w:sz w:val="26"/>
                <w:szCs w:val="26"/>
                <w:u w:val="single"/>
              </w:rPr>
              <w:t xml:space="preserve"> 1</w:t>
            </w:r>
            <w:r w:rsidRPr="009C1587">
              <w:rPr>
                <w:b/>
                <w:sz w:val="26"/>
                <w:szCs w:val="26"/>
              </w:rPr>
              <w:t>:</w:t>
            </w:r>
            <w:r w:rsidRPr="009C1587">
              <w:rPr>
                <w:sz w:val="26"/>
                <w:szCs w:val="26"/>
              </w:rPr>
              <w:t xml:space="preserve"> Lập CTPT, viết CTCT và gọi tên một ankan có tỉ khối hơi so với không khí là 3,448?</w:t>
            </w:r>
          </w:p>
          <w:p w14:paraId="0EBDCB12" w14:textId="77777777" w:rsidR="00B91A08" w:rsidRPr="009C1587" w:rsidRDefault="00B91A08" w:rsidP="00B91A08">
            <w:pPr>
              <w:jc w:val="both"/>
              <w:rPr>
                <w:i/>
                <w:sz w:val="26"/>
                <w:szCs w:val="26"/>
                <w:u w:val="single"/>
                <w:lang w:val="pt-BR"/>
              </w:rPr>
            </w:pPr>
            <w:r w:rsidRPr="009C1587">
              <w:rPr>
                <w:i/>
                <w:sz w:val="26"/>
                <w:szCs w:val="26"/>
                <w:u w:val="single"/>
                <w:lang w:val="pt-BR"/>
              </w:rPr>
              <w:t>Giải</w:t>
            </w:r>
            <w:r w:rsidRPr="009C1587">
              <w:rPr>
                <w:i/>
                <w:sz w:val="26"/>
                <w:szCs w:val="26"/>
                <w:lang w:val="pt-BR"/>
              </w:rPr>
              <w:t>:</w:t>
            </w:r>
          </w:p>
          <w:p w14:paraId="222430DB" w14:textId="77777777" w:rsidR="00B91A08" w:rsidRPr="009C1587" w:rsidRDefault="00B91A08" w:rsidP="00B91A08">
            <w:pPr>
              <w:jc w:val="both"/>
              <w:rPr>
                <w:sz w:val="26"/>
                <w:szCs w:val="26"/>
                <w:lang w:val="pt-BR"/>
              </w:rPr>
            </w:pPr>
            <w:r w:rsidRPr="009C1587">
              <w:rPr>
                <w:sz w:val="26"/>
                <w:szCs w:val="26"/>
                <w:lang w:val="pt-BR"/>
              </w:rPr>
              <w:t>M</w:t>
            </w:r>
            <w:r w:rsidRPr="009C1587">
              <w:rPr>
                <w:sz w:val="26"/>
                <w:szCs w:val="26"/>
                <w:vertAlign w:val="subscript"/>
                <w:lang w:val="pt-BR"/>
              </w:rPr>
              <w:t>A</w:t>
            </w:r>
            <w:r w:rsidRPr="009C1587">
              <w:rPr>
                <w:sz w:val="26"/>
                <w:szCs w:val="26"/>
                <w:lang w:val="pt-BR"/>
              </w:rPr>
              <w:t>= 29.3,448=100</w:t>
            </w:r>
          </w:p>
          <w:p w14:paraId="617307B1" w14:textId="77777777" w:rsidR="00B91A08" w:rsidRPr="009C1587" w:rsidRDefault="00B91A08" w:rsidP="00B91A08">
            <w:pPr>
              <w:jc w:val="both"/>
              <w:rPr>
                <w:sz w:val="26"/>
                <w:szCs w:val="26"/>
                <w:lang w:val="pt-BR"/>
              </w:rPr>
            </w:pPr>
            <w:r w:rsidRPr="009C1587">
              <w:rPr>
                <w:sz w:val="26"/>
                <w:szCs w:val="26"/>
                <w:lang w:val="pt-BR"/>
              </w:rPr>
              <w:t xml:space="preserve">Mà: M=14n + 2= 100 </w:t>
            </w:r>
            <w:r w:rsidRPr="009C1587">
              <w:rPr>
                <w:sz w:val="26"/>
                <w:szCs w:val="26"/>
              </w:rPr>
              <w:sym w:font="Wingdings" w:char="F0E0"/>
            </w:r>
            <w:r w:rsidRPr="009C1587">
              <w:rPr>
                <w:sz w:val="26"/>
                <w:szCs w:val="26"/>
                <w:lang w:val="pt-BR"/>
              </w:rPr>
              <w:t xml:space="preserve"> n=7</w:t>
            </w:r>
          </w:p>
          <w:p w14:paraId="14FAEBBE" w14:textId="77777777" w:rsidR="00B91A08" w:rsidRPr="009C1587" w:rsidRDefault="00B91A08" w:rsidP="00B91A08">
            <w:pPr>
              <w:jc w:val="both"/>
              <w:rPr>
                <w:sz w:val="26"/>
                <w:szCs w:val="26"/>
                <w:lang w:val="pt-BR"/>
              </w:rPr>
            </w:pPr>
            <w:r w:rsidRPr="009C1587">
              <w:rPr>
                <w:sz w:val="26"/>
                <w:szCs w:val="26"/>
                <w:lang w:val="pt-BR"/>
              </w:rPr>
              <w:t>Vậy A là C</w:t>
            </w:r>
            <w:r w:rsidRPr="009C1587">
              <w:rPr>
                <w:sz w:val="26"/>
                <w:szCs w:val="26"/>
                <w:vertAlign w:val="subscript"/>
                <w:lang w:val="pt-BR"/>
              </w:rPr>
              <w:t>7</w:t>
            </w:r>
            <w:r w:rsidRPr="009C1587">
              <w:rPr>
                <w:sz w:val="26"/>
                <w:szCs w:val="26"/>
                <w:lang w:val="pt-BR"/>
              </w:rPr>
              <w:t>H</w:t>
            </w:r>
            <w:r w:rsidRPr="009C1587">
              <w:rPr>
                <w:sz w:val="26"/>
                <w:szCs w:val="26"/>
                <w:vertAlign w:val="subscript"/>
                <w:lang w:val="pt-BR"/>
              </w:rPr>
              <w:t>16</w:t>
            </w:r>
            <w:r w:rsidRPr="009C1587">
              <w:rPr>
                <w:sz w:val="26"/>
                <w:szCs w:val="26"/>
                <w:lang w:val="pt-BR"/>
              </w:rPr>
              <w:t xml:space="preserve"> </w:t>
            </w:r>
          </w:p>
          <w:p w14:paraId="793294B6" w14:textId="77777777" w:rsidR="00B91A08" w:rsidRPr="009C1587" w:rsidRDefault="00B91A08" w:rsidP="00B91A08">
            <w:pPr>
              <w:rPr>
                <w:sz w:val="26"/>
                <w:szCs w:val="26"/>
              </w:rPr>
            </w:pPr>
            <w:r w:rsidRPr="009C1587">
              <w:rPr>
                <w:b/>
                <w:sz w:val="26"/>
                <w:szCs w:val="26"/>
                <w:u w:val="single"/>
              </w:rPr>
              <w:t>Bài t</w:t>
            </w:r>
            <w:r w:rsidRPr="009C1587">
              <w:rPr>
                <w:b/>
                <w:sz w:val="26"/>
                <w:u w:val="single"/>
              </w:rPr>
              <w:t>ập</w:t>
            </w:r>
            <w:r w:rsidRPr="009C1587">
              <w:rPr>
                <w:b/>
                <w:sz w:val="26"/>
                <w:szCs w:val="26"/>
                <w:u w:val="single"/>
              </w:rPr>
              <w:t xml:space="preserve"> 2</w:t>
            </w:r>
            <w:r w:rsidRPr="009C1587">
              <w:rPr>
                <w:b/>
                <w:sz w:val="26"/>
                <w:szCs w:val="26"/>
              </w:rPr>
              <w:t>:</w:t>
            </w:r>
            <w:r w:rsidRPr="009C1587">
              <w:rPr>
                <w:sz w:val="26"/>
                <w:szCs w:val="26"/>
              </w:rPr>
              <w:t xml:space="preserve"> Lập CTPT, viết CTCT của một ankan có 83,72% cacbon?</w:t>
            </w:r>
          </w:p>
          <w:p w14:paraId="24800F44" w14:textId="77777777" w:rsidR="00B91A08" w:rsidRPr="009C1587" w:rsidRDefault="00B91A08" w:rsidP="00B91A08">
            <w:pPr>
              <w:jc w:val="both"/>
              <w:rPr>
                <w:i/>
                <w:sz w:val="26"/>
                <w:szCs w:val="26"/>
                <w:lang w:val="fr-FR"/>
              </w:rPr>
            </w:pPr>
            <w:r w:rsidRPr="009C1587">
              <w:rPr>
                <w:i/>
                <w:sz w:val="26"/>
                <w:szCs w:val="26"/>
                <w:u w:val="single"/>
                <w:lang w:val="fr-FR"/>
              </w:rPr>
              <w:t>Giải</w:t>
            </w:r>
            <w:r w:rsidRPr="009C1587">
              <w:rPr>
                <w:i/>
                <w:sz w:val="26"/>
                <w:szCs w:val="26"/>
                <w:lang w:val="fr-FR"/>
              </w:rPr>
              <w:t> :</w:t>
            </w:r>
          </w:p>
          <w:p w14:paraId="5FD67500" w14:textId="77777777" w:rsidR="00B91A08" w:rsidRPr="009C1587" w:rsidRDefault="00B91A08" w:rsidP="00B91A08">
            <w:pPr>
              <w:jc w:val="both"/>
              <w:rPr>
                <w:sz w:val="26"/>
                <w:szCs w:val="26"/>
                <w:lang w:val="fr-FR"/>
              </w:rPr>
            </w:pPr>
            <w:r w:rsidRPr="009C1587">
              <w:rPr>
                <w:sz w:val="26"/>
                <w:szCs w:val="26"/>
                <w:lang w:val="fr-FR"/>
              </w:rPr>
              <w:t>Gọi ankan là C</w:t>
            </w:r>
            <w:r w:rsidRPr="009C1587">
              <w:rPr>
                <w:sz w:val="26"/>
                <w:szCs w:val="26"/>
                <w:vertAlign w:val="subscript"/>
                <w:lang w:val="fr-FR"/>
              </w:rPr>
              <w:t>n</w:t>
            </w:r>
            <w:r w:rsidRPr="009C1587">
              <w:rPr>
                <w:sz w:val="26"/>
                <w:szCs w:val="26"/>
                <w:lang w:val="fr-FR"/>
              </w:rPr>
              <w:t>H</w:t>
            </w:r>
            <w:r w:rsidRPr="009C1587">
              <w:rPr>
                <w:sz w:val="26"/>
                <w:szCs w:val="26"/>
                <w:vertAlign w:val="subscript"/>
                <w:lang w:val="fr-FR"/>
              </w:rPr>
              <w:t>2n+2</w:t>
            </w:r>
          </w:p>
          <w:p w14:paraId="41535DE9" w14:textId="77777777" w:rsidR="00B91A08" w:rsidRPr="009C1587" w:rsidRDefault="00B91A08" w:rsidP="00B91A08">
            <w:pPr>
              <w:jc w:val="both"/>
              <w:rPr>
                <w:sz w:val="26"/>
                <w:szCs w:val="26"/>
                <w:lang w:val="fr-FR"/>
              </w:rPr>
            </w:pPr>
            <w:r w:rsidRPr="009C1587">
              <w:rPr>
                <w:sz w:val="26"/>
                <w:szCs w:val="26"/>
                <w:lang w:val="fr-FR"/>
              </w:rPr>
              <w:t>Ta có: %C=</w:t>
            </w:r>
            <w:r w:rsidRPr="009C1587">
              <w:rPr>
                <w:position w:val="-24"/>
                <w:sz w:val="26"/>
                <w:szCs w:val="26"/>
                <w:lang w:val="pt-BR"/>
              </w:rPr>
              <w:object w:dxaOrig="2460" w:dyaOrig="620" w14:anchorId="670C157A">
                <v:shape id="_x0000_i1176" type="#_x0000_t75" style="width:123.05pt;height:31pt" o:ole="">
                  <v:imagedata r:id="rId164" o:title=""/>
                </v:shape>
                <o:OLEObject Type="Embed" ProgID="Equation.DSMT4" ShapeID="_x0000_i1176" DrawAspect="Content" ObjectID="_1608379561" r:id="rId165"/>
              </w:object>
            </w:r>
          </w:p>
          <w:p w14:paraId="3646967A" w14:textId="77777777" w:rsidR="00B91A08" w:rsidRPr="009C1587" w:rsidRDefault="00B91A08" w:rsidP="00B91A08">
            <w:pPr>
              <w:jc w:val="both"/>
              <w:rPr>
                <w:sz w:val="26"/>
                <w:szCs w:val="26"/>
                <w:lang w:val="fr-FR"/>
              </w:rPr>
            </w:pPr>
            <w:r w:rsidRPr="009C1587">
              <w:rPr>
                <w:sz w:val="26"/>
                <w:szCs w:val="26"/>
                <w:lang w:val="fr-FR"/>
              </w:rPr>
              <w:t>Vậy A là C</w:t>
            </w:r>
            <w:r w:rsidRPr="009C1587">
              <w:rPr>
                <w:sz w:val="26"/>
                <w:szCs w:val="26"/>
                <w:vertAlign w:val="subscript"/>
                <w:lang w:val="fr-FR"/>
              </w:rPr>
              <w:t>6</w:t>
            </w:r>
            <w:r w:rsidRPr="009C1587">
              <w:rPr>
                <w:sz w:val="26"/>
                <w:szCs w:val="26"/>
                <w:lang w:val="fr-FR"/>
              </w:rPr>
              <w:t>H</w:t>
            </w:r>
            <w:r w:rsidRPr="009C1587">
              <w:rPr>
                <w:sz w:val="26"/>
                <w:szCs w:val="26"/>
                <w:vertAlign w:val="subscript"/>
                <w:lang w:val="fr-FR"/>
              </w:rPr>
              <w:t>14</w:t>
            </w:r>
          </w:p>
          <w:p w14:paraId="4D079033" w14:textId="77777777" w:rsidR="00B91A08" w:rsidRPr="009C1587" w:rsidRDefault="00B91A08" w:rsidP="00B91A08">
            <w:pPr>
              <w:rPr>
                <w:sz w:val="26"/>
                <w:szCs w:val="26"/>
              </w:rPr>
            </w:pPr>
            <w:r w:rsidRPr="009C1587">
              <w:rPr>
                <w:b/>
                <w:sz w:val="26"/>
                <w:szCs w:val="26"/>
                <w:u w:val="single"/>
              </w:rPr>
              <w:t>Bài t</w:t>
            </w:r>
            <w:r w:rsidRPr="009C1587">
              <w:rPr>
                <w:b/>
                <w:sz w:val="26"/>
                <w:u w:val="single"/>
              </w:rPr>
              <w:t>ập</w:t>
            </w:r>
            <w:r w:rsidRPr="009C1587">
              <w:rPr>
                <w:b/>
                <w:sz w:val="26"/>
                <w:szCs w:val="26"/>
                <w:u w:val="single"/>
              </w:rPr>
              <w:t xml:space="preserve"> 3</w:t>
            </w:r>
            <w:r w:rsidRPr="009C1587">
              <w:rPr>
                <w:b/>
                <w:sz w:val="26"/>
                <w:szCs w:val="26"/>
              </w:rPr>
              <w:t>:</w:t>
            </w:r>
            <w:r w:rsidRPr="009C1587">
              <w:rPr>
                <w:sz w:val="26"/>
                <w:szCs w:val="26"/>
              </w:rPr>
              <w:t xml:space="preserve"> Lập CTPT của 2 ankan là đồng đẳng kế tiếp nhau có khối lượng 24,8 gam, thể tích tương ứng là 11,2 lít (đkc)</w:t>
            </w:r>
          </w:p>
          <w:p w14:paraId="3633D21D" w14:textId="77777777" w:rsidR="00B91A08" w:rsidRPr="009C1587" w:rsidRDefault="00B91A08" w:rsidP="00B91A08">
            <w:pPr>
              <w:jc w:val="both"/>
              <w:rPr>
                <w:sz w:val="26"/>
                <w:szCs w:val="26"/>
                <w:lang w:val="fr-FR"/>
              </w:rPr>
            </w:pPr>
            <w:r w:rsidRPr="009C1587">
              <w:rPr>
                <w:i/>
                <w:sz w:val="26"/>
                <w:szCs w:val="26"/>
                <w:u w:val="single"/>
                <w:lang w:val="fr-FR"/>
              </w:rPr>
              <w:t>Giải</w:t>
            </w:r>
            <w:r w:rsidRPr="009C1587">
              <w:rPr>
                <w:sz w:val="26"/>
                <w:szCs w:val="26"/>
                <w:lang w:val="fr-FR"/>
              </w:rPr>
              <w:t> </w:t>
            </w:r>
            <w:r w:rsidRPr="009C1587">
              <w:rPr>
                <w:i/>
                <w:sz w:val="26"/>
                <w:szCs w:val="26"/>
                <w:lang w:val="fr-FR"/>
              </w:rPr>
              <w:t>:</w:t>
            </w:r>
          </w:p>
          <w:p w14:paraId="7D10775A" w14:textId="77777777" w:rsidR="00B91A08" w:rsidRPr="009C1587" w:rsidRDefault="00B91A08" w:rsidP="00B91A08">
            <w:pPr>
              <w:jc w:val="both"/>
              <w:rPr>
                <w:sz w:val="26"/>
                <w:szCs w:val="26"/>
                <w:lang w:val="fr-FR"/>
              </w:rPr>
            </w:pPr>
            <w:r w:rsidRPr="009C1587">
              <w:rPr>
                <w:sz w:val="26"/>
                <w:szCs w:val="26"/>
                <w:lang w:val="fr-FR"/>
              </w:rPr>
              <w:t>Giả sử 2 ankan có CTPT: C</w:t>
            </w:r>
            <w:r w:rsidRPr="009C1587">
              <w:rPr>
                <w:sz w:val="26"/>
                <w:szCs w:val="26"/>
                <w:vertAlign w:val="subscript"/>
                <w:lang w:val="fr-FR"/>
              </w:rPr>
              <w:t>x</w:t>
            </w:r>
            <w:r w:rsidRPr="009C1587">
              <w:rPr>
                <w:sz w:val="26"/>
                <w:szCs w:val="26"/>
                <w:lang w:val="fr-FR"/>
              </w:rPr>
              <w:t>H</w:t>
            </w:r>
            <w:r w:rsidRPr="009C1587">
              <w:rPr>
                <w:sz w:val="26"/>
                <w:szCs w:val="26"/>
                <w:vertAlign w:val="subscript"/>
                <w:lang w:val="fr-FR"/>
              </w:rPr>
              <w:t>2x+2</w:t>
            </w:r>
          </w:p>
          <w:p w14:paraId="7BBFA935" w14:textId="77777777" w:rsidR="00B91A08" w:rsidRPr="009C1587" w:rsidRDefault="00B91A08" w:rsidP="00B91A08">
            <w:pPr>
              <w:jc w:val="both"/>
              <w:rPr>
                <w:sz w:val="26"/>
                <w:szCs w:val="26"/>
                <w:lang w:val="pt-BR"/>
              </w:rPr>
            </w:pPr>
            <w:r w:rsidRPr="009C1587">
              <w:rPr>
                <w:sz w:val="26"/>
                <w:szCs w:val="26"/>
                <w:lang w:val="pt-BR"/>
              </w:rPr>
              <w:t xml:space="preserve">M=14x+2=24,8/0,5=49,6 </w:t>
            </w:r>
            <w:r w:rsidRPr="009C1587">
              <w:rPr>
                <w:sz w:val="26"/>
                <w:szCs w:val="26"/>
                <w:lang w:val="pt-BR"/>
              </w:rPr>
              <w:sym w:font="Wingdings" w:char="F0E0"/>
            </w:r>
            <w:r w:rsidRPr="009C1587">
              <w:rPr>
                <w:sz w:val="26"/>
                <w:szCs w:val="26"/>
                <w:lang w:val="pt-BR"/>
              </w:rPr>
              <w:t>x=3,4</w:t>
            </w:r>
          </w:p>
          <w:p w14:paraId="02CB5DA7" w14:textId="77777777" w:rsidR="00B91A08" w:rsidRPr="009C1587" w:rsidRDefault="00B91A08" w:rsidP="00B91A08">
            <w:pPr>
              <w:jc w:val="both"/>
              <w:rPr>
                <w:sz w:val="26"/>
                <w:szCs w:val="26"/>
                <w:lang w:val="pt-BR"/>
              </w:rPr>
            </w:pPr>
            <w:r w:rsidRPr="009C1587">
              <w:rPr>
                <w:sz w:val="26"/>
                <w:szCs w:val="26"/>
                <w:lang w:val="pt-BR"/>
              </w:rPr>
              <w:t>Mà: n&lt;x&lt;m</w:t>
            </w:r>
          </w:p>
          <w:p w14:paraId="4ED48BD6" w14:textId="77777777" w:rsidR="00B91A08" w:rsidRPr="009C1587" w:rsidRDefault="00B91A08" w:rsidP="00B91A08">
            <w:pPr>
              <w:jc w:val="both"/>
              <w:rPr>
                <w:sz w:val="26"/>
                <w:szCs w:val="26"/>
                <w:lang w:val="pt-BR"/>
              </w:rPr>
            </w:pPr>
            <w:r w:rsidRPr="009C1587">
              <w:rPr>
                <w:sz w:val="26"/>
                <w:szCs w:val="26"/>
                <w:lang w:val="pt-BR"/>
              </w:rPr>
              <w:t>Nên 2 ankan là C</w:t>
            </w:r>
            <w:r w:rsidRPr="009C1587">
              <w:rPr>
                <w:sz w:val="26"/>
                <w:szCs w:val="26"/>
                <w:vertAlign w:val="subscript"/>
                <w:lang w:val="pt-BR"/>
              </w:rPr>
              <w:t>3</w:t>
            </w:r>
            <w:r w:rsidRPr="009C1587">
              <w:rPr>
                <w:sz w:val="26"/>
                <w:szCs w:val="26"/>
                <w:lang w:val="pt-BR"/>
              </w:rPr>
              <w:t>H</w:t>
            </w:r>
            <w:r w:rsidRPr="009C1587">
              <w:rPr>
                <w:sz w:val="26"/>
                <w:szCs w:val="26"/>
                <w:vertAlign w:val="subscript"/>
                <w:lang w:val="pt-BR"/>
              </w:rPr>
              <w:t>8</w:t>
            </w:r>
            <w:r w:rsidRPr="009C1587">
              <w:rPr>
                <w:sz w:val="26"/>
                <w:szCs w:val="26"/>
                <w:lang w:val="pt-BR"/>
              </w:rPr>
              <w:t xml:space="preserve"> và C</w:t>
            </w:r>
            <w:r w:rsidRPr="009C1587">
              <w:rPr>
                <w:sz w:val="26"/>
                <w:szCs w:val="26"/>
                <w:vertAlign w:val="subscript"/>
                <w:lang w:val="pt-BR"/>
              </w:rPr>
              <w:t>4</w:t>
            </w:r>
            <w:r w:rsidRPr="009C1587">
              <w:rPr>
                <w:sz w:val="26"/>
                <w:szCs w:val="26"/>
                <w:lang w:val="pt-BR"/>
              </w:rPr>
              <w:t>H</w:t>
            </w:r>
            <w:r w:rsidRPr="009C1587">
              <w:rPr>
                <w:sz w:val="26"/>
                <w:szCs w:val="26"/>
                <w:vertAlign w:val="subscript"/>
                <w:lang w:val="pt-BR"/>
              </w:rPr>
              <w:t>10</w:t>
            </w:r>
          </w:p>
          <w:p w14:paraId="4B05651D" w14:textId="77777777" w:rsidR="00B91A08" w:rsidRPr="009C1587" w:rsidRDefault="00B91A08" w:rsidP="00B91A08">
            <w:pPr>
              <w:jc w:val="both"/>
              <w:rPr>
                <w:sz w:val="26"/>
                <w:szCs w:val="26"/>
              </w:rPr>
            </w:pPr>
            <w:r w:rsidRPr="009C1587">
              <w:rPr>
                <w:b/>
                <w:sz w:val="26"/>
                <w:szCs w:val="26"/>
                <w:u w:val="single"/>
              </w:rPr>
              <w:lastRenderedPageBreak/>
              <w:t>Bài t</w:t>
            </w:r>
            <w:r w:rsidRPr="009C1587">
              <w:rPr>
                <w:b/>
                <w:sz w:val="26"/>
                <w:u w:val="single"/>
              </w:rPr>
              <w:t>ập</w:t>
            </w:r>
            <w:r w:rsidRPr="009C1587">
              <w:rPr>
                <w:b/>
                <w:sz w:val="26"/>
                <w:szCs w:val="26"/>
                <w:u w:val="single"/>
              </w:rPr>
              <w:t xml:space="preserve"> 4</w:t>
            </w:r>
            <w:r w:rsidRPr="009C1587">
              <w:rPr>
                <w:b/>
                <w:sz w:val="26"/>
                <w:szCs w:val="26"/>
              </w:rPr>
              <w:t>:</w:t>
            </w:r>
            <w:r w:rsidRPr="009C1587">
              <w:rPr>
                <w:sz w:val="26"/>
                <w:szCs w:val="26"/>
              </w:rPr>
              <w:t xml:space="preserve"> Đốt cháy hoàn toàn 10,2 gam hai ankan cần 25,8 lít oxi(đkc). Xác định công thức phân tử 2 ankan, biết phân tử khối mỗi ankan không quá 60.</w:t>
            </w:r>
          </w:p>
          <w:p w14:paraId="2904E83F" w14:textId="77777777" w:rsidR="00B91A08" w:rsidRPr="009C1587" w:rsidRDefault="00B91A08" w:rsidP="00B91A08">
            <w:pPr>
              <w:jc w:val="both"/>
              <w:rPr>
                <w:i/>
                <w:sz w:val="26"/>
                <w:szCs w:val="26"/>
                <w:lang w:val="pt-BR"/>
              </w:rPr>
            </w:pPr>
            <w:r w:rsidRPr="009C1587">
              <w:rPr>
                <w:i/>
                <w:sz w:val="26"/>
                <w:szCs w:val="26"/>
                <w:u w:val="single"/>
                <w:lang w:val="pt-BR"/>
              </w:rPr>
              <w:t>Giải</w:t>
            </w:r>
            <w:r w:rsidRPr="009C1587">
              <w:rPr>
                <w:i/>
                <w:sz w:val="26"/>
                <w:szCs w:val="26"/>
                <w:lang w:val="pt-BR"/>
              </w:rPr>
              <w:t>:</w:t>
            </w:r>
          </w:p>
          <w:p w14:paraId="74B9C48B" w14:textId="3C4E8324" w:rsidR="005424B3" w:rsidRPr="005424B3" w:rsidRDefault="00B91A08" w:rsidP="00B91A08">
            <w:pPr>
              <w:jc w:val="both"/>
              <w:rPr>
                <w:lang w:val="nb-NO"/>
              </w:rPr>
            </w:pPr>
            <w:r w:rsidRPr="009C1587">
              <w:rPr>
                <w:sz w:val="26"/>
                <w:szCs w:val="26"/>
                <w:lang w:val="pt-BR"/>
              </w:rPr>
              <w:t>Hướng dẫn hs về nhà</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70F8F01" w14:textId="77777777" w:rsidR="002445E8" w:rsidRPr="005424B3" w:rsidRDefault="002445E8" w:rsidP="002445E8">
            <w:pPr>
              <w:rPr>
                <w:lang w:val="de-DE"/>
              </w:rPr>
            </w:pPr>
            <w:r w:rsidRPr="005424B3">
              <w:rPr>
                <w:lang w:val="de-DE"/>
              </w:rPr>
              <w:lastRenderedPageBreak/>
              <w:t>- GV trình bày bằng lời.</w:t>
            </w:r>
          </w:p>
          <w:p w14:paraId="15B5FA9D" w14:textId="1475A5A3" w:rsidR="005424B3" w:rsidRPr="005424B3" w:rsidRDefault="002445E8" w:rsidP="002445E8">
            <w:pPr>
              <w:rPr>
                <w:lang w:val="nb-NO"/>
              </w:rPr>
            </w:pPr>
            <w:r w:rsidRPr="005424B3">
              <w:t xml:space="preserve">- GV </w:t>
            </w:r>
            <w:r>
              <w:rPr>
                <w:lang w:val="de-DE"/>
              </w:rPr>
              <w:t>dẫn  bài tập</w:t>
            </w:r>
            <w:r w:rsidRPr="005424B3">
              <w:rPr>
                <w:lang w:val="de-DE"/>
              </w:rPr>
              <w:t>.</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A8CCBA5" w14:textId="77777777" w:rsidR="005424B3" w:rsidRDefault="002445E8" w:rsidP="005815C3">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015C2517" w14:textId="6725DC87" w:rsidR="002445E8" w:rsidRPr="005424B3" w:rsidRDefault="002445E8" w:rsidP="005815C3">
            <w:pPr>
              <w:rPr>
                <w:lang w:val="nb-NO"/>
              </w:rPr>
            </w:pPr>
            <w:r>
              <w:rPr>
                <w:lang w:val="de-DE"/>
              </w:rPr>
              <w:t>Làm bài tập nhóm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07A4D8" w14:textId="77777777" w:rsidR="005424B3" w:rsidRPr="005424B3" w:rsidRDefault="005424B3" w:rsidP="005815C3">
            <w:pPr>
              <w:rPr>
                <w:lang w:val="nb-NO"/>
              </w:rPr>
            </w:pPr>
          </w:p>
          <w:p w14:paraId="0B4BC2DF" w14:textId="77777777" w:rsidR="005424B3" w:rsidRPr="005424B3" w:rsidRDefault="005424B3" w:rsidP="005815C3">
            <w:pPr>
              <w:jc w:val="center"/>
              <w:rPr>
                <w:lang w:val="pt-BR"/>
              </w:rPr>
            </w:pPr>
          </w:p>
          <w:p w14:paraId="747FA021" w14:textId="77A07E1C" w:rsidR="005424B3" w:rsidRPr="005424B3" w:rsidRDefault="002445E8" w:rsidP="005815C3">
            <w:pPr>
              <w:rPr>
                <w:lang w:val="nb-NO"/>
              </w:rPr>
            </w:pPr>
            <w:r>
              <w:rPr>
                <w:lang w:val="pt-BR"/>
              </w:rPr>
              <w:t xml:space="preserve">40 </w:t>
            </w:r>
            <w:r w:rsidR="005424B3" w:rsidRPr="005424B3">
              <w:rPr>
                <w:lang w:val="pt-BR"/>
              </w:rPr>
              <w:t>phút</w:t>
            </w:r>
          </w:p>
        </w:tc>
      </w:tr>
      <w:tr w:rsidR="005424B3" w:rsidRPr="005424B3" w14:paraId="182DA4AC"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27E8C0DE" w14:textId="77777777" w:rsidR="005424B3" w:rsidRPr="005424B3" w:rsidRDefault="005424B3" w:rsidP="005815C3">
            <w:pPr>
              <w:jc w:val="center"/>
              <w:rPr>
                <w:b/>
                <w:bCs/>
                <w:lang w:val="nb-NO"/>
              </w:rPr>
            </w:pPr>
            <w:r w:rsidRPr="005424B3">
              <w:rPr>
                <w:b/>
                <w:bCs/>
                <w:lang w:val="nb-NO"/>
              </w:rPr>
              <w:lastRenderedPageBreak/>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73BD2BA" w14:textId="77777777" w:rsidR="005424B3" w:rsidRPr="005424B3" w:rsidRDefault="005424B3" w:rsidP="005815C3">
            <w:pPr>
              <w:rPr>
                <w:b/>
                <w:bCs/>
                <w:u w:val="single"/>
                <w:lang w:val="nb-NO"/>
              </w:rPr>
            </w:pPr>
            <w:r w:rsidRPr="005424B3">
              <w:rPr>
                <w:b/>
                <w:bCs/>
                <w:u w:val="single"/>
                <w:lang w:val="nb-NO"/>
              </w:rPr>
              <w:t>Củng cố kiến thức và kết thúc bài</w:t>
            </w:r>
          </w:p>
          <w:p w14:paraId="3D0FE763" w14:textId="77777777" w:rsidR="005424B3" w:rsidRPr="005424B3" w:rsidRDefault="005424B3" w:rsidP="005815C3">
            <w:pPr>
              <w:rPr>
                <w:lang w:val="vi-VN"/>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62C9530" w14:textId="77777777" w:rsidR="005424B3" w:rsidRPr="005424B3" w:rsidRDefault="005424B3" w:rsidP="005815C3">
            <w:pPr>
              <w:rPr>
                <w:lang w:val="nb-NO"/>
              </w:rPr>
            </w:pPr>
          </w:p>
          <w:p w14:paraId="17640C36" w14:textId="77777777" w:rsidR="005424B3" w:rsidRPr="005424B3" w:rsidRDefault="005424B3" w:rsidP="005815C3">
            <w:pPr>
              <w:rPr>
                <w:lang w:val="vi-VN"/>
              </w:rPr>
            </w:pPr>
            <w:r w:rsidRPr="005424B3">
              <w:rPr>
                <w:lang w:val="de-DE"/>
              </w:rPr>
              <w:t xml:space="preserve">Giảng viên trình bày tóm tắt nội dung bằng lời. </w:t>
            </w:r>
            <w:r w:rsidRPr="005424B3">
              <w:rPr>
                <w:lang w:val="nb-NO"/>
              </w:rPr>
              <w:t>GV hướng dẫn bài tập 1 – 5 trang 3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43528D0" w14:textId="77777777" w:rsidR="005424B3" w:rsidRPr="005424B3" w:rsidRDefault="005424B3" w:rsidP="005815C3">
            <w:pPr>
              <w:rPr>
                <w:lang w:val="nb-NO"/>
              </w:rPr>
            </w:pPr>
          </w:p>
          <w:p w14:paraId="366BB26B" w14:textId="77777777" w:rsidR="005424B3" w:rsidRPr="005424B3" w:rsidRDefault="005424B3" w:rsidP="005815C3">
            <w:pPr>
              <w:rPr>
                <w:lang w:val="nb-NO"/>
              </w:rPr>
            </w:pPr>
            <w:r w:rsidRPr="005424B3">
              <w:rPr>
                <w:lang w:val="de-DE"/>
              </w:rPr>
              <w:t xml:space="preserve">Học sinh lắng nghe và ghi chép những nội dung cần thiết. </w:t>
            </w:r>
            <w:r w:rsidRPr="005424B3">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CA87A47" w14:textId="77777777" w:rsidR="005424B3" w:rsidRPr="005424B3" w:rsidRDefault="005424B3" w:rsidP="005815C3">
            <w:pPr>
              <w:jc w:val="center"/>
              <w:rPr>
                <w:lang w:val="nb-NO"/>
              </w:rPr>
            </w:pPr>
          </w:p>
          <w:p w14:paraId="4667D39A" w14:textId="6312EE55" w:rsidR="005424B3" w:rsidRPr="005424B3" w:rsidRDefault="002445E8" w:rsidP="005815C3">
            <w:pPr>
              <w:jc w:val="center"/>
              <w:rPr>
                <w:lang w:val="nb-NO"/>
              </w:rPr>
            </w:pPr>
            <w:r>
              <w:rPr>
                <w:lang w:val="pt-BR"/>
              </w:rPr>
              <w:t xml:space="preserve">40 </w:t>
            </w:r>
            <w:r w:rsidR="005424B3" w:rsidRPr="005424B3">
              <w:rPr>
                <w:lang w:val="pt-BR"/>
              </w:rPr>
              <w:t xml:space="preserve"> phút</w:t>
            </w:r>
          </w:p>
        </w:tc>
      </w:tr>
      <w:tr w:rsidR="005424B3" w:rsidRPr="005424B3" w14:paraId="780E06BC"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2A131947" w14:textId="77777777" w:rsidR="005424B3" w:rsidRPr="005424B3" w:rsidRDefault="005424B3" w:rsidP="005815C3">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9BD7483" w14:textId="77777777" w:rsidR="005424B3" w:rsidRPr="005424B3" w:rsidRDefault="005424B3" w:rsidP="005815C3">
            <w:pPr>
              <w:rPr>
                <w:b/>
                <w:bCs/>
                <w:u w:val="single"/>
                <w:lang w:val="pt-BR"/>
              </w:rPr>
            </w:pPr>
            <w:r w:rsidRPr="005424B3">
              <w:rPr>
                <w:b/>
                <w:bCs/>
                <w:u w:val="single"/>
                <w:lang w:val="pt-BR"/>
              </w:rPr>
              <w:t>Hướng dẫn tự học</w:t>
            </w:r>
          </w:p>
          <w:p w14:paraId="342B9683" w14:textId="77777777" w:rsidR="005424B3" w:rsidRPr="005424B3" w:rsidRDefault="005424B3" w:rsidP="005815C3">
            <w:pPr>
              <w:rPr>
                <w:b/>
                <w:bCs/>
                <w:u w:val="single"/>
                <w:lang w:val="pt-BR"/>
              </w:rPr>
            </w:pPr>
          </w:p>
          <w:p w14:paraId="073A0007" w14:textId="77777777" w:rsidR="005424B3" w:rsidRPr="005424B3" w:rsidRDefault="005424B3" w:rsidP="005815C3">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71FB740" w14:textId="77777777" w:rsidR="005424B3" w:rsidRPr="005424B3" w:rsidRDefault="005424B3" w:rsidP="005815C3">
            <w:pPr>
              <w:rPr>
                <w:lang w:val="pt-BR"/>
              </w:rPr>
            </w:pPr>
          </w:p>
          <w:p w14:paraId="76C6009E" w14:textId="77777777" w:rsidR="005424B3" w:rsidRPr="005424B3" w:rsidRDefault="005424B3" w:rsidP="005815C3">
            <w:pPr>
              <w:rPr>
                <w:lang w:val="pt-BR"/>
              </w:rPr>
            </w:pPr>
            <w:r w:rsidRPr="005424B3">
              <w:rPr>
                <w:lang w:val="pt-BR"/>
              </w:rPr>
              <w:t>Nhắc nhở học sinh ôn tập, giải bài tập và chuẩn bị bài học tiếp theo.</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25129C98" w14:textId="77777777" w:rsidR="005424B3" w:rsidRPr="005424B3" w:rsidRDefault="005424B3" w:rsidP="005815C3">
            <w:pPr>
              <w:rPr>
                <w:lang w:val="de-DE"/>
              </w:rPr>
            </w:pPr>
          </w:p>
          <w:p w14:paraId="560E3BF9" w14:textId="77777777" w:rsidR="005424B3" w:rsidRPr="005424B3" w:rsidRDefault="005424B3" w:rsidP="005815C3">
            <w:pPr>
              <w:rPr>
                <w:lang w:val="pt-BR"/>
              </w:rPr>
            </w:pPr>
            <w:r w:rsidRPr="005424B3">
              <w:rPr>
                <w:lang w:val="pt-BR"/>
              </w:rPr>
              <w:t>Học sinh giải bài 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B1FA79B" w14:textId="77777777" w:rsidR="005424B3" w:rsidRPr="005424B3" w:rsidRDefault="005424B3" w:rsidP="005815C3">
            <w:pPr>
              <w:jc w:val="center"/>
              <w:rPr>
                <w:lang w:val="pt-BR"/>
              </w:rPr>
            </w:pPr>
          </w:p>
          <w:p w14:paraId="086DD195" w14:textId="684E1DF3" w:rsidR="005424B3" w:rsidRPr="005424B3" w:rsidRDefault="002445E8" w:rsidP="005815C3">
            <w:pPr>
              <w:jc w:val="center"/>
              <w:rPr>
                <w:lang w:val="pt-BR"/>
              </w:rPr>
            </w:pPr>
            <w:r>
              <w:rPr>
                <w:lang w:val="pt-BR"/>
              </w:rPr>
              <w:t xml:space="preserve">10 </w:t>
            </w:r>
            <w:r w:rsidR="005424B3" w:rsidRPr="005424B3">
              <w:rPr>
                <w:lang w:val="pt-BR"/>
              </w:rPr>
              <w:t>phút</w:t>
            </w:r>
          </w:p>
        </w:tc>
      </w:tr>
    </w:tbl>
    <w:p w14:paraId="4D2550AF" w14:textId="77777777" w:rsidR="005424B3" w:rsidRPr="005424B3" w:rsidRDefault="005424B3" w:rsidP="005424B3">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5424B3" w:rsidRPr="005424B3" w14:paraId="0BE89CFC" w14:textId="77777777" w:rsidTr="005815C3">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B95231D" w14:textId="77777777" w:rsidR="005424B3" w:rsidRPr="005424B3" w:rsidRDefault="005424B3" w:rsidP="005815C3">
            <w:pPr>
              <w:rPr>
                <w:u w:val="single"/>
                <w:lang w:val="pt-BR"/>
              </w:rPr>
            </w:pPr>
          </w:p>
          <w:p w14:paraId="1370EBB3" w14:textId="77777777" w:rsidR="005424B3" w:rsidRPr="005424B3" w:rsidRDefault="005424B3" w:rsidP="005815C3">
            <w:pPr>
              <w:rPr>
                <w:u w:val="single"/>
                <w:lang w:val="pt-BR"/>
              </w:rPr>
            </w:pPr>
          </w:p>
          <w:p w14:paraId="6E0EF589" w14:textId="77777777" w:rsidR="005424B3" w:rsidRPr="005424B3" w:rsidRDefault="005424B3" w:rsidP="005815C3">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4EEE7BDC" w14:textId="1976E20A" w:rsidR="005424B3" w:rsidRPr="005424B3" w:rsidRDefault="005424B3" w:rsidP="005815C3">
            <w:pPr>
              <w:jc w:val="both"/>
            </w:pPr>
            <w:r w:rsidRPr="005424B3">
              <w:t xml:space="preserve">1. </w:t>
            </w:r>
            <w:r w:rsidR="002445E8">
              <w:rPr>
                <w:i/>
                <w:iCs/>
              </w:rPr>
              <w:t>Giáo trình hóa học 2</w:t>
            </w:r>
            <w:r w:rsidRPr="005424B3">
              <w:rPr>
                <w:i/>
                <w:iCs/>
              </w:rPr>
              <w:t xml:space="preserve">, </w:t>
            </w:r>
            <w:r w:rsidRPr="005424B3">
              <w:t>Trường CĐ lý tự trọng Tp. HCM, năm 2018.</w:t>
            </w:r>
          </w:p>
          <w:p w14:paraId="2E1280C3" w14:textId="6BDB49D4" w:rsidR="005424B3" w:rsidRPr="005424B3" w:rsidRDefault="005424B3" w:rsidP="005815C3">
            <w:pPr>
              <w:jc w:val="both"/>
            </w:pPr>
            <w:r w:rsidRPr="005424B3">
              <w:t xml:space="preserve">2. </w:t>
            </w:r>
            <w:r w:rsidRPr="005424B3">
              <w:rPr>
                <w:lang w:val="vi-VN"/>
              </w:rPr>
              <w:t>Nguyễn Xuân Trường</w:t>
            </w:r>
            <w:r w:rsidRPr="005424B3">
              <w:t xml:space="preserve">, </w:t>
            </w:r>
            <w:r w:rsidR="002445E8">
              <w:rPr>
                <w:i/>
                <w:iCs/>
              </w:rPr>
              <w:t>Hóa học 11</w:t>
            </w:r>
            <w:r w:rsidRPr="005424B3">
              <w:rPr>
                <w:i/>
                <w:iCs/>
              </w:rPr>
              <w:t xml:space="preserve">, </w:t>
            </w:r>
            <w:r w:rsidRPr="005424B3">
              <w:rPr>
                <w:lang w:val="vi-VN"/>
              </w:rPr>
              <w:t>NXB Giáo dục Việt Nam</w:t>
            </w:r>
            <w:r w:rsidRPr="005424B3">
              <w:t>, năm 2015.</w:t>
            </w:r>
          </w:p>
          <w:p w14:paraId="16E28A84" w14:textId="2C0BC626" w:rsidR="005424B3" w:rsidRPr="005424B3" w:rsidRDefault="005424B3" w:rsidP="005815C3">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002445E8">
              <w:t>11</w:t>
            </w:r>
            <w:r w:rsidRPr="005424B3">
              <w:t xml:space="preserve">, </w:t>
            </w:r>
            <w:r w:rsidRPr="005424B3">
              <w:rPr>
                <w:lang w:val="vi-VN"/>
              </w:rPr>
              <w:t>NXB Giáo dục Việt Nam</w:t>
            </w:r>
            <w:r w:rsidRPr="005424B3">
              <w:t>, năm 2015.</w:t>
            </w:r>
          </w:p>
        </w:tc>
      </w:tr>
      <w:tr w:rsidR="005424B3" w:rsidRPr="005424B3" w14:paraId="5CBABB98" w14:textId="77777777" w:rsidTr="005815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75DB1768" w14:textId="77777777" w:rsidR="005424B3" w:rsidRPr="005424B3" w:rsidRDefault="005424B3" w:rsidP="005815C3">
            <w:pPr>
              <w:rPr>
                <w:lang w:val="pt-BR"/>
              </w:rPr>
            </w:pPr>
          </w:p>
          <w:p w14:paraId="711DE2E5" w14:textId="77777777" w:rsidR="005424B3" w:rsidRDefault="005424B3" w:rsidP="005815C3">
            <w:pPr>
              <w:jc w:val="center"/>
              <w:rPr>
                <w:b/>
                <w:bCs/>
                <w:lang w:val="pt-BR"/>
              </w:rPr>
            </w:pPr>
            <w:r w:rsidRPr="005424B3">
              <w:rPr>
                <w:b/>
                <w:bCs/>
                <w:lang w:val="pt-BR"/>
              </w:rPr>
              <w:t>Trưởng tổ môn</w:t>
            </w:r>
          </w:p>
          <w:p w14:paraId="5ABD6975" w14:textId="77777777" w:rsidR="002445E8" w:rsidRDefault="002445E8" w:rsidP="005815C3">
            <w:pPr>
              <w:jc w:val="center"/>
              <w:rPr>
                <w:b/>
                <w:bCs/>
                <w:lang w:val="pt-BR"/>
              </w:rPr>
            </w:pPr>
          </w:p>
          <w:p w14:paraId="2F839C8D" w14:textId="77777777" w:rsidR="002445E8" w:rsidRDefault="002445E8" w:rsidP="005815C3">
            <w:pPr>
              <w:jc w:val="center"/>
              <w:rPr>
                <w:b/>
                <w:bCs/>
                <w:lang w:val="pt-BR"/>
              </w:rPr>
            </w:pPr>
          </w:p>
          <w:p w14:paraId="6719880A" w14:textId="77777777" w:rsidR="002445E8" w:rsidRDefault="002445E8" w:rsidP="005815C3">
            <w:pPr>
              <w:jc w:val="center"/>
              <w:rPr>
                <w:b/>
                <w:bCs/>
                <w:lang w:val="pt-BR"/>
              </w:rPr>
            </w:pPr>
          </w:p>
          <w:p w14:paraId="5984D806" w14:textId="77777777" w:rsidR="002445E8" w:rsidRPr="005424B3" w:rsidRDefault="002445E8" w:rsidP="005815C3">
            <w:pPr>
              <w:jc w:val="center"/>
              <w:rPr>
                <w:b/>
                <w:bCs/>
                <w:lang w:val="pt-BR"/>
              </w:rPr>
            </w:pPr>
          </w:p>
          <w:p w14:paraId="22965D9C" w14:textId="77777777" w:rsidR="005424B3" w:rsidRPr="005424B3" w:rsidRDefault="005424B3" w:rsidP="005815C3">
            <w:pPr>
              <w:jc w:val="center"/>
              <w:rPr>
                <w:b/>
                <w:bCs/>
                <w:lang w:val="pt-BR"/>
              </w:rPr>
            </w:pPr>
            <w:r w:rsidRPr="005424B3">
              <w:rPr>
                <w:b/>
                <w:bCs/>
                <w:lang w:val="vi-VN"/>
              </w:rPr>
              <w:t xml:space="preserve">   </w:t>
            </w:r>
            <w:r w:rsidRPr="005424B3">
              <w:rPr>
                <w:b/>
                <w:bCs/>
                <w:lang w:val="pt-BR"/>
              </w:rPr>
              <w:t>Nguyễn Thị Huyền Nga</w:t>
            </w:r>
          </w:p>
          <w:p w14:paraId="7D91EB3B" w14:textId="77777777" w:rsidR="005424B3" w:rsidRPr="005424B3" w:rsidRDefault="005424B3" w:rsidP="005815C3">
            <w:pPr>
              <w:rPr>
                <w:b/>
                <w:bCs/>
                <w:lang w:val="vi-VN"/>
              </w:rPr>
            </w:pPr>
          </w:p>
          <w:p w14:paraId="61FA3429" w14:textId="77777777" w:rsidR="005424B3" w:rsidRPr="005424B3" w:rsidRDefault="005424B3" w:rsidP="005815C3">
            <w:pPr>
              <w:rPr>
                <w:b/>
                <w:bCs/>
                <w:lang w:val="vi-VN"/>
              </w:rPr>
            </w:pPr>
          </w:p>
        </w:tc>
        <w:tc>
          <w:tcPr>
            <w:tcW w:w="6205" w:type="dxa"/>
            <w:shd w:val="clear" w:color="auto" w:fill="auto"/>
          </w:tcPr>
          <w:p w14:paraId="56B00127" w14:textId="77777777" w:rsidR="005424B3" w:rsidRPr="005424B3" w:rsidRDefault="005424B3" w:rsidP="005815C3">
            <w:pPr>
              <w:rPr>
                <w:lang w:val="pt-BR"/>
              </w:rPr>
            </w:pPr>
          </w:p>
          <w:p w14:paraId="39292377" w14:textId="77777777" w:rsidR="005424B3" w:rsidRPr="005424B3" w:rsidRDefault="005424B3" w:rsidP="005815C3">
            <w:pPr>
              <w:ind w:left="1420"/>
              <w:rPr>
                <w:i/>
                <w:lang w:val="pt-BR"/>
              </w:rPr>
            </w:pPr>
            <w:r w:rsidRPr="005424B3">
              <w:rPr>
                <w:i/>
                <w:lang w:val="pt-BR"/>
              </w:rPr>
              <w:t xml:space="preserve">Tp. Hồ Chí Minh, ngày      tháng      năm 20 </w:t>
            </w:r>
          </w:p>
          <w:p w14:paraId="7A424E17" w14:textId="77777777" w:rsidR="005424B3" w:rsidRPr="005424B3" w:rsidRDefault="005424B3" w:rsidP="005815C3">
            <w:pPr>
              <w:jc w:val="center"/>
              <w:rPr>
                <w:lang w:val="pt-BR"/>
              </w:rPr>
            </w:pPr>
            <w:r w:rsidRPr="005424B3">
              <w:rPr>
                <w:b/>
                <w:lang w:val="pt-BR"/>
              </w:rPr>
              <w:t>Giảng viên</w:t>
            </w:r>
          </w:p>
        </w:tc>
      </w:tr>
    </w:tbl>
    <w:p w14:paraId="02BB9E00" w14:textId="77777777" w:rsidR="005424B3" w:rsidRPr="005424B3" w:rsidRDefault="005424B3" w:rsidP="005424B3"/>
    <w:p w14:paraId="3AB0A862" w14:textId="48D40DDD" w:rsidR="00AC2A5B" w:rsidRDefault="00AC2A5B">
      <w:r>
        <w:br w:type="page"/>
      </w:r>
    </w:p>
    <w:p w14:paraId="650A9069" w14:textId="77777777" w:rsidR="00AC2A5B" w:rsidRPr="005424B3" w:rsidRDefault="00AC2A5B" w:rsidP="00AC2A5B">
      <w:r w:rsidRPr="005424B3">
        <w:lastRenderedPageBreak/>
        <w:br w:type="page"/>
      </w:r>
    </w:p>
    <w:tbl>
      <w:tblPr>
        <w:tblW w:w="10206" w:type="dxa"/>
        <w:tblInd w:w="108" w:type="dxa"/>
        <w:tblLook w:val="01E0" w:firstRow="1" w:lastRow="1" w:firstColumn="1" w:lastColumn="1" w:noHBand="0" w:noVBand="0"/>
      </w:tblPr>
      <w:tblGrid>
        <w:gridCol w:w="4500"/>
        <w:gridCol w:w="5706"/>
      </w:tblGrid>
      <w:tr w:rsidR="00AC2A5B" w:rsidRPr="005424B3" w14:paraId="6661C32E" w14:textId="77777777" w:rsidTr="005815C3">
        <w:tc>
          <w:tcPr>
            <w:tcW w:w="4500" w:type="dxa"/>
            <w:shd w:val="clear" w:color="auto" w:fill="auto"/>
          </w:tcPr>
          <w:p w14:paraId="6152F3B2" w14:textId="77777777" w:rsidR="00AC2A5B" w:rsidRPr="005424B3" w:rsidRDefault="00AC2A5B" w:rsidP="005815C3">
            <w:pPr>
              <w:rPr>
                <w:lang w:val="pt-BR"/>
              </w:rPr>
            </w:pPr>
            <w:r w:rsidRPr="005424B3">
              <w:lastRenderedPageBreak/>
              <w:br w:type="page"/>
            </w:r>
            <w:r w:rsidRPr="005424B3">
              <w:br w:type="page"/>
            </w:r>
            <w:r w:rsidRPr="005424B3">
              <w:rPr>
                <w:lang w:val="pt-BR"/>
              </w:rPr>
              <w:t>Giáo án số:  01</w:t>
            </w:r>
          </w:p>
        </w:tc>
        <w:tc>
          <w:tcPr>
            <w:tcW w:w="5706" w:type="dxa"/>
            <w:shd w:val="clear" w:color="auto" w:fill="auto"/>
          </w:tcPr>
          <w:p w14:paraId="465BCE8D" w14:textId="036A1382" w:rsidR="00AC2A5B" w:rsidRPr="005424B3" w:rsidRDefault="00AC2A5B" w:rsidP="005815C3">
            <w:r w:rsidRPr="005424B3">
              <w:t xml:space="preserve">Thời gian thực hiện: </w:t>
            </w:r>
            <w:r w:rsidR="0055474A">
              <w:t xml:space="preserve">4 </w:t>
            </w:r>
            <w:r w:rsidRPr="005424B3">
              <w:t>tiết</w:t>
            </w:r>
          </w:p>
          <w:p w14:paraId="4B0FDDB9" w14:textId="586049B3" w:rsidR="00AC2A5B" w:rsidRPr="005424B3" w:rsidRDefault="00AC2A5B" w:rsidP="005815C3">
            <w:pPr>
              <w:tabs>
                <w:tab w:val="right" w:leader="dot" w:pos="3331"/>
              </w:tabs>
            </w:pPr>
            <w:r w:rsidRPr="005424B3">
              <w:t xml:space="preserve">Tên chương: </w:t>
            </w:r>
          </w:p>
          <w:p w14:paraId="3AB9EEA1" w14:textId="77777777" w:rsidR="00AC2A5B" w:rsidRPr="005424B3" w:rsidRDefault="00AC2A5B" w:rsidP="005815C3">
            <w:r w:rsidRPr="005424B3">
              <w:t xml:space="preserve">Thực hiện ngày                  tháng                 năm 20 </w:t>
            </w:r>
          </w:p>
          <w:p w14:paraId="0A0469F6" w14:textId="77777777" w:rsidR="00AC2A5B" w:rsidRPr="005424B3" w:rsidRDefault="00AC2A5B" w:rsidP="005815C3">
            <w:r w:rsidRPr="005424B3">
              <w:t xml:space="preserve"> </w:t>
            </w:r>
          </w:p>
        </w:tc>
      </w:tr>
    </w:tbl>
    <w:p w14:paraId="4F899A1F" w14:textId="14D2A454" w:rsidR="00AC2A5B" w:rsidRPr="002445E8" w:rsidRDefault="00AC2A5B" w:rsidP="00AC2A5B">
      <w:pPr>
        <w:rPr>
          <w:sz w:val="28"/>
          <w:lang w:val="it-IT"/>
        </w:rPr>
      </w:pPr>
      <w:r w:rsidRPr="005424B3">
        <w:rPr>
          <w:lang w:val="it-IT"/>
        </w:rPr>
        <w:t xml:space="preserve">Tên bài: </w:t>
      </w:r>
      <w:r w:rsidRPr="005424B3">
        <w:rPr>
          <w:lang w:val="it-IT"/>
        </w:rPr>
        <w:tab/>
      </w:r>
      <w:r w:rsidRPr="005424B3">
        <w:rPr>
          <w:lang w:val="it-IT"/>
        </w:rPr>
        <w:tab/>
      </w:r>
      <w:r w:rsidRPr="005424B3">
        <w:rPr>
          <w:b/>
          <w:i/>
        </w:rPr>
        <w:t xml:space="preserve">Bài 1:  </w:t>
      </w:r>
      <w:r w:rsidR="002445E8" w:rsidRPr="002445E8">
        <w:rPr>
          <w:b/>
          <w:sz w:val="28"/>
        </w:rPr>
        <w:t>ÔN TẬP HỌC PHẦN HÓA HỌC 2</w:t>
      </w:r>
    </w:p>
    <w:p w14:paraId="6CEA6C01" w14:textId="77777777" w:rsidR="00AC2A5B" w:rsidRPr="005424B3" w:rsidRDefault="00AC2A5B" w:rsidP="00AC2A5B">
      <w:pPr>
        <w:rPr>
          <w:b/>
          <w:u w:val="single"/>
          <w:lang w:val="it-IT"/>
        </w:rPr>
      </w:pPr>
      <w:r w:rsidRPr="005424B3">
        <w:rPr>
          <w:b/>
          <w:u w:val="single"/>
          <w:lang w:val="it-IT"/>
        </w:rPr>
        <w:t xml:space="preserve">Mục tiêu của bài: </w:t>
      </w:r>
    </w:p>
    <w:p w14:paraId="783E4CE9" w14:textId="77777777" w:rsidR="00AC2A5B" w:rsidRPr="005424B3" w:rsidRDefault="00AC2A5B" w:rsidP="00AC2A5B">
      <w:pPr>
        <w:rPr>
          <w:b/>
          <w:lang w:val="it-IT"/>
        </w:rPr>
      </w:pPr>
      <w:r w:rsidRPr="005424B3">
        <w:rPr>
          <w:lang w:val="it-IT"/>
        </w:rPr>
        <w:t xml:space="preserve">Sau khi học xong bài này người học có khả năng: </w:t>
      </w:r>
    </w:p>
    <w:p w14:paraId="49E04439" w14:textId="77777777" w:rsidR="003D14D5" w:rsidRPr="00083313" w:rsidRDefault="003D14D5" w:rsidP="003D14D5">
      <w:pPr>
        <w:spacing w:before="20" w:after="20" w:line="223" w:lineRule="auto"/>
        <w:jc w:val="both"/>
        <w:rPr>
          <w:sz w:val="26"/>
          <w:szCs w:val="26"/>
          <w:lang w:val="pt-BR"/>
        </w:rPr>
      </w:pPr>
      <w:r w:rsidRPr="002D7046">
        <w:rPr>
          <w:b/>
          <w:sz w:val="26"/>
          <w:szCs w:val="28"/>
          <w:lang w:val="pt-BR"/>
        </w:rPr>
        <w:t>1.</w:t>
      </w:r>
      <w:r w:rsidRPr="00083313">
        <w:rPr>
          <w:b/>
          <w:sz w:val="26"/>
          <w:szCs w:val="26"/>
          <w:u w:val="single"/>
          <w:lang w:val="pt-BR"/>
        </w:rPr>
        <w:t>Kiến thức</w:t>
      </w:r>
      <w:r w:rsidRPr="00083313">
        <w:rPr>
          <w:b/>
          <w:sz w:val="26"/>
          <w:szCs w:val="26"/>
          <w:lang w:val="pt-BR"/>
        </w:rPr>
        <w:t>:</w:t>
      </w:r>
      <w:r w:rsidRPr="00083313">
        <w:rPr>
          <w:sz w:val="26"/>
          <w:szCs w:val="26"/>
          <w:lang w:val="pt-BR"/>
        </w:rPr>
        <w:t xml:space="preserve"> Củng cố kiến thức về:</w:t>
      </w:r>
    </w:p>
    <w:p w14:paraId="3BA60C42" w14:textId="77777777" w:rsidR="003D14D5" w:rsidRPr="00083313" w:rsidRDefault="003D14D5" w:rsidP="003D14D5">
      <w:pPr>
        <w:spacing w:before="20" w:after="20" w:line="223" w:lineRule="auto"/>
        <w:ind w:firstLine="720"/>
        <w:jc w:val="both"/>
        <w:rPr>
          <w:sz w:val="26"/>
          <w:szCs w:val="26"/>
          <w:lang w:val="pt-BR"/>
        </w:rPr>
      </w:pPr>
      <w:r w:rsidRPr="00083313">
        <w:rPr>
          <w:sz w:val="26"/>
          <w:szCs w:val="26"/>
          <w:lang w:val="pt-BR"/>
        </w:rPr>
        <w:t>- Nitơ và hợp chất của nitơ</w:t>
      </w:r>
    </w:p>
    <w:p w14:paraId="6C3119BD" w14:textId="77777777" w:rsidR="003D14D5" w:rsidRPr="00083313" w:rsidRDefault="003D14D5" w:rsidP="003D14D5">
      <w:pPr>
        <w:spacing w:before="20" w:after="20" w:line="223" w:lineRule="auto"/>
        <w:ind w:firstLine="720"/>
        <w:jc w:val="both"/>
        <w:rPr>
          <w:sz w:val="26"/>
          <w:szCs w:val="26"/>
          <w:lang w:val="pt-BR"/>
        </w:rPr>
      </w:pPr>
      <w:r w:rsidRPr="00083313">
        <w:rPr>
          <w:sz w:val="26"/>
          <w:szCs w:val="26"/>
          <w:lang w:val="pt-BR"/>
        </w:rPr>
        <w:t>- Photpho và hợp chất của photpho</w:t>
      </w:r>
    </w:p>
    <w:p w14:paraId="32B558BA" w14:textId="77777777" w:rsidR="003D14D5" w:rsidRDefault="003D14D5" w:rsidP="003D14D5">
      <w:pPr>
        <w:spacing w:before="20" w:after="20" w:line="223" w:lineRule="auto"/>
        <w:ind w:firstLine="720"/>
        <w:jc w:val="both"/>
        <w:rPr>
          <w:sz w:val="26"/>
          <w:szCs w:val="26"/>
          <w:lang w:val="pt-BR"/>
        </w:rPr>
      </w:pPr>
      <w:r w:rsidRPr="00083313">
        <w:rPr>
          <w:sz w:val="26"/>
          <w:szCs w:val="26"/>
          <w:lang w:val="pt-BR"/>
        </w:rPr>
        <w:t>- Cacbon và hợp chất của cacbon</w:t>
      </w:r>
    </w:p>
    <w:p w14:paraId="33D607D5" w14:textId="77777777" w:rsidR="003D14D5" w:rsidRDefault="003D14D5" w:rsidP="003D14D5">
      <w:pPr>
        <w:ind w:firstLine="720"/>
        <w:rPr>
          <w:sz w:val="26"/>
          <w:szCs w:val="26"/>
        </w:rPr>
      </w:pPr>
      <w:r>
        <w:rPr>
          <w:b/>
          <w:sz w:val="26"/>
          <w:szCs w:val="26"/>
        </w:rPr>
        <w:t xml:space="preserve">- </w:t>
      </w:r>
      <w:r>
        <w:rPr>
          <w:sz w:val="26"/>
          <w:szCs w:val="26"/>
        </w:rPr>
        <w:t>Viết CTCT và gọi tên</w:t>
      </w:r>
    </w:p>
    <w:p w14:paraId="34F7553D" w14:textId="77777777" w:rsidR="003D14D5" w:rsidRDefault="003D14D5" w:rsidP="003D14D5">
      <w:pPr>
        <w:ind w:firstLine="720"/>
        <w:rPr>
          <w:sz w:val="26"/>
          <w:szCs w:val="26"/>
        </w:rPr>
      </w:pPr>
      <w:r>
        <w:rPr>
          <w:sz w:val="26"/>
          <w:szCs w:val="26"/>
        </w:rPr>
        <w:t>- Viết PTHH</w:t>
      </w:r>
    </w:p>
    <w:p w14:paraId="0F8DDD5B" w14:textId="77777777" w:rsidR="003D14D5" w:rsidRDefault="003D14D5" w:rsidP="003D14D5">
      <w:pPr>
        <w:ind w:firstLine="720"/>
        <w:rPr>
          <w:sz w:val="26"/>
          <w:szCs w:val="26"/>
        </w:rPr>
      </w:pPr>
      <w:r>
        <w:rPr>
          <w:sz w:val="26"/>
          <w:szCs w:val="26"/>
        </w:rPr>
        <w:t>- Phân biệt các chất</w:t>
      </w:r>
    </w:p>
    <w:p w14:paraId="50719784" w14:textId="77777777" w:rsidR="003D14D5" w:rsidRDefault="003D14D5" w:rsidP="003D14D5">
      <w:pPr>
        <w:ind w:firstLine="720"/>
        <w:rPr>
          <w:sz w:val="26"/>
          <w:szCs w:val="26"/>
        </w:rPr>
      </w:pPr>
      <w:r>
        <w:rPr>
          <w:sz w:val="26"/>
          <w:szCs w:val="26"/>
        </w:rPr>
        <w:t>- Giải bài toán tìm CTPT, CTCT</w:t>
      </w:r>
    </w:p>
    <w:p w14:paraId="6243A655" w14:textId="77777777" w:rsidR="003D14D5" w:rsidRPr="00083313" w:rsidRDefault="003D14D5" w:rsidP="003D14D5">
      <w:pPr>
        <w:spacing w:before="20" w:after="20" w:line="223" w:lineRule="auto"/>
        <w:ind w:firstLine="720"/>
        <w:jc w:val="both"/>
        <w:rPr>
          <w:sz w:val="26"/>
          <w:szCs w:val="26"/>
          <w:lang w:val="pt-BR"/>
        </w:rPr>
      </w:pPr>
    </w:p>
    <w:p w14:paraId="7219B527" w14:textId="77777777" w:rsidR="003D14D5" w:rsidRPr="00083313" w:rsidRDefault="003D14D5" w:rsidP="003D14D5">
      <w:pPr>
        <w:rPr>
          <w:b/>
          <w:sz w:val="26"/>
          <w:szCs w:val="26"/>
          <w:lang w:val="pt-BR"/>
        </w:rPr>
      </w:pPr>
      <w:r w:rsidRPr="00083313">
        <w:rPr>
          <w:b/>
          <w:sz w:val="26"/>
          <w:szCs w:val="26"/>
          <w:lang w:val="pt-BR"/>
        </w:rPr>
        <w:t>2.</w:t>
      </w:r>
      <w:r w:rsidRPr="00083313">
        <w:rPr>
          <w:b/>
          <w:sz w:val="26"/>
          <w:szCs w:val="26"/>
          <w:u w:val="single"/>
          <w:lang w:val="pt-BR"/>
        </w:rPr>
        <w:t>Kĩ năng</w:t>
      </w:r>
      <w:r w:rsidRPr="00083313">
        <w:rPr>
          <w:b/>
          <w:sz w:val="26"/>
          <w:szCs w:val="26"/>
          <w:lang w:val="pt-BR"/>
        </w:rPr>
        <w:t xml:space="preserve">: </w:t>
      </w:r>
    </w:p>
    <w:p w14:paraId="5F479459" w14:textId="77777777" w:rsidR="003D14D5" w:rsidRPr="00083313" w:rsidRDefault="003D14D5" w:rsidP="003D14D5">
      <w:pPr>
        <w:ind w:firstLine="720"/>
        <w:rPr>
          <w:sz w:val="26"/>
          <w:szCs w:val="26"/>
          <w:lang w:val="pt-BR"/>
        </w:rPr>
      </w:pPr>
      <w:r w:rsidRPr="00083313">
        <w:rPr>
          <w:sz w:val="26"/>
          <w:szCs w:val="26"/>
          <w:lang w:val="pt-BR"/>
        </w:rPr>
        <w:t>- Hoàn thành dãy chuyển hóa</w:t>
      </w:r>
    </w:p>
    <w:p w14:paraId="58130BD9" w14:textId="77777777" w:rsidR="003D14D5" w:rsidRPr="00083313" w:rsidRDefault="003D14D5" w:rsidP="003D14D5">
      <w:pPr>
        <w:ind w:firstLine="720"/>
        <w:rPr>
          <w:sz w:val="26"/>
          <w:szCs w:val="26"/>
          <w:lang w:val="pl-PL"/>
        </w:rPr>
      </w:pPr>
      <w:r w:rsidRPr="00083313">
        <w:rPr>
          <w:sz w:val="26"/>
          <w:szCs w:val="26"/>
          <w:lang w:val="pl-PL"/>
        </w:rPr>
        <w:t>- Nhận biết</w:t>
      </w:r>
    </w:p>
    <w:p w14:paraId="6DBA64C9" w14:textId="77777777" w:rsidR="003D14D5" w:rsidRPr="00CC1E84" w:rsidRDefault="003D14D5" w:rsidP="003D14D5">
      <w:pPr>
        <w:ind w:firstLine="720"/>
        <w:rPr>
          <w:sz w:val="26"/>
          <w:szCs w:val="26"/>
          <w:lang w:val="pl-PL"/>
        </w:rPr>
      </w:pPr>
      <w:r w:rsidRPr="00CC1E84">
        <w:rPr>
          <w:sz w:val="26"/>
          <w:szCs w:val="26"/>
          <w:lang w:val="pl-PL"/>
        </w:rPr>
        <w:t>- Giả</w:t>
      </w:r>
      <w:r>
        <w:rPr>
          <w:sz w:val="26"/>
          <w:szCs w:val="26"/>
          <w:lang w:val="pl-PL"/>
        </w:rPr>
        <w:t>i</w:t>
      </w:r>
      <w:r w:rsidRPr="00CC1E84">
        <w:rPr>
          <w:sz w:val="26"/>
          <w:szCs w:val="26"/>
          <w:lang w:val="pl-PL"/>
        </w:rPr>
        <w:t xml:space="preserve"> bài toán về H</w:t>
      </w:r>
      <w:r w:rsidRPr="00CC1E84">
        <w:rPr>
          <w:sz w:val="26"/>
          <w:szCs w:val="26"/>
          <w:vertAlign w:val="subscript"/>
          <w:lang w:val="pl-PL"/>
        </w:rPr>
        <w:t>3</w:t>
      </w:r>
      <w:r w:rsidRPr="00CC1E84">
        <w:rPr>
          <w:sz w:val="26"/>
          <w:szCs w:val="26"/>
          <w:lang w:val="pl-PL"/>
        </w:rPr>
        <w:t>PO</w:t>
      </w:r>
      <w:r w:rsidRPr="00CC1E84">
        <w:rPr>
          <w:sz w:val="26"/>
          <w:szCs w:val="26"/>
          <w:vertAlign w:val="subscript"/>
          <w:lang w:val="pl-PL"/>
        </w:rPr>
        <w:t>4</w:t>
      </w:r>
      <w:r w:rsidRPr="00CC1E84">
        <w:rPr>
          <w:sz w:val="26"/>
          <w:szCs w:val="26"/>
          <w:lang w:val="pl-PL"/>
        </w:rPr>
        <w:t>; CO</w:t>
      </w:r>
      <w:r w:rsidRPr="00CC1E84">
        <w:rPr>
          <w:sz w:val="26"/>
          <w:szCs w:val="26"/>
          <w:vertAlign w:val="subscript"/>
          <w:lang w:val="pl-PL"/>
        </w:rPr>
        <w:t>2</w:t>
      </w:r>
      <w:r w:rsidRPr="00CC1E84">
        <w:rPr>
          <w:sz w:val="26"/>
          <w:szCs w:val="26"/>
          <w:lang w:val="pl-PL"/>
        </w:rPr>
        <w:t xml:space="preserve"> ; CO ...</w:t>
      </w:r>
    </w:p>
    <w:p w14:paraId="22B974DF" w14:textId="77777777" w:rsidR="003D14D5" w:rsidRPr="00083313" w:rsidRDefault="003D14D5" w:rsidP="003D14D5">
      <w:pPr>
        <w:rPr>
          <w:sz w:val="26"/>
          <w:szCs w:val="26"/>
          <w:lang w:val="pl-PL"/>
        </w:rPr>
      </w:pPr>
      <w:r w:rsidRPr="00083313">
        <w:rPr>
          <w:b/>
          <w:sz w:val="26"/>
          <w:szCs w:val="26"/>
          <w:lang w:val="pl-PL"/>
        </w:rPr>
        <w:t>3.</w:t>
      </w:r>
      <w:r w:rsidRPr="00083313">
        <w:rPr>
          <w:b/>
          <w:sz w:val="26"/>
          <w:szCs w:val="26"/>
          <w:u w:val="single"/>
          <w:lang w:val="pl-PL"/>
        </w:rPr>
        <w:t>Thái độ</w:t>
      </w:r>
      <w:r w:rsidRPr="00083313">
        <w:rPr>
          <w:b/>
          <w:sz w:val="26"/>
          <w:szCs w:val="26"/>
          <w:lang w:val="pl-PL"/>
        </w:rPr>
        <w:t xml:space="preserve">: </w:t>
      </w:r>
      <w:r w:rsidRPr="00083313">
        <w:rPr>
          <w:sz w:val="26"/>
          <w:szCs w:val="26"/>
          <w:lang w:val="pl-PL"/>
        </w:rPr>
        <w:t>Kích thích sự hứng thú với bộ môn, phát huy khả năng tư duy của học sinh</w:t>
      </w:r>
    </w:p>
    <w:p w14:paraId="0A3E6655" w14:textId="77777777" w:rsidR="00AC2A5B" w:rsidRPr="005424B3" w:rsidRDefault="00AC2A5B" w:rsidP="00AC2A5B">
      <w:pPr>
        <w:rPr>
          <w:b/>
          <w:lang w:val="it-IT"/>
        </w:rPr>
      </w:pPr>
      <w:r w:rsidRPr="005424B3">
        <w:rPr>
          <w:b/>
          <w:lang w:val="it-IT"/>
        </w:rPr>
        <w:t>Đồ dùng và phương tiện dạy học:</w:t>
      </w:r>
    </w:p>
    <w:p w14:paraId="16E8797D" w14:textId="77777777" w:rsidR="00AC2A5B" w:rsidRPr="005424B3" w:rsidRDefault="00AC2A5B" w:rsidP="00AC2A5B">
      <w:pPr>
        <w:rPr>
          <w:lang w:val="it-IT"/>
        </w:rPr>
      </w:pPr>
      <w:r w:rsidRPr="005424B3">
        <w:rPr>
          <w:lang w:val="it-IT"/>
        </w:rPr>
        <w:t>Máy chiếu, màn ảnh, máy tính, bảng, phấn.</w:t>
      </w:r>
    </w:p>
    <w:p w14:paraId="6F896322" w14:textId="77777777" w:rsidR="00AC2A5B" w:rsidRPr="005424B3" w:rsidRDefault="00AC2A5B" w:rsidP="00AC2A5B">
      <w:pPr>
        <w:rPr>
          <w:lang w:val="it-IT"/>
        </w:rPr>
      </w:pPr>
      <w:r w:rsidRPr="005424B3">
        <w:rPr>
          <w:b/>
          <w:lang w:val="it-IT"/>
        </w:rPr>
        <w:t xml:space="preserve">I. Ổn định lớp học:                                                 </w:t>
      </w:r>
      <w:r w:rsidRPr="005424B3">
        <w:rPr>
          <w:lang w:val="it-IT"/>
        </w:rPr>
        <w:t>Thời gian:  05 phút.</w:t>
      </w:r>
    </w:p>
    <w:p w14:paraId="04AD0E6F" w14:textId="77777777" w:rsidR="00AC2A5B" w:rsidRPr="005424B3" w:rsidRDefault="00AC2A5B" w:rsidP="00AC2A5B">
      <w:pPr>
        <w:rPr>
          <w:lang w:val="it-IT"/>
        </w:rPr>
      </w:pPr>
      <w:r w:rsidRPr="005424B3">
        <w:rPr>
          <w:lang w:val="it-IT"/>
        </w:rPr>
        <w:t>Số học sinh vắng:…………Tên:……………………………………………………..................................</w:t>
      </w:r>
    </w:p>
    <w:p w14:paraId="7E0F6E32" w14:textId="77777777" w:rsidR="00AC2A5B" w:rsidRPr="005424B3" w:rsidRDefault="00AC2A5B" w:rsidP="00AC2A5B">
      <w:pPr>
        <w:rPr>
          <w:lang w:val="it-IT"/>
        </w:rPr>
      </w:pPr>
      <w:r w:rsidRPr="005424B3">
        <w:rPr>
          <w:lang w:val="it-IT"/>
        </w:rPr>
        <w:t>......................................................................................................................................................................</w:t>
      </w:r>
    </w:p>
    <w:p w14:paraId="31036502" w14:textId="77777777" w:rsidR="00AC2A5B" w:rsidRPr="005424B3" w:rsidRDefault="00AC2A5B" w:rsidP="00AC2A5B">
      <w:pPr>
        <w:rPr>
          <w:b/>
          <w:lang w:val="sv-SE"/>
        </w:rPr>
      </w:pPr>
      <w:r w:rsidRPr="005424B3">
        <w:rPr>
          <w:b/>
          <w:lang w:val="sv-SE"/>
        </w:rPr>
        <w:t>II. Thực hiện bài học:</w:t>
      </w:r>
    </w:p>
    <w:p w14:paraId="6A46C654" w14:textId="77777777" w:rsidR="00AC2A5B" w:rsidRPr="005424B3" w:rsidRDefault="00AC2A5B" w:rsidP="00AC2A5B">
      <w:pPr>
        <w:rPr>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80"/>
        <w:gridCol w:w="2248"/>
        <w:gridCol w:w="2162"/>
        <w:gridCol w:w="720"/>
      </w:tblGrid>
      <w:tr w:rsidR="00AC2A5B" w:rsidRPr="005424B3" w14:paraId="10EDE5C4" w14:textId="77777777" w:rsidTr="005815C3">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338518" w14:textId="77777777" w:rsidR="00AC2A5B" w:rsidRPr="005424B3" w:rsidRDefault="00AC2A5B" w:rsidP="005815C3">
            <w:pPr>
              <w:jc w:val="center"/>
              <w:rPr>
                <w:lang w:val="de-DE"/>
              </w:rPr>
            </w:pPr>
            <w:r w:rsidRPr="005424B3">
              <w:rPr>
                <w:lang w:val="de-DE"/>
              </w:rPr>
              <w:t>TT</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85B7DF" w14:textId="77777777" w:rsidR="00AC2A5B" w:rsidRPr="005424B3" w:rsidRDefault="00AC2A5B" w:rsidP="005815C3">
            <w:pPr>
              <w:jc w:val="center"/>
              <w:rPr>
                <w:lang w:val="de-DE"/>
              </w:rPr>
            </w:pPr>
            <w:r w:rsidRPr="005424B3">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BAACC" w14:textId="77777777" w:rsidR="00AC2A5B" w:rsidRPr="005424B3" w:rsidRDefault="00AC2A5B" w:rsidP="005815C3">
            <w:pPr>
              <w:jc w:val="center"/>
              <w:rPr>
                <w:lang w:val="fr-FR"/>
              </w:rPr>
            </w:pPr>
            <w:r w:rsidRPr="005424B3">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042435" w14:textId="77777777" w:rsidR="00AC2A5B" w:rsidRPr="005424B3" w:rsidRDefault="00AC2A5B" w:rsidP="005815C3">
            <w:pPr>
              <w:jc w:val="center"/>
              <w:rPr>
                <w:lang w:val="de-DE"/>
              </w:rPr>
            </w:pPr>
            <w:r w:rsidRPr="005424B3">
              <w:rPr>
                <w:lang w:val="de-DE"/>
              </w:rPr>
              <w:t>Thời gian</w:t>
            </w:r>
          </w:p>
        </w:tc>
      </w:tr>
      <w:tr w:rsidR="00AC2A5B" w:rsidRPr="005424B3" w14:paraId="5846893A" w14:textId="77777777" w:rsidTr="005815C3">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9441E2" w14:textId="77777777" w:rsidR="00AC2A5B" w:rsidRPr="005424B3" w:rsidRDefault="00AC2A5B" w:rsidP="005815C3">
            <w:pPr>
              <w:jc w:val="center"/>
              <w:rPr>
                <w:lang w:val="de-DE"/>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B03EFC" w14:textId="77777777" w:rsidR="00AC2A5B" w:rsidRPr="005424B3" w:rsidRDefault="00AC2A5B" w:rsidP="005815C3">
            <w:pPr>
              <w:jc w:val="center"/>
              <w:rPr>
                <w:lang w:val="de-DE"/>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276D391E" w14:textId="77777777" w:rsidR="00AC2A5B" w:rsidRPr="005424B3" w:rsidRDefault="00AC2A5B" w:rsidP="005815C3">
            <w:pPr>
              <w:jc w:val="center"/>
              <w:rPr>
                <w:lang w:val="de-DE"/>
              </w:rPr>
            </w:pPr>
            <w:r w:rsidRPr="005424B3">
              <w:rPr>
                <w:lang w:val="de-DE"/>
              </w:rPr>
              <w:t xml:space="preserve">Hoạt động </w:t>
            </w:r>
            <w:r w:rsidRPr="005424B3">
              <w:rPr>
                <w:lang w:val="de-DE"/>
              </w:rPr>
              <w:br/>
              <w:t xml:space="preserve">của </w:t>
            </w:r>
            <w:r w:rsidRPr="005424B3">
              <w:rPr>
                <w:lang w:val="pt-BR"/>
              </w:rPr>
              <w:t>giảng viên</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2434F936" w14:textId="77777777" w:rsidR="00AC2A5B" w:rsidRPr="005424B3" w:rsidRDefault="00AC2A5B" w:rsidP="005815C3">
            <w:pPr>
              <w:jc w:val="center"/>
              <w:rPr>
                <w:lang w:val="de-DE"/>
              </w:rPr>
            </w:pPr>
            <w:r w:rsidRPr="005424B3">
              <w:rPr>
                <w:lang w:val="de-DE"/>
              </w:rPr>
              <w:t xml:space="preserve">Hoạt động </w:t>
            </w:r>
            <w:r w:rsidRPr="005424B3">
              <w:rPr>
                <w:lang w:val="de-DE"/>
              </w:rPr>
              <w:br/>
              <w:t xml:space="preserve">của </w:t>
            </w:r>
            <w:r w:rsidRPr="005424B3">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4940C5" w14:textId="77777777" w:rsidR="00AC2A5B" w:rsidRPr="005424B3" w:rsidRDefault="00AC2A5B" w:rsidP="005815C3">
            <w:pPr>
              <w:jc w:val="center"/>
              <w:rPr>
                <w:lang w:val="de-DE"/>
              </w:rPr>
            </w:pPr>
          </w:p>
        </w:tc>
      </w:tr>
      <w:tr w:rsidR="00AC2A5B" w:rsidRPr="005424B3" w14:paraId="12527207"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250B50BC" w14:textId="77777777" w:rsidR="00AC2A5B" w:rsidRPr="005424B3" w:rsidRDefault="00AC2A5B" w:rsidP="005815C3">
            <w:pPr>
              <w:jc w:val="center"/>
              <w:rPr>
                <w:b/>
                <w:bCs/>
                <w:lang w:val="de-DE"/>
              </w:rPr>
            </w:pPr>
            <w:r w:rsidRPr="005424B3">
              <w:rPr>
                <w:b/>
                <w:bCs/>
                <w:lang w:val="de-DE"/>
              </w:rPr>
              <w:t>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E250DE5" w14:textId="77777777" w:rsidR="00AC2A5B" w:rsidRPr="005424B3" w:rsidRDefault="00AC2A5B" w:rsidP="005815C3">
            <w:pPr>
              <w:rPr>
                <w:lang w:val="de-DE"/>
              </w:rPr>
            </w:pPr>
            <w:r w:rsidRPr="005424B3">
              <w:rPr>
                <w:b/>
                <w:bCs/>
                <w:u w:val="single"/>
                <w:lang w:val="de-DE"/>
              </w:rPr>
              <w:t>Dẫn nhập</w:t>
            </w:r>
          </w:p>
          <w:p w14:paraId="2E92DC9D" w14:textId="2E5C3B2F" w:rsidR="00AC2A5B" w:rsidRPr="005424B3" w:rsidRDefault="00B43D2C" w:rsidP="005815C3">
            <w:pPr>
              <w:jc w:val="both"/>
              <w:rPr>
                <w:lang w:val="de-DE"/>
              </w:rPr>
            </w:pPr>
            <w:r>
              <w:rPr>
                <w:lang w:val="de-DE"/>
              </w:rPr>
              <w:t>cấu trúc đề thi</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53264561" w14:textId="77777777" w:rsidR="00AC2A5B" w:rsidRPr="005424B3" w:rsidRDefault="00AC2A5B" w:rsidP="005815C3">
            <w:pPr>
              <w:rPr>
                <w:lang w:val="de-DE"/>
              </w:rPr>
            </w:pPr>
          </w:p>
          <w:p w14:paraId="7E408BFA" w14:textId="77777777" w:rsidR="00AC2A5B" w:rsidRPr="005424B3" w:rsidRDefault="00AC2A5B" w:rsidP="005815C3">
            <w:pPr>
              <w:rPr>
                <w:lang w:val="de-DE"/>
              </w:rPr>
            </w:pPr>
            <w:r w:rsidRPr="005424B3">
              <w:rPr>
                <w:lang w:val="de-DE"/>
              </w:rPr>
              <w:t>- GV trình bày bằng lời.</w:t>
            </w:r>
          </w:p>
          <w:p w14:paraId="0D46EBB0" w14:textId="77777777" w:rsidR="00AC2A5B" w:rsidRPr="005424B3" w:rsidRDefault="00AC2A5B" w:rsidP="005815C3">
            <w:r w:rsidRPr="005424B3">
              <w:t xml:space="preserve">- GV </w:t>
            </w:r>
            <w:r w:rsidRPr="005424B3">
              <w:rPr>
                <w:lang w:val="de-DE"/>
              </w:rPr>
              <w:t>dẫn nhập bài mới.</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74CC67C5" w14:textId="77777777" w:rsidR="00AC2A5B" w:rsidRPr="005424B3" w:rsidRDefault="00AC2A5B" w:rsidP="005815C3">
            <w:pPr>
              <w:rPr>
                <w:lang w:val="de-DE"/>
              </w:rPr>
            </w:pPr>
          </w:p>
          <w:p w14:paraId="60B5F08B" w14:textId="77777777" w:rsidR="00AC2A5B" w:rsidRPr="005424B3" w:rsidRDefault="00AC2A5B" w:rsidP="005815C3">
            <w:pPr>
              <w:rPr>
                <w:lang w:val="de-DE"/>
              </w:rPr>
            </w:pPr>
            <w:r w:rsidRPr="005424B3">
              <w:rPr>
                <w:lang w:val="de-DE"/>
              </w:rPr>
              <w:t xml:space="preserve">- </w:t>
            </w:r>
            <w:r w:rsidRPr="005424B3">
              <w:rPr>
                <w:lang w:val="nb-NO"/>
              </w:rPr>
              <w:t>HS theo dõi, ghi bài và t</w:t>
            </w:r>
            <w:r w:rsidRPr="005424B3">
              <w:rPr>
                <w:lang w:val="de-DE"/>
              </w:rPr>
              <w:t>rả lời các câu hỏi.</w:t>
            </w:r>
          </w:p>
          <w:p w14:paraId="3ED9E7A0" w14:textId="77777777" w:rsidR="00AC2A5B" w:rsidRPr="005424B3" w:rsidRDefault="00AC2A5B" w:rsidP="005815C3">
            <w:pPr>
              <w:rPr>
                <w:lang w:val="de-DE"/>
              </w:rPr>
            </w:pPr>
          </w:p>
          <w:p w14:paraId="4897CAE1" w14:textId="77777777" w:rsidR="00AC2A5B" w:rsidRPr="005424B3" w:rsidRDefault="00AC2A5B" w:rsidP="005815C3">
            <w:pPr>
              <w:rPr>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24EE6D8" w14:textId="77777777" w:rsidR="00AC2A5B" w:rsidRPr="005424B3" w:rsidRDefault="00AC2A5B" w:rsidP="005815C3">
            <w:pPr>
              <w:rPr>
                <w:lang w:val="de-DE"/>
              </w:rPr>
            </w:pPr>
          </w:p>
          <w:p w14:paraId="27FA9C6D" w14:textId="77777777" w:rsidR="00AC2A5B" w:rsidRPr="005424B3" w:rsidRDefault="00AC2A5B" w:rsidP="005815C3">
            <w:pPr>
              <w:jc w:val="center"/>
              <w:rPr>
                <w:lang w:val="pt-BR"/>
              </w:rPr>
            </w:pPr>
          </w:p>
          <w:p w14:paraId="544FBEAA" w14:textId="6FF6F7C4" w:rsidR="00AC2A5B" w:rsidRPr="005424B3" w:rsidRDefault="002445E8" w:rsidP="005815C3">
            <w:pPr>
              <w:jc w:val="center"/>
              <w:rPr>
                <w:lang w:val="de-DE"/>
              </w:rPr>
            </w:pPr>
            <w:r>
              <w:rPr>
                <w:lang w:val="pt-BR"/>
              </w:rPr>
              <w:t xml:space="preserve">5 </w:t>
            </w:r>
            <w:r w:rsidR="00AC2A5B" w:rsidRPr="005424B3">
              <w:rPr>
                <w:lang w:val="pt-BR"/>
              </w:rPr>
              <w:t>phút</w:t>
            </w:r>
            <w:r w:rsidR="00AC2A5B" w:rsidRPr="005424B3">
              <w:rPr>
                <w:lang w:val="de-DE"/>
              </w:rPr>
              <w:t xml:space="preserve"> </w:t>
            </w:r>
          </w:p>
        </w:tc>
      </w:tr>
      <w:tr w:rsidR="00AC2A5B" w:rsidRPr="005424B3" w14:paraId="1CF25593" w14:textId="77777777" w:rsidTr="005815C3">
        <w:trPr>
          <w:trHeight w:val="1323"/>
        </w:trPr>
        <w:tc>
          <w:tcPr>
            <w:tcW w:w="540" w:type="dxa"/>
            <w:tcBorders>
              <w:top w:val="single" w:sz="4" w:space="0" w:color="auto"/>
              <w:left w:val="single" w:sz="4" w:space="0" w:color="auto"/>
              <w:right w:val="single" w:sz="4" w:space="0" w:color="auto"/>
            </w:tcBorders>
            <w:shd w:val="clear" w:color="auto" w:fill="auto"/>
          </w:tcPr>
          <w:p w14:paraId="7FED2A17" w14:textId="77777777" w:rsidR="00AC2A5B" w:rsidRPr="005424B3" w:rsidRDefault="00AC2A5B" w:rsidP="005815C3">
            <w:pPr>
              <w:jc w:val="center"/>
              <w:rPr>
                <w:b/>
                <w:bCs/>
                <w:lang w:val="de-DE"/>
              </w:rPr>
            </w:pPr>
            <w:r w:rsidRPr="005424B3">
              <w:rPr>
                <w:b/>
                <w:bCs/>
                <w:lang w:val="de-DE"/>
              </w:rPr>
              <w:t>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874B35C" w14:textId="77777777" w:rsidR="00AC2A5B" w:rsidRDefault="00AC2A5B" w:rsidP="005815C3">
            <w:pPr>
              <w:rPr>
                <w:b/>
                <w:bCs/>
                <w:u w:val="single"/>
                <w:lang w:val="nb-NO"/>
              </w:rPr>
            </w:pPr>
            <w:r w:rsidRPr="005424B3">
              <w:rPr>
                <w:b/>
                <w:bCs/>
                <w:u w:val="single"/>
                <w:lang w:val="nb-NO"/>
              </w:rPr>
              <w:t>Giảng bài mới</w:t>
            </w:r>
          </w:p>
          <w:p w14:paraId="300D57EB" w14:textId="15045C18" w:rsidR="003D14D5" w:rsidRDefault="003D14D5" w:rsidP="005815C3">
            <w:pPr>
              <w:rPr>
                <w:b/>
                <w:bCs/>
                <w:u w:val="single"/>
                <w:lang w:val="nb-NO"/>
              </w:rPr>
            </w:pPr>
            <w:r>
              <w:rPr>
                <w:b/>
                <w:bCs/>
                <w:u w:val="single"/>
                <w:lang w:val="nb-NO"/>
              </w:rPr>
              <w:t>Tóm tắt lý thuyết</w:t>
            </w:r>
          </w:p>
          <w:p w14:paraId="0AF29DE7" w14:textId="77777777" w:rsidR="003D14D5" w:rsidRPr="005424B3" w:rsidRDefault="003D14D5" w:rsidP="005815C3">
            <w:pPr>
              <w:rPr>
                <w:b/>
                <w:bCs/>
                <w:u w:val="single"/>
                <w:lang w:val="nb-NO"/>
              </w:rPr>
            </w:pPr>
          </w:p>
          <w:p w14:paraId="40A15211" w14:textId="3BB678C3" w:rsidR="003D14D5" w:rsidRDefault="003D14D5" w:rsidP="003D14D5">
            <w:pPr>
              <w:jc w:val="both"/>
              <w:rPr>
                <w:b/>
                <w:sz w:val="26"/>
                <w:szCs w:val="26"/>
                <w:u w:val="single"/>
              </w:rPr>
            </w:pPr>
            <w:r>
              <w:rPr>
                <w:sz w:val="26"/>
                <w:szCs w:val="26"/>
              </w:rPr>
              <w:t>Th</w:t>
            </w:r>
            <w:r w:rsidRPr="00817F80">
              <w:rPr>
                <w:sz w:val="26"/>
                <w:szCs w:val="26"/>
              </w:rPr>
              <w:t>ảo</w:t>
            </w:r>
            <w:r>
              <w:rPr>
                <w:sz w:val="26"/>
                <w:szCs w:val="26"/>
              </w:rPr>
              <w:t xml:space="preserve"> lu</w:t>
            </w:r>
            <w:r w:rsidRPr="00817F80">
              <w:rPr>
                <w:sz w:val="26"/>
                <w:szCs w:val="26"/>
              </w:rPr>
              <w:t>ận</w:t>
            </w:r>
            <w:r>
              <w:rPr>
                <w:sz w:val="26"/>
                <w:szCs w:val="26"/>
              </w:rPr>
              <w:t xml:space="preserve"> l</w:t>
            </w:r>
            <w:r w:rsidRPr="00817F80">
              <w:rPr>
                <w:sz w:val="26"/>
                <w:szCs w:val="26"/>
              </w:rPr>
              <w:t>àm</w:t>
            </w:r>
            <w:r>
              <w:rPr>
                <w:sz w:val="26"/>
                <w:szCs w:val="26"/>
              </w:rPr>
              <w:t xml:space="preserve"> m</w:t>
            </w:r>
            <w:r w:rsidRPr="00817F80">
              <w:rPr>
                <w:sz w:val="26"/>
                <w:szCs w:val="26"/>
              </w:rPr>
              <w:t>ột</w:t>
            </w:r>
            <w:r>
              <w:rPr>
                <w:sz w:val="26"/>
                <w:szCs w:val="26"/>
              </w:rPr>
              <w:t xml:space="preserve"> s</w:t>
            </w:r>
            <w:r w:rsidRPr="00817F80">
              <w:rPr>
                <w:sz w:val="26"/>
                <w:szCs w:val="26"/>
              </w:rPr>
              <w:t>ố</w:t>
            </w:r>
            <w:r>
              <w:rPr>
                <w:sz w:val="26"/>
                <w:szCs w:val="26"/>
              </w:rPr>
              <w:t xml:space="preserve"> b</w:t>
            </w:r>
            <w:r w:rsidRPr="00817F80">
              <w:rPr>
                <w:sz w:val="26"/>
                <w:szCs w:val="26"/>
              </w:rPr>
              <w:t>ài</w:t>
            </w:r>
            <w:r>
              <w:rPr>
                <w:sz w:val="26"/>
                <w:szCs w:val="26"/>
              </w:rPr>
              <w:t xml:space="preserve"> t</w:t>
            </w:r>
            <w:r w:rsidRPr="00817F80">
              <w:rPr>
                <w:sz w:val="26"/>
                <w:szCs w:val="26"/>
              </w:rPr>
              <w:t>ập</w:t>
            </w:r>
            <w:r>
              <w:rPr>
                <w:sz w:val="26"/>
                <w:szCs w:val="26"/>
              </w:rPr>
              <w:t xml:space="preserve"> theo ch</w:t>
            </w:r>
            <w:r w:rsidRPr="00817F80">
              <w:rPr>
                <w:sz w:val="26"/>
                <w:szCs w:val="26"/>
              </w:rPr>
              <w:t>ỉ</w:t>
            </w:r>
            <w:r>
              <w:rPr>
                <w:sz w:val="26"/>
                <w:szCs w:val="26"/>
              </w:rPr>
              <w:t xml:space="preserve"> </w:t>
            </w:r>
            <w:r w:rsidRPr="00817F80">
              <w:rPr>
                <w:sz w:val="26"/>
                <w:szCs w:val="26"/>
              </w:rPr>
              <w:t>định</w:t>
            </w:r>
            <w:r>
              <w:rPr>
                <w:sz w:val="26"/>
                <w:szCs w:val="26"/>
              </w:rPr>
              <w:t xml:space="preserve"> c</w:t>
            </w:r>
            <w:r w:rsidRPr="00817F80">
              <w:rPr>
                <w:sz w:val="26"/>
                <w:szCs w:val="26"/>
              </w:rPr>
              <w:t>ủa</w:t>
            </w:r>
            <w:r>
              <w:rPr>
                <w:sz w:val="26"/>
                <w:szCs w:val="26"/>
              </w:rPr>
              <w:t xml:space="preserve"> gi</w:t>
            </w:r>
            <w:r w:rsidRPr="00817F80">
              <w:rPr>
                <w:sz w:val="26"/>
                <w:szCs w:val="26"/>
              </w:rPr>
              <w:t>áo</w:t>
            </w:r>
            <w:r>
              <w:rPr>
                <w:sz w:val="26"/>
                <w:szCs w:val="26"/>
              </w:rPr>
              <w:t xml:space="preserve"> vi</w:t>
            </w:r>
            <w:r w:rsidRPr="00817F80">
              <w:rPr>
                <w:sz w:val="26"/>
                <w:szCs w:val="26"/>
              </w:rPr>
              <w:t>ê</w:t>
            </w:r>
            <w:r>
              <w:rPr>
                <w:sz w:val="26"/>
                <w:szCs w:val="26"/>
              </w:rPr>
              <w:t xml:space="preserve">n trong </w:t>
            </w:r>
            <w:r w:rsidRPr="00817F80">
              <w:rPr>
                <w:sz w:val="26"/>
                <w:szCs w:val="26"/>
              </w:rPr>
              <w:t>đề</w:t>
            </w:r>
            <w:r>
              <w:rPr>
                <w:sz w:val="26"/>
                <w:szCs w:val="26"/>
              </w:rPr>
              <w:t xml:space="preserve"> c</w:t>
            </w:r>
            <w:r w:rsidRPr="00817F80">
              <w:rPr>
                <w:sz w:val="26"/>
                <w:szCs w:val="26"/>
              </w:rPr>
              <w:t>ươ</w:t>
            </w:r>
            <w:r>
              <w:rPr>
                <w:sz w:val="26"/>
                <w:szCs w:val="26"/>
              </w:rPr>
              <w:t>ng tu</w:t>
            </w:r>
            <w:r w:rsidRPr="00B64BC1">
              <w:rPr>
                <w:sz w:val="26"/>
                <w:szCs w:val="26"/>
              </w:rPr>
              <w:t>ỳ</w:t>
            </w:r>
            <w:r>
              <w:rPr>
                <w:sz w:val="26"/>
                <w:szCs w:val="26"/>
              </w:rPr>
              <w:t xml:space="preserve"> theo t</w:t>
            </w:r>
            <w:r w:rsidRPr="00B64BC1">
              <w:rPr>
                <w:sz w:val="26"/>
                <w:szCs w:val="26"/>
              </w:rPr>
              <w:t>ình</w:t>
            </w:r>
            <w:r>
              <w:rPr>
                <w:sz w:val="26"/>
                <w:szCs w:val="26"/>
              </w:rPr>
              <w:t xml:space="preserve"> h</w:t>
            </w:r>
            <w:r w:rsidRPr="00B64BC1">
              <w:rPr>
                <w:sz w:val="26"/>
                <w:szCs w:val="26"/>
              </w:rPr>
              <w:t>ình</w:t>
            </w:r>
            <w:r>
              <w:rPr>
                <w:sz w:val="26"/>
                <w:szCs w:val="26"/>
              </w:rPr>
              <w:t xml:space="preserve"> l</w:t>
            </w:r>
            <w:r w:rsidRPr="00B64BC1">
              <w:rPr>
                <w:sz w:val="26"/>
                <w:szCs w:val="26"/>
              </w:rPr>
              <w:t>ớp</w:t>
            </w:r>
            <w:r>
              <w:rPr>
                <w:sz w:val="26"/>
                <w:szCs w:val="26"/>
              </w:rPr>
              <w:t>→ Tr</w:t>
            </w:r>
            <w:r w:rsidRPr="00817F80">
              <w:rPr>
                <w:sz w:val="26"/>
                <w:szCs w:val="26"/>
              </w:rPr>
              <w:t>ình</w:t>
            </w:r>
            <w:r>
              <w:rPr>
                <w:sz w:val="26"/>
                <w:szCs w:val="26"/>
              </w:rPr>
              <w:t xml:space="preserve"> b</w:t>
            </w:r>
            <w:r w:rsidRPr="00817F80">
              <w:rPr>
                <w:sz w:val="26"/>
                <w:szCs w:val="26"/>
              </w:rPr>
              <w:t>ày</w:t>
            </w:r>
            <w:r>
              <w:rPr>
                <w:sz w:val="26"/>
                <w:szCs w:val="26"/>
              </w:rPr>
              <w:t>, nh</w:t>
            </w:r>
            <w:r w:rsidRPr="00817F80">
              <w:rPr>
                <w:sz w:val="26"/>
                <w:szCs w:val="26"/>
              </w:rPr>
              <w:t>ận</w:t>
            </w:r>
            <w:r>
              <w:rPr>
                <w:sz w:val="26"/>
                <w:szCs w:val="26"/>
              </w:rPr>
              <w:t xml:space="preserve"> x</w:t>
            </w:r>
            <w:r w:rsidRPr="00817F80">
              <w:rPr>
                <w:sz w:val="26"/>
                <w:szCs w:val="26"/>
              </w:rPr>
              <w:t>ét</w:t>
            </w:r>
            <w:r>
              <w:rPr>
                <w:sz w:val="26"/>
                <w:szCs w:val="26"/>
              </w:rPr>
              <w:t>, b</w:t>
            </w:r>
            <w:r w:rsidRPr="00817F80">
              <w:rPr>
                <w:sz w:val="26"/>
                <w:szCs w:val="26"/>
              </w:rPr>
              <w:t>ổ</w:t>
            </w:r>
            <w:r>
              <w:rPr>
                <w:sz w:val="26"/>
                <w:szCs w:val="26"/>
              </w:rPr>
              <w:t xml:space="preserve"> sung</w:t>
            </w:r>
          </w:p>
          <w:p w14:paraId="176741AA" w14:textId="62AC3822" w:rsidR="003D14D5" w:rsidRPr="005424B3" w:rsidRDefault="003D14D5" w:rsidP="005815C3">
            <w:pPr>
              <w:jc w:val="both"/>
              <w:rPr>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6F4ED16D" w14:textId="77777777" w:rsidR="00AC2A5B" w:rsidRPr="005424B3" w:rsidRDefault="00AC2A5B" w:rsidP="005815C3">
            <w:pPr>
              <w:rPr>
                <w:lang w:val="nb-NO"/>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3DC5250E" w14:textId="77777777" w:rsidR="00AC2A5B" w:rsidRPr="005424B3" w:rsidRDefault="00AC2A5B" w:rsidP="005815C3">
            <w:pPr>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F2B577C" w14:textId="77777777" w:rsidR="00AC2A5B" w:rsidRPr="005424B3" w:rsidRDefault="00AC2A5B" w:rsidP="005815C3">
            <w:pPr>
              <w:rPr>
                <w:lang w:val="nb-NO"/>
              </w:rPr>
            </w:pPr>
          </w:p>
          <w:p w14:paraId="4CC8223D" w14:textId="77777777" w:rsidR="00AC2A5B" w:rsidRPr="005424B3" w:rsidRDefault="00AC2A5B" w:rsidP="005815C3">
            <w:pPr>
              <w:jc w:val="center"/>
              <w:rPr>
                <w:lang w:val="pt-BR"/>
              </w:rPr>
            </w:pPr>
          </w:p>
          <w:p w14:paraId="34D6511B" w14:textId="77777777" w:rsidR="00AC2A5B" w:rsidRPr="005424B3" w:rsidRDefault="00AC2A5B" w:rsidP="005815C3">
            <w:pPr>
              <w:rPr>
                <w:lang w:val="nb-NO"/>
              </w:rPr>
            </w:pPr>
            <w:r w:rsidRPr="005424B3">
              <w:rPr>
                <w:lang w:val="pt-BR"/>
              </w:rPr>
              <w:t>phút</w:t>
            </w:r>
          </w:p>
        </w:tc>
      </w:tr>
      <w:tr w:rsidR="00AC2A5B" w:rsidRPr="005424B3" w14:paraId="7FCA79BB"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17C996F0" w14:textId="18A05DFE" w:rsidR="00AC2A5B" w:rsidRPr="005424B3" w:rsidRDefault="00AC2A5B" w:rsidP="005815C3">
            <w:pPr>
              <w:jc w:val="center"/>
              <w:rPr>
                <w:b/>
                <w:bCs/>
                <w:lang w:val="nb-NO"/>
              </w:rPr>
            </w:pPr>
            <w:r w:rsidRPr="005424B3">
              <w:rPr>
                <w:b/>
                <w:bCs/>
                <w:lang w:val="nb-NO"/>
              </w:rPr>
              <w:t>3</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BB020F2" w14:textId="77777777" w:rsidR="00AC2A5B" w:rsidRPr="005424B3" w:rsidRDefault="00AC2A5B" w:rsidP="005815C3">
            <w:pPr>
              <w:rPr>
                <w:b/>
                <w:bCs/>
                <w:u w:val="single"/>
                <w:lang w:val="nb-NO"/>
              </w:rPr>
            </w:pPr>
            <w:r w:rsidRPr="005424B3">
              <w:rPr>
                <w:b/>
                <w:bCs/>
                <w:u w:val="single"/>
                <w:lang w:val="nb-NO"/>
              </w:rPr>
              <w:t>Củng cố kiến thức và kết thúc bài</w:t>
            </w:r>
          </w:p>
          <w:p w14:paraId="1EECC0C1" w14:textId="77777777" w:rsidR="00AC2A5B" w:rsidRPr="005424B3" w:rsidRDefault="00AC2A5B" w:rsidP="005815C3">
            <w:pPr>
              <w:rPr>
                <w:lang w:val="vi-VN"/>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7BAB619C" w14:textId="77777777" w:rsidR="00AC2A5B" w:rsidRPr="005424B3" w:rsidRDefault="00AC2A5B" w:rsidP="005815C3">
            <w:pPr>
              <w:rPr>
                <w:lang w:val="nb-NO"/>
              </w:rPr>
            </w:pPr>
          </w:p>
          <w:p w14:paraId="78CC9208" w14:textId="77777777" w:rsidR="00AC2A5B" w:rsidRPr="005424B3" w:rsidRDefault="00AC2A5B" w:rsidP="005815C3">
            <w:pPr>
              <w:rPr>
                <w:lang w:val="vi-VN"/>
              </w:rPr>
            </w:pPr>
            <w:r w:rsidRPr="005424B3">
              <w:rPr>
                <w:lang w:val="de-DE"/>
              </w:rPr>
              <w:t xml:space="preserve">Giảng viên trình bày tóm tắt nội dung bằng lời. </w:t>
            </w:r>
            <w:r w:rsidRPr="005424B3">
              <w:rPr>
                <w:lang w:val="nb-NO"/>
              </w:rPr>
              <w:t>GV hướng dẫn bài tập 1 – 5 trang 3 trong giáo trình</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5B0B408E" w14:textId="77777777" w:rsidR="00AC2A5B" w:rsidRPr="005424B3" w:rsidRDefault="00AC2A5B" w:rsidP="005815C3">
            <w:pPr>
              <w:rPr>
                <w:lang w:val="nb-NO"/>
              </w:rPr>
            </w:pPr>
          </w:p>
          <w:p w14:paraId="59B866F8" w14:textId="77777777" w:rsidR="00AC2A5B" w:rsidRPr="005424B3" w:rsidRDefault="00AC2A5B" w:rsidP="005815C3">
            <w:pPr>
              <w:rPr>
                <w:lang w:val="nb-NO"/>
              </w:rPr>
            </w:pPr>
            <w:r w:rsidRPr="005424B3">
              <w:rPr>
                <w:lang w:val="de-DE"/>
              </w:rPr>
              <w:t xml:space="preserve">Học sinh lắng nghe và ghi chép những nội dung cần thiết. </w:t>
            </w:r>
            <w:r w:rsidRPr="005424B3">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2531AB4" w14:textId="77777777" w:rsidR="00AC2A5B" w:rsidRPr="005424B3" w:rsidRDefault="00AC2A5B" w:rsidP="005815C3">
            <w:pPr>
              <w:jc w:val="center"/>
              <w:rPr>
                <w:lang w:val="nb-NO"/>
              </w:rPr>
            </w:pPr>
          </w:p>
          <w:p w14:paraId="1934205E" w14:textId="684252DB" w:rsidR="00AC2A5B" w:rsidRPr="005424B3" w:rsidRDefault="002445E8" w:rsidP="005815C3">
            <w:pPr>
              <w:jc w:val="center"/>
              <w:rPr>
                <w:lang w:val="nb-NO"/>
              </w:rPr>
            </w:pPr>
            <w:r>
              <w:rPr>
                <w:lang w:val="pt-BR"/>
              </w:rPr>
              <w:t>20</w:t>
            </w:r>
            <w:r w:rsidR="00AC2A5B" w:rsidRPr="005424B3">
              <w:rPr>
                <w:lang w:val="pt-BR"/>
              </w:rPr>
              <w:t xml:space="preserve"> phút</w:t>
            </w:r>
          </w:p>
        </w:tc>
      </w:tr>
      <w:tr w:rsidR="00AC2A5B" w:rsidRPr="005424B3" w14:paraId="2A29CF2A" w14:textId="77777777" w:rsidTr="005815C3">
        <w:tc>
          <w:tcPr>
            <w:tcW w:w="540" w:type="dxa"/>
            <w:tcBorders>
              <w:top w:val="single" w:sz="4" w:space="0" w:color="auto"/>
              <w:left w:val="single" w:sz="4" w:space="0" w:color="auto"/>
              <w:bottom w:val="single" w:sz="4" w:space="0" w:color="auto"/>
              <w:right w:val="single" w:sz="4" w:space="0" w:color="auto"/>
            </w:tcBorders>
            <w:shd w:val="clear" w:color="auto" w:fill="auto"/>
          </w:tcPr>
          <w:p w14:paraId="15ACF4FF" w14:textId="77777777" w:rsidR="00AC2A5B" w:rsidRPr="005424B3" w:rsidRDefault="00AC2A5B" w:rsidP="005815C3">
            <w:pPr>
              <w:jc w:val="center"/>
              <w:rPr>
                <w:b/>
                <w:bCs/>
                <w:lang w:val="nb-NO"/>
              </w:rPr>
            </w:pPr>
            <w:r w:rsidRPr="005424B3">
              <w:rPr>
                <w:b/>
                <w:bCs/>
                <w:lang w:val="nb-NO"/>
              </w:rPr>
              <w:t>4</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73F8A11" w14:textId="77777777" w:rsidR="00AC2A5B" w:rsidRPr="005424B3" w:rsidRDefault="00AC2A5B" w:rsidP="005815C3">
            <w:pPr>
              <w:rPr>
                <w:b/>
                <w:bCs/>
                <w:u w:val="single"/>
                <w:lang w:val="pt-BR"/>
              </w:rPr>
            </w:pPr>
            <w:r w:rsidRPr="005424B3">
              <w:rPr>
                <w:b/>
                <w:bCs/>
                <w:u w:val="single"/>
                <w:lang w:val="pt-BR"/>
              </w:rPr>
              <w:t>Hướng dẫn tự học</w:t>
            </w:r>
          </w:p>
          <w:p w14:paraId="4BA08731" w14:textId="77777777" w:rsidR="00AC2A5B" w:rsidRDefault="00AC2A5B" w:rsidP="005815C3">
            <w:pPr>
              <w:rPr>
                <w:b/>
                <w:bCs/>
                <w:u w:val="single"/>
                <w:lang w:val="pt-BR"/>
              </w:rPr>
            </w:pPr>
          </w:p>
          <w:p w14:paraId="3253C764" w14:textId="531503DF" w:rsidR="002445E8" w:rsidRPr="002445E8" w:rsidRDefault="002445E8" w:rsidP="005815C3">
            <w:pPr>
              <w:rPr>
                <w:b/>
                <w:bCs/>
                <w:lang w:val="pt-BR"/>
              </w:rPr>
            </w:pPr>
            <w:r w:rsidRPr="002445E8">
              <w:rPr>
                <w:b/>
                <w:bCs/>
                <w:lang w:val="pt-BR"/>
              </w:rPr>
              <w:lastRenderedPageBreak/>
              <w:t>đề cương ôn tập thi hết hp</w:t>
            </w:r>
          </w:p>
          <w:p w14:paraId="686F348C" w14:textId="77777777" w:rsidR="00AC2A5B" w:rsidRPr="005424B3" w:rsidRDefault="00AC2A5B" w:rsidP="005815C3">
            <w:pPr>
              <w:rPr>
                <w:bCs/>
                <w:u w:val="single"/>
                <w:lang w:val="nb-NO"/>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0D3FBF38" w14:textId="77777777" w:rsidR="00AC2A5B" w:rsidRPr="005424B3" w:rsidRDefault="00AC2A5B" w:rsidP="005815C3">
            <w:pPr>
              <w:rPr>
                <w:lang w:val="pt-BR"/>
              </w:rPr>
            </w:pPr>
          </w:p>
          <w:p w14:paraId="61979172" w14:textId="4862FA28" w:rsidR="00AC2A5B" w:rsidRPr="005424B3" w:rsidRDefault="00AC2A5B" w:rsidP="002445E8">
            <w:pPr>
              <w:rPr>
                <w:lang w:val="pt-BR"/>
              </w:rPr>
            </w:pPr>
            <w:r w:rsidRPr="005424B3">
              <w:rPr>
                <w:lang w:val="pt-BR"/>
              </w:rPr>
              <w:t>Nhắc nhở học s</w:t>
            </w:r>
            <w:bookmarkStart w:id="0" w:name="_GoBack"/>
            <w:bookmarkEnd w:id="0"/>
            <w:r w:rsidRPr="005424B3">
              <w:rPr>
                <w:lang w:val="pt-BR"/>
              </w:rPr>
              <w:t xml:space="preserve">inh </w:t>
            </w:r>
            <w:r w:rsidRPr="005424B3">
              <w:rPr>
                <w:lang w:val="pt-BR"/>
              </w:rPr>
              <w:lastRenderedPageBreak/>
              <w:t>ôn tập</w:t>
            </w:r>
            <w:r w:rsidR="002445E8">
              <w:rPr>
                <w:lang w:val="pt-BR"/>
              </w:rPr>
              <w:t>.</w:t>
            </w: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0EB3B4E8" w14:textId="77777777" w:rsidR="00AC2A5B" w:rsidRPr="005424B3" w:rsidRDefault="00AC2A5B" w:rsidP="005815C3">
            <w:pPr>
              <w:rPr>
                <w:lang w:val="de-DE"/>
              </w:rPr>
            </w:pPr>
          </w:p>
          <w:p w14:paraId="1F2FF0BD" w14:textId="77777777" w:rsidR="00AC2A5B" w:rsidRPr="005424B3" w:rsidRDefault="00AC2A5B" w:rsidP="005815C3">
            <w:pPr>
              <w:rPr>
                <w:lang w:val="pt-BR"/>
              </w:rPr>
            </w:pPr>
            <w:r w:rsidRPr="005424B3">
              <w:rPr>
                <w:lang w:val="pt-BR"/>
              </w:rPr>
              <w:t xml:space="preserve">Học sinh giải bài </w:t>
            </w:r>
            <w:r w:rsidRPr="005424B3">
              <w:rPr>
                <w:lang w:val="pt-BR"/>
              </w:rPr>
              <w:lastRenderedPageBreak/>
              <w:t>tập, tự nghiên cứu nội dung mới trước khi lên lớp bằng giáo trình  môn học và thông qua các tài liệu tham khảo.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D334EF1" w14:textId="77777777" w:rsidR="00AC2A5B" w:rsidRPr="005424B3" w:rsidRDefault="00AC2A5B" w:rsidP="005815C3">
            <w:pPr>
              <w:jc w:val="center"/>
              <w:rPr>
                <w:lang w:val="pt-BR"/>
              </w:rPr>
            </w:pPr>
          </w:p>
          <w:p w14:paraId="04682395" w14:textId="45ADA9B1" w:rsidR="00AC2A5B" w:rsidRPr="005424B3" w:rsidRDefault="002445E8" w:rsidP="005815C3">
            <w:pPr>
              <w:jc w:val="center"/>
              <w:rPr>
                <w:lang w:val="pt-BR"/>
              </w:rPr>
            </w:pPr>
            <w:r>
              <w:rPr>
                <w:lang w:val="pt-BR"/>
              </w:rPr>
              <w:t xml:space="preserve">20 </w:t>
            </w:r>
            <w:r w:rsidR="00AC2A5B" w:rsidRPr="005424B3">
              <w:rPr>
                <w:lang w:val="pt-BR"/>
              </w:rPr>
              <w:lastRenderedPageBreak/>
              <w:t>phút</w:t>
            </w:r>
          </w:p>
        </w:tc>
      </w:tr>
    </w:tbl>
    <w:p w14:paraId="20FD5567" w14:textId="77777777" w:rsidR="00AC2A5B" w:rsidRPr="005424B3" w:rsidRDefault="00AC2A5B" w:rsidP="00AC2A5B">
      <w:pPr>
        <w:rPr>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1175"/>
        <w:gridCol w:w="6205"/>
      </w:tblGrid>
      <w:tr w:rsidR="00AC2A5B" w:rsidRPr="005424B3" w14:paraId="3C33CD3A" w14:textId="77777777" w:rsidTr="005815C3">
        <w:trPr>
          <w:trHeight w:val="1337"/>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1C20D69" w14:textId="77777777" w:rsidR="00AC2A5B" w:rsidRPr="005424B3" w:rsidRDefault="00AC2A5B" w:rsidP="005815C3">
            <w:pPr>
              <w:rPr>
                <w:u w:val="single"/>
                <w:lang w:val="pt-BR"/>
              </w:rPr>
            </w:pPr>
          </w:p>
          <w:p w14:paraId="7C89496F" w14:textId="77777777" w:rsidR="00AC2A5B" w:rsidRPr="005424B3" w:rsidRDefault="00AC2A5B" w:rsidP="005815C3">
            <w:pPr>
              <w:rPr>
                <w:u w:val="single"/>
                <w:lang w:val="pt-BR"/>
              </w:rPr>
            </w:pPr>
          </w:p>
          <w:p w14:paraId="39D334CA" w14:textId="77777777" w:rsidR="00AC2A5B" w:rsidRPr="005424B3" w:rsidRDefault="00AC2A5B" w:rsidP="005815C3">
            <w:pPr>
              <w:rPr>
                <w:b/>
                <w:u w:val="single"/>
                <w:lang w:val="pt-BR"/>
              </w:rPr>
            </w:pPr>
            <w:r w:rsidRPr="005424B3">
              <w:rPr>
                <w:b/>
                <w:u w:val="single"/>
                <w:lang w:val="pt-BR"/>
              </w:rPr>
              <w:t xml:space="preserve">Nguồn tài liệu tham khảo </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769D00D2" w14:textId="77777777" w:rsidR="00AC2A5B" w:rsidRPr="005424B3" w:rsidRDefault="00AC2A5B" w:rsidP="005815C3">
            <w:pPr>
              <w:jc w:val="both"/>
            </w:pPr>
            <w:r w:rsidRPr="005424B3">
              <w:t xml:space="preserve">1. </w:t>
            </w:r>
            <w:r w:rsidRPr="005424B3">
              <w:rPr>
                <w:i/>
                <w:iCs/>
              </w:rPr>
              <w:t xml:space="preserve">Giáo trình hóa học 1, </w:t>
            </w:r>
            <w:r w:rsidRPr="005424B3">
              <w:t>Trường CĐ lý tự trọng Tp. HCM, năm 2018.</w:t>
            </w:r>
          </w:p>
          <w:p w14:paraId="00357786" w14:textId="77777777" w:rsidR="00AC2A5B" w:rsidRPr="005424B3" w:rsidRDefault="00AC2A5B" w:rsidP="005815C3">
            <w:pPr>
              <w:jc w:val="both"/>
            </w:pPr>
            <w:r w:rsidRPr="005424B3">
              <w:t xml:space="preserve">2. </w:t>
            </w:r>
            <w:r w:rsidRPr="005424B3">
              <w:rPr>
                <w:lang w:val="vi-VN"/>
              </w:rPr>
              <w:t>Nguyễn Xuân Trường</w:t>
            </w:r>
            <w:r w:rsidRPr="005424B3">
              <w:t xml:space="preserve">, </w:t>
            </w:r>
            <w:r w:rsidRPr="005424B3">
              <w:rPr>
                <w:i/>
                <w:iCs/>
              </w:rPr>
              <w:t xml:space="preserve">Hóa học 10, </w:t>
            </w:r>
            <w:r w:rsidRPr="005424B3">
              <w:rPr>
                <w:lang w:val="vi-VN"/>
              </w:rPr>
              <w:t>NXB Giáo dục Việt Nam</w:t>
            </w:r>
            <w:r w:rsidRPr="005424B3">
              <w:t>, năm 2015.</w:t>
            </w:r>
          </w:p>
          <w:p w14:paraId="1E36ED21" w14:textId="77777777" w:rsidR="00AC2A5B" w:rsidRPr="005424B3" w:rsidRDefault="00AC2A5B" w:rsidP="005815C3">
            <w:pPr>
              <w:jc w:val="both"/>
              <w:rPr>
                <w:lang w:val="pt-BR"/>
              </w:rPr>
            </w:pPr>
            <w:r w:rsidRPr="005424B3">
              <w:t xml:space="preserve">3. </w:t>
            </w:r>
            <w:r w:rsidRPr="005424B3">
              <w:rPr>
                <w:lang w:val="vi-VN"/>
              </w:rPr>
              <w:t xml:space="preserve">Nguyễn Xuân Trường, </w:t>
            </w:r>
            <w:r w:rsidRPr="005424B3">
              <w:rPr>
                <w:i/>
                <w:iCs/>
                <w:lang w:val="vi-VN"/>
              </w:rPr>
              <w:t xml:space="preserve">Bài tập Hóa học </w:t>
            </w:r>
            <w:r w:rsidRPr="005424B3">
              <w:t xml:space="preserve">10, </w:t>
            </w:r>
            <w:r w:rsidRPr="005424B3">
              <w:rPr>
                <w:lang w:val="vi-VN"/>
              </w:rPr>
              <w:t>NXB Giáo dục Việt Nam</w:t>
            </w:r>
            <w:r w:rsidRPr="005424B3">
              <w:t>, năm 2015.</w:t>
            </w:r>
          </w:p>
        </w:tc>
      </w:tr>
      <w:tr w:rsidR="00AC2A5B" w:rsidRPr="005424B3" w14:paraId="31A6AF9F" w14:textId="77777777" w:rsidTr="005815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4145" w:type="dxa"/>
            <w:gridSpan w:val="2"/>
            <w:shd w:val="clear" w:color="auto" w:fill="auto"/>
          </w:tcPr>
          <w:p w14:paraId="2A5501D0" w14:textId="77777777" w:rsidR="00AC2A5B" w:rsidRPr="005424B3" w:rsidRDefault="00AC2A5B" w:rsidP="005815C3">
            <w:pPr>
              <w:rPr>
                <w:lang w:val="pt-BR"/>
              </w:rPr>
            </w:pPr>
          </w:p>
          <w:p w14:paraId="1A3356F1" w14:textId="77777777" w:rsidR="00AC2A5B" w:rsidRDefault="00AC2A5B" w:rsidP="005815C3">
            <w:pPr>
              <w:jc w:val="center"/>
              <w:rPr>
                <w:b/>
                <w:bCs/>
                <w:lang w:val="pt-BR"/>
              </w:rPr>
            </w:pPr>
            <w:r w:rsidRPr="005424B3">
              <w:rPr>
                <w:b/>
                <w:bCs/>
                <w:lang w:val="pt-BR"/>
              </w:rPr>
              <w:t>Trưởng tổ môn</w:t>
            </w:r>
          </w:p>
          <w:p w14:paraId="1823BE87" w14:textId="77777777" w:rsidR="002445E8" w:rsidRDefault="002445E8" w:rsidP="005815C3">
            <w:pPr>
              <w:jc w:val="center"/>
              <w:rPr>
                <w:b/>
                <w:bCs/>
                <w:lang w:val="pt-BR"/>
              </w:rPr>
            </w:pPr>
          </w:p>
          <w:p w14:paraId="2E510D65" w14:textId="77777777" w:rsidR="002445E8" w:rsidRDefault="002445E8" w:rsidP="005815C3">
            <w:pPr>
              <w:jc w:val="center"/>
              <w:rPr>
                <w:b/>
                <w:bCs/>
                <w:lang w:val="pt-BR"/>
              </w:rPr>
            </w:pPr>
          </w:p>
          <w:p w14:paraId="767BB90D" w14:textId="77777777" w:rsidR="002445E8" w:rsidRDefault="002445E8" w:rsidP="005815C3">
            <w:pPr>
              <w:jc w:val="center"/>
              <w:rPr>
                <w:b/>
                <w:bCs/>
                <w:lang w:val="pt-BR"/>
              </w:rPr>
            </w:pPr>
          </w:p>
          <w:p w14:paraId="03770E01" w14:textId="77777777" w:rsidR="002445E8" w:rsidRDefault="002445E8" w:rsidP="005815C3">
            <w:pPr>
              <w:jc w:val="center"/>
              <w:rPr>
                <w:b/>
                <w:bCs/>
                <w:lang w:val="pt-BR"/>
              </w:rPr>
            </w:pPr>
          </w:p>
          <w:p w14:paraId="0960ED98" w14:textId="77777777" w:rsidR="002445E8" w:rsidRPr="005424B3" w:rsidRDefault="002445E8" w:rsidP="005815C3">
            <w:pPr>
              <w:jc w:val="center"/>
              <w:rPr>
                <w:b/>
                <w:bCs/>
                <w:lang w:val="pt-BR"/>
              </w:rPr>
            </w:pPr>
          </w:p>
          <w:p w14:paraId="3E9B0EE1" w14:textId="77777777" w:rsidR="00AC2A5B" w:rsidRPr="005424B3" w:rsidRDefault="00AC2A5B" w:rsidP="005815C3">
            <w:pPr>
              <w:jc w:val="center"/>
              <w:rPr>
                <w:b/>
                <w:bCs/>
                <w:lang w:val="pt-BR"/>
              </w:rPr>
            </w:pPr>
            <w:r w:rsidRPr="005424B3">
              <w:rPr>
                <w:b/>
                <w:bCs/>
                <w:lang w:val="vi-VN"/>
              </w:rPr>
              <w:t xml:space="preserve">   </w:t>
            </w:r>
            <w:r w:rsidRPr="005424B3">
              <w:rPr>
                <w:b/>
                <w:bCs/>
                <w:lang w:val="pt-BR"/>
              </w:rPr>
              <w:t>Nguyễn Thị Huyền Nga</w:t>
            </w:r>
          </w:p>
          <w:p w14:paraId="5D969179" w14:textId="77777777" w:rsidR="00AC2A5B" w:rsidRPr="005424B3" w:rsidRDefault="00AC2A5B" w:rsidP="005815C3">
            <w:pPr>
              <w:rPr>
                <w:b/>
                <w:bCs/>
                <w:lang w:val="vi-VN"/>
              </w:rPr>
            </w:pPr>
          </w:p>
          <w:p w14:paraId="7457B096" w14:textId="77777777" w:rsidR="00AC2A5B" w:rsidRPr="005424B3" w:rsidRDefault="00AC2A5B" w:rsidP="005815C3">
            <w:pPr>
              <w:rPr>
                <w:b/>
                <w:bCs/>
                <w:lang w:val="vi-VN"/>
              </w:rPr>
            </w:pPr>
          </w:p>
        </w:tc>
        <w:tc>
          <w:tcPr>
            <w:tcW w:w="6205" w:type="dxa"/>
            <w:shd w:val="clear" w:color="auto" w:fill="auto"/>
          </w:tcPr>
          <w:p w14:paraId="631E5E54" w14:textId="77777777" w:rsidR="00AC2A5B" w:rsidRPr="005424B3" w:rsidRDefault="00AC2A5B" w:rsidP="005815C3">
            <w:pPr>
              <w:rPr>
                <w:lang w:val="pt-BR"/>
              </w:rPr>
            </w:pPr>
          </w:p>
          <w:p w14:paraId="1F15B5AD" w14:textId="77777777" w:rsidR="00AC2A5B" w:rsidRPr="005424B3" w:rsidRDefault="00AC2A5B" w:rsidP="005815C3">
            <w:pPr>
              <w:ind w:left="1420"/>
              <w:rPr>
                <w:i/>
                <w:lang w:val="pt-BR"/>
              </w:rPr>
            </w:pPr>
            <w:r w:rsidRPr="005424B3">
              <w:rPr>
                <w:i/>
                <w:lang w:val="pt-BR"/>
              </w:rPr>
              <w:t xml:space="preserve">Tp. Hồ Chí Minh, ngày      tháng      năm 20 </w:t>
            </w:r>
          </w:p>
          <w:p w14:paraId="1EE77CAD" w14:textId="77777777" w:rsidR="00AC2A5B" w:rsidRPr="005424B3" w:rsidRDefault="00AC2A5B" w:rsidP="005815C3">
            <w:pPr>
              <w:jc w:val="center"/>
              <w:rPr>
                <w:lang w:val="pt-BR"/>
              </w:rPr>
            </w:pPr>
            <w:r w:rsidRPr="005424B3">
              <w:rPr>
                <w:b/>
                <w:lang w:val="pt-BR"/>
              </w:rPr>
              <w:t>Giảng viên</w:t>
            </w:r>
          </w:p>
        </w:tc>
      </w:tr>
    </w:tbl>
    <w:p w14:paraId="0A24BDDE" w14:textId="77777777" w:rsidR="00B021D7" w:rsidRPr="005424B3" w:rsidRDefault="00B021D7" w:rsidP="00093475"/>
    <w:sectPr w:rsidR="00B021D7" w:rsidRPr="005424B3" w:rsidSect="00E905E9">
      <w:pgSz w:w="11907" w:h="16839" w:code="9"/>
      <w:pgMar w:top="540" w:right="720" w:bottom="426" w:left="720" w:header="397" w:footer="397" w:gutter="14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88691A" w14:textId="77777777" w:rsidR="00102010" w:rsidRDefault="00102010" w:rsidP="0072484D">
      <w:r>
        <w:separator/>
      </w:r>
    </w:p>
  </w:endnote>
  <w:endnote w:type="continuationSeparator" w:id="0">
    <w:p w14:paraId="137FB22F" w14:textId="77777777" w:rsidR="00102010" w:rsidRDefault="00102010" w:rsidP="0072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VnBlack">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Book-Antiqua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5543D3" w14:textId="77777777" w:rsidR="008B7B59" w:rsidRDefault="008B7B59">
    <w:pPr>
      <w:pStyle w:val="Footer"/>
      <w:jc w:val="center"/>
    </w:pPr>
    <w:r>
      <w:fldChar w:fldCharType="begin"/>
    </w:r>
    <w:r>
      <w:instrText xml:space="preserve"> PAGE   \* MERGEFORMAT </w:instrText>
    </w:r>
    <w:r>
      <w:fldChar w:fldCharType="separate"/>
    </w:r>
    <w:r w:rsidR="0055474A">
      <w:rPr>
        <w:noProof/>
      </w:rPr>
      <w:t>57</w:t>
    </w:r>
    <w:r>
      <w:rPr>
        <w:noProof/>
      </w:rPr>
      <w:fldChar w:fldCharType="end"/>
    </w:r>
  </w:p>
  <w:p w14:paraId="1417D411" w14:textId="77777777" w:rsidR="008B7B59" w:rsidRDefault="008B7B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F60AF8" w14:textId="77777777" w:rsidR="00102010" w:rsidRDefault="00102010" w:rsidP="0072484D">
      <w:r>
        <w:separator/>
      </w:r>
    </w:p>
  </w:footnote>
  <w:footnote w:type="continuationSeparator" w:id="0">
    <w:p w14:paraId="29415752" w14:textId="77777777" w:rsidR="00102010" w:rsidRDefault="00102010" w:rsidP="007248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DB03F5"/>
    <w:multiLevelType w:val="hybridMultilevel"/>
    <w:tmpl w:val="424AA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635667"/>
    <w:multiLevelType w:val="hybridMultilevel"/>
    <w:tmpl w:val="A61AC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533FC1"/>
    <w:multiLevelType w:val="hybridMultilevel"/>
    <w:tmpl w:val="9262276C"/>
    <w:lvl w:ilvl="0" w:tplc="E8E0670C">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294324"/>
    <w:multiLevelType w:val="hybridMultilevel"/>
    <w:tmpl w:val="A2644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D97EC0"/>
    <w:multiLevelType w:val="hybridMultilevel"/>
    <w:tmpl w:val="6420B5D8"/>
    <w:lvl w:ilvl="0" w:tplc="EE7EFF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D6F3F98"/>
    <w:multiLevelType w:val="hybridMultilevel"/>
    <w:tmpl w:val="BAA037AC"/>
    <w:lvl w:ilvl="0" w:tplc="8E04B66E">
      <w:start w:val="1"/>
      <w:numFmt w:val="bullet"/>
      <w:lvlText w:val=""/>
      <w:lvlJc w:val="left"/>
      <w:pPr>
        <w:tabs>
          <w:tab w:val="num" w:pos="0"/>
        </w:tabs>
        <w:ind w:left="360" w:hanging="360"/>
      </w:pPr>
      <w:rPr>
        <w:rFonts w:ascii="Wingdings" w:hAnsi="Wingdings" w:hint="default"/>
      </w:rPr>
    </w:lvl>
    <w:lvl w:ilvl="1" w:tplc="376A6CEE">
      <w:start w:val="3"/>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023798D"/>
    <w:multiLevelType w:val="hybridMultilevel"/>
    <w:tmpl w:val="32EAA2A6"/>
    <w:lvl w:ilvl="0" w:tplc="821265D6">
      <w:start w:val="1"/>
      <w:numFmt w:val="bullet"/>
      <w:lvlText w:val=""/>
      <w:lvlJc w:val="left"/>
      <w:pPr>
        <w:tabs>
          <w:tab w:val="num" w:pos="567"/>
        </w:tabs>
        <w:ind w:left="567" w:hanging="283"/>
      </w:pPr>
      <w:rPr>
        <w:rFonts w:ascii="Symbol" w:hAnsi="Symbol"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66B17420"/>
    <w:multiLevelType w:val="hybridMultilevel"/>
    <w:tmpl w:val="39E80A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E69114A"/>
    <w:multiLevelType w:val="hybridMultilevel"/>
    <w:tmpl w:val="E6E8D4D4"/>
    <w:lvl w:ilvl="0" w:tplc="EAECDEA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14C4E39"/>
    <w:multiLevelType w:val="hybridMultilevel"/>
    <w:tmpl w:val="6472E48C"/>
    <w:lvl w:ilvl="0" w:tplc="CF685A66">
      <w:start w:val="1"/>
      <w:numFmt w:val="bullet"/>
      <w:lvlText w:val=""/>
      <w:lvlJc w:val="left"/>
      <w:pPr>
        <w:tabs>
          <w:tab w:val="num" w:pos="284"/>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7"/>
  </w:num>
  <w:num w:numId="6">
    <w:abstractNumId w:val="4"/>
  </w:num>
  <w:num w:numId="7">
    <w:abstractNumId w:val="3"/>
  </w:num>
  <w:num w:numId="8">
    <w:abstractNumId w:val="1"/>
  </w:num>
  <w:num w:numId="9">
    <w:abstractNumId w:val="2"/>
  </w:num>
  <w:num w:numId="10">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08E"/>
    <w:rsid w:val="00001E2B"/>
    <w:rsid w:val="00002B89"/>
    <w:rsid w:val="0000336C"/>
    <w:rsid w:val="00003411"/>
    <w:rsid w:val="00003AFF"/>
    <w:rsid w:val="00005CC6"/>
    <w:rsid w:val="00006C34"/>
    <w:rsid w:val="00014552"/>
    <w:rsid w:val="000151E8"/>
    <w:rsid w:val="00021A09"/>
    <w:rsid w:val="000231D3"/>
    <w:rsid w:val="00023B32"/>
    <w:rsid w:val="000241FC"/>
    <w:rsid w:val="00025F47"/>
    <w:rsid w:val="00030ED8"/>
    <w:rsid w:val="00034A5D"/>
    <w:rsid w:val="00036CD2"/>
    <w:rsid w:val="00036CE7"/>
    <w:rsid w:val="00043C05"/>
    <w:rsid w:val="00043E43"/>
    <w:rsid w:val="0005027B"/>
    <w:rsid w:val="00052838"/>
    <w:rsid w:val="00054105"/>
    <w:rsid w:val="0005498C"/>
    <w:rsid w:val="00054EFA"/>
    <w:rsid w:val="00062358"/>
    <w:rsid w:val="000630F0"/>
    <w:rsid w:val="00066123"/>
    <w:rsid w:val="00066D9A"/>
    <w:rsid w:val="0007560E"/>
    <w:rsid w:val="00076CF1"/>
    <w:rsid w:val="00082172"/>
    <w:rsid w:val="000823DC"/>
    <w:rsid w:val="00084CDD"/>
    <w:rsid w:val="0008537F"/>
    <w:rsid w:val="00086859"/>
    <w:rsid w:val="00086DF0"/>
    <w:rsid w:val="00092DA6"/>
    <w:rsid w:val="00093475"/>
    <w:rsid w:val="000A122E"/>
    <w:rsid w:val="000A287E"/>
    <w:rsid w:val="000A28B0"/>
    <w:rsid w:val="000A2E93"/>
    <w:rsid w:val="000A430B"/>
    <w:rsid w:val="000A4C28"/>
    <w:rsid w:val="000A57FE"/>
    <w:rsid w:val="000A5B7A"/>
    <w:rsid w:val="000A6A3D"/>
    <w:rsid w:val="000A7C7F"/>
    <w:rsid w:val="000B332B"/>
    <w:rsid w:val="000B5DD5"/>
    <w:rsid w:val="000B682C"/>
    <w:rsid w:val="000B78E5"/>
    <w:rsid w:val="000C03CA"/>
    <w:rsid w:val="000C27EC"/>
    <w:rsid w:val="000C39FE"/>
    <w:rsid w:val="000D3CB0"/>
    <w:rsid w:val="000D5BA5"/>
    <w:rsid w:val="000D6E64"/>
    <w:rsid w:val="000D7FDD"/>
    <w:rsid w:val="000E418F"/>
    <w:rsid w:val="000E5021"/>
    <w:rsid w:val="000E6621"/>
    <w:rsid w:val="000F4767"/>
    <w:rsid w:val="000F5054"/>
    <w:rsid w:val="000F6E42"/>
    <w:rsid w:val="000F74B0"/>
    <w:rsid w:val="00102010"/>
    <w:rsid w:val="00102732"/>
    <w:rsid w:val="001027BB"/>
    <w:rsid w:val="00102972"/>
    <w:rsid w:val="001031C7"/>
    <w:rsid w:val="00107089"/>
    <w:rsid w:val="00107F32"/>
    <w:rsid w:val="00110F5F"/>
    <w:rsid w:val="001113F2"/>
    <w:rsid w:val="00113A1D"/>
    <w:rsid w:val="00113F9F"/>
    <w:rsid w:val="00114B7C"/>
    <w:rsid w:val="00117BD4"/>
    <w:rsid w:val="0012130F"/>
    <w:rsid w:val="0012255F"/>
    <w:rsid w:val="00123225"/>
    <w:rsid w:val="00124DAE"/>
    <w:rsid w:val="001273CF"/>
    <w:rsid w:val="001308AE"/>
    <w:rsid w:val="001333C9"/>
    <w:rsid w:val="00133714"/>
    <w:rsid w:val="001352B1"/>
    <w:rsid w:val="0013572C"/>
    <w:rsid w:val="00142ACB"/>
    <w:rsid w:val="001450C1"/>
    <w:rsid w:val="00145F45"/>
    <w:rsid w:val="00147BAF"/>
    <w:rsid w:val="001508BF"/>
    <w:rsid w:val="00156F03"/>
    <w:rsid w:val="00162A40"/>
    <w:rsid w:val="00163678"/>
    <w:rsid w:val="001643B8"/>
    <w:rsid w:val="0016558B"/>
    <w:rsid w:val="001740FD"/>
    <w:rsid w:val="00176351"/>
    <w:rsid w:val="00180AD7"/>
    <w:rsid w:val="00182187"/>
    <w:rsid w:val="00182269"/>
    <w:rsid w:val="00183DFE"/>
    <w:rsid w:val="00184CA1"/>
    <w:rsid w:val="0018687E"/>
    <w:rsid w:val="001875BF"/>
    <w:rsid w:val="00187FB6"/>
    <w:rsid w:val="00192166"/>
    <w:rsid w:val="00197DFB"/>
    <w:rsid w:val="001A0F72"/>
    <w:rsid w:val="001A2BC4"/>
    <w:rsid w:val="001B1C4D"/>
    <w:rsid w:val="001B2ECD"/>
    <w:rsid w:val="001B6227"/>
    <w:rsid w:val="001B6E16"/>
    <w:rsid w:val="001C1CFA"/>
    <w:rsid w:val="001C5EA0"/>
    <w:rsid w:val="001C66EA"/>
    <w:rsid w:val="001D0B3A"/>
    <w:rsid w:val="001D1B1B"/>
    <w:rsid w:val="001D3DC6"/>
    <w:rsid w:val="001D4185"/>
    <w:rsid w:val="001D5CC0"/>
    <w:rsid w:val="001E13AA"/>
    <w:rsid w:val="001E1820"/>
    <w:rsid w:val="001E36D0"/>
    <w:rsid w:val="001E46E8"/>
    <w:rsid w:val="001E5640"/>
    <w:rsid w:val="001F33F8"/>
    <w:rsid w:val="001F40FC"/>
    <w:rsid w:val="001F4283"/>
    <w:rsid w:val="001F57CB"/>
    <w:rsid w:val="001F727E"/>
    <w:rsid w:val="00200549"/>
    <w:rsid w:val="00200CA3"/>
    <w:rsid w:val="00201D70"/>
    <w:rsid w:val="002049A1"/>
    <w:rsid w:val="00204A16"/>
    <w:rsid w:val="00204FBB"/>
    <w:rsid w:val="0020710D"/>
    <w:rsid w:val="00210AA6"/>
    <w:rsid w:val="00212EFF"/>
    <w:rsid w:val="0021320B"/>
    <w:rsid w:val="0021539F"/>
    <w:rsid w:val="002158A2"/>
    <w:rsid w:val="002158A7"/>
    <w:rsid w:val="0021656F"/>
    <w:rsid w:val="0021672D"/>
    <w:rsid w:val="002208D1"/>
    <w:rsid w:val="00220E38"/>
    <w:rsid w:val="00223996"/>
    <w:rsid w:val="0022595C"/>
    <w:rsid w:val="00227745"/>
    <w:rsid w:val="00232846"/>
    <w:rsid w:val="00232EE7"/>
    <w:rsid w:val="00232F32"/>
    <w:rsid w:val="00240158"/>
    <w:rsid w:val="0024024C"/>
    <w:rsid w:val="002404A6"/>
    <w:rsid w:val="002410AB"/>
    <w:rsid w:val="00242273"/>
    <w:rsid w:val="0024228A"/>
    <w:rsid w:val="002434D5"/>
    <w:rsid w:val="002445E8"/>
    <w:rsid w:val="002464A4"/>
    <w:rsid w:val="002477FC"/>
    <w:rsid w:val="00252853"/>
    <w:rsid w:val="00253EBE"/>
    <w:rsid w:val="00254E71"/>
    <w:rsid w:val="00265C29"/>
    <w:rsid w:val="00266E8B"/>
    <w:rsid w:val="0026782B"/>
    <w:rsid w:val="00271012"/>
    <w:rsid w:val="002730C7"/>
    <w:rsid w:val="00273756"/>
    <w:rsid w:val="00275187"/>
    <w:rsid w:val="00275368"/>
    <w:rsid w:val="0028030B"/>
    <w:rsid w:val="0028097D"/>
    <w:rsid w:val="002810B8"/>
    <w:rsid w:val="0028157A"/>
    <w:rsid w:val="00281C3A"/>
    <w:rsid w:val="00283CC9"/>
    <w:rsid w:val="00286D7F"/>
    <w:rsid w:val="002923E4"/>
    <w:rsid w:val="00296385"/>
    <w:rsid w:val="002965F0"/>
    <w:rsid w:val="002A158A"/>
    <w:rsid w:val="002A27D2"/>
    <w:rsid w:val="002A40D3"/>
    <w:rsid w:val="002A4C48"/>
    <w:rsid w:val="002A51E6"/>
    <w:rsid w:val="002A5DE7"/>
    <w:rsid w:val="002B006E"/>
    <w:rsid w:val="002B40C1"/>
    <w:rsid w:val="002B49B1"/>
    <w:rsid w:val="002B53CE"/>
    <w:rsid w:val="002B7464"/>
    <w:rsid w:val="002C1F04"/>
    <w:rsid w:val="002C240F"/>
    <w:rsid w:val="002C34E1"/>
    <w:rsid w:val="002C60A8"/>
    <w:rsid w:val="002C729B"/>
    <w:rsid w:val="002D2972"/>
    <w:rsid w:val="002D3F10"/>
    <w:rsid w:val="002D3F48"/>
    <w:rsid w:val="002D5FBC"/>
    <w:rsid w:val="002E1CAE"/>
    <w:rsid w:val="002E33D8"/>
    <w:rsid w:val="002E45DA"/>
    <w:rsid w:val="002E69EE"/>
    <w:rsid w:val="002F173E"/>
    <w:rsid w:val="002F5E3B"/>
    <w:rsid w:val="002F628E"/>
    <w:rsid w:val="002F7152"/>
    <w:rsid w:val="00300598"/>
    <w:rsid w:val="00300D6C"/>
    <w:rsid w:val="00301F0C"/>
    <w:rsid w:val="00303C44"/>
    <w:rsid w:val="00305CE2"/>
    <w:rsid w:val="0030736E"/>
    <w:rsid w:val="003074FC"/>
    <w:rsid w:val="003102DA"/>
    <w:rsid w:val="00313195"/>
    <w:rsid w:val="00315C1F"/>
    <w:rsid w:val="00316826"/>
    <w:rsid w:val="00317BF9"/>
    <w:rsid w:val="00320138"/>
    <w:rsid w:val="00322E48"/>
    <w:rsid w:val="003268DE"/>
    <w:rsid w:val="00327646"/>
    <w:rsid w:val="00330DF5"/>
    <w:rsid w:val="00330EF0"/>
    <w:rsid w:val="003358EC"/>
    <w:rsid w:val="00335BE1"/>
    <w:rsid w:val="00336DC7"/>
    <w:rsid w:val="00341B52"/>
    <w:rsid w:val="00341F05"/>
    <w:rsid w:val="0034292F"/>
    <w:rsid w:val="00346F7E"/>
    <w:rsid w:val="00350C7F"/>
    <w:rsid w:val="00351785"/>
    <w:rsid w:val="00355CD4"/>
    <w:rsid w:val="003579EF"/>
    <w:rsid w:val="0036094E"/>
    <w:rsid w:val="00362BA6"/>
    <w:rsid w:val="00364EB5"/>
    <w:rsid w:val="0036530F"/>
    <w:rsid w:val="00371971"/>
    <w:rsid w:val="003724D8"/>
    <w:rsid w:val="00373807"/>
    <w:rsid w:val="00375EBE"/>
    <w:rsid w:val="00376E8B"/>
    <w:rsid w:val="00380165"/>
    <w:rsid w:val="003836C5"/>
    <w:rsid w:val="00385884"/>
    <w:rsid w:val="00386122"/>
    <w:rsid w:val="00391A7B"/>
    <w:rsid w:val="003931D5"/>
    <w:rsid w:val="00394424"/>
    <w:rsid w:val="00395D11"/>
    <w:rsid w:val="003963E8"/>
    <w:rsid w:val="00396947"/>
    <w:rsid w:val="003A0331"/>
    <w:rsid w:val="003A15C6"/>
    <w:rsid w:val="003A1C52"/>
    <w:rsid w:val="003A2B98"/>
    <w:rsid w:val="003A3748"/>
    <w:rsid w:val="003A63D1"/>
    <w:rsid w:val="003A736C"/>
    <w:rsid w:val="003A789D"/>
    <w:rsid w:val="003B254F"/>
    <w:rsid w:val="003B261D"/>
    <w:rsid w:val="003B2B10"/>
    <w:rsid w:val="003C3D12"/>
    <w:rsid w:val="003D14D5"/>
    <w:rsid w:val="003D1D40"/>
    <w:rsid w:val="003D25EE"/>
    <w:rsid w:val="003D36F3"/>
    <w:rsid w:val="003D4B4D"/>
    <w:rsid w:val="003D6429"/>
    <w:rsid w:val="003E007B"/>
    <w:rsid w:val="003E714F"/>
    <w:rsid w:val="003E7E12"/>
    <w:rsid w:val="003F0365"/>
    <w:rsid w:val="003F0407"/>
    <w:rsid w:val="003F0F18"/>
    <w:rsid w:val="003F3067"/>
    <w:rsid w:val="003F57AB"/>
    <w:rsid w:val="003F6948"/>
    <w:rsid w:val="003F7088"/>
    <w:rsid w:val="00400472"/>
    <w:rsid w:val="0040384B"/>
    <w:rsid w:val="00403B0E"/>
    <w:rsid w:val="0040489D"/>
    <w:rsid w:val="00405C38"/>
    <w:rsid w:val="00407B8E"/>
    <w:rsid w:val="00407ECF"/>
    <w:rsid w:val="00412A8E"/>
    <w:rsid w:val="0041522D"/>
    <w:rsid w:val="004175F0"/>
    <w:rsid w:val="00417916"/>
    <w:rsid w:val="00423441"/>
    <w:rsid w:val="00427579"/>
    <w:rsid w:val="00427E0A"/>
    <w:rsid w:val="004324D6"/>
    <w:rsid w:val="00433808"/>
    <w:rsid w:val="00442C2D"/>
    <w:rsid w:val="00447146"/>
    <w:rsid w:val="00450912"/>
    <w:rsid w:val="004528A0"/>
    <w:rsid w:val="0045453F"/>
    <w:rsid w:val="004558D8"/>
    <w:rsid w:val="004571C1"/>
    <w:rsid w:val="00462B57"/>
    <w:rsid w:val="0046345E"/>
    <w:rsid w:val="004645C5"/>
    <w:rsid w:val="004670FF"/>
    <w:rsid w:val="00470153"/>
    <w:rsid w:val="00471706"/>
    <w:rsid w:val="0047338D"/>
    <w:rsid w:val="00473C73"/>
    <w:rsid w:val="00475429"/>
    <w:rsid w:val="004779B8"/>
    <w:rsid w:val="00480E83"/>
    <w:rsid w:val="00480F94"/>
    <w:rsid w:val="00483F31"/>
    <w:rsid w:val="00484154"/>
    <w:rsid w:val="004858BD"/>
    <w:rsid w:val="00485F27"/>
    <w:rsid w:val="004865EF"/>
    <w:rsid w:val="00490486"/>
    <w:rsid w:val="00492917"/>
    <w:rsid w:val="004977D8"/>
    <w:rsid w:val="004A0ED8"/>
    <w:rsid w:val="004A1984"/>
    <w:rsid w:val="004A5E8B"/>
    <w:rsid w:val="004B0FAB"/>
    <w:rsid w:val="004B52A1"/>
    <w:rsid w:val="004C020D"/>
    <w:rsid w:val="004C17D9"/>
    <w:rsid w:val="004C300B"/>
    <w:rsid w:val="004C44ED"/>
    <w:rsid w:val="004C7074"/>
    <w:rsid w:val="004D3139"/>
    <w:rsid w:val="004D3F67"/>
    <w:rsid w:val="004D3FEF"/>
    <w:rsid w:val="004D544B"/>
    <w:rsid w:val="004D71EF"/>
    <w:rsid w:val="004E6E3F"/>
    <w:rsid w:val="004F34B1"/>
    <w:rsid w:val="004F36C0"/>
    <w:rsid w:val="004F37BB"/>
    <w:rsid w:val="004F4389"/>
    <w:rsid w:val="004F4520"/>
    <w:rsid w:val="004F54AE"/>
    <w:rsid w:val="004F567B"/>
    <w:rsid w:val="004F7642"/>
    <w:rsid w:val="004F7DBB"/>
    <w:rsid w:val="00501FA0"/>
    <w:rsid w:val="005021C9"/>
    <w:rsid w:val="005028CE"/>
    <w:rsid w:val="00502E3B"/>
    <w:rsid w:val="0050300D"/>
    <w:rsid w:val="005059F2"/>
    <w:rsid w:val="00506092"/>
    <w:rsid w:val="00506EF3"/>
    <w:rsid w:val="00510E5D"/>
    <w:rsid w:val="00511F7D"/>
    <w:rsid w:val="00515018"/>
    <w:rsid w:val="00516150"/>
    <w:rsid w:val="0052435A"/>
    <w:rsid w:val="00526D3A"/>
    <w:rsid w:val="005278FE"/>
    <w:rsid w:val="00527F3D"/>
    <w:rsid w:val="0053020F"/>
    <w:rsid w:val="005306F6"/>
    <w:rsid w:val="005315E6"/>
    <w:rsid w:val="00533E80"/>
    <w:rsid w:val="00536697"/>
    <w:rsid w:val="005407CD"/>
    <w:rsid w:val="00541545"/>
    <w:rsid w:val="005424B3"/>
    <w:rsid w:val="005428A3"/>
    <w:rsid w:val="00543196"/>
    <w:rsid w:val="005461F5"/>
    <w:rsid w:val="00550BD2"/>
    <w:rsid w:val="0055137F"/>
    <w:rsid w:val="005529CD"/>
    <w:rsid w:val="0055474A"/>
    <w:rsid w:val="00561A59"/>
    <w:rsid w:val="00562510"/>
    <w:rsid w:val="005629BE"/>
    <w:rsid w:val="00563243"/>
    <w:rsid w:val="00564E7A"/>
    <w:rsid w:val="00575292"/>
    <w:rsid w:val="00576301"/>
    <w:rsid w:val="00581274"/>
    <w:rsid w:val="005815C3"/>
    <w:rsid w:val="00581770"/>
    <w:rsid w:val="00581AE7"/>
    <w:rsid w:val="00584F91"/>
    <w:rsid w:val="00585740"/>
    <w:rsid w:val="005859D4"/>
    <w:rsid w:val="005866F2"/>
    <w:rsid w:val="00590601"/>
    <w:rsid w:val="005908E7"/>
    <w:rsid w:val="00591F5B"/>
    <w:rsid w:val="0059291B"/>
    <w:rsid w:val="00593A78"/>
    <w:rsid w:val="00594D9C"/>
    <w:rsid w:val="00595DF6"/>
    <w:rsid w:val="00597E01"/>
    <w:rsid w:val="005A150A"/>
    <w:rsid w:val="005A1852"/>
    <w:rsid w:val="005A4645"/>
    <w:rsid w:val="005A625C"/>
    <w:rsid w:val="005A7C2D"/>
    <w:rsid w:val="005B39FE"/>
    <w:rsid w:val="005B45EC"/>
    <w:rsid w:val="005B5CA2"/>
    <w:rsid w:val="005B70CC"/>
    <w:rsid w:val="005C3A95"/>
    <w:rsid w:val="005C52FA"/>
    <w:rsid w:val="005C5480"/>
    <w:rsid w:val="005C5893"/>
    <w:rsid w:val="005C6109"/>
    <w:rsid w:val="005C62BC"/>
    <w:rsid w:val="005C6669"/>
    <w:rsid w:val="005D0307"/>
    <w:rsid w:val="005D3C3A"/>
    <w:rsid w:val="005D42D8"/>
    <w:rsid w:val="005D63A8"/>
    <w:rsid w:val="005D646B"/>
    <w:rsid w:val="005D6ECA"/>
    <w:rsid w:val="005D79D5"/>
    <w:rsid w:val="005E3F87"/>
    <w:rsid w:val="005E6E7E"/>
    <w:rsid w:val="005F28D5"/>
    <w:rsid w:val="005F2C34"/>
    <w:rsid w:val="005F44AA"/>
    <w:rsid w:val="005F4908"/>
    <w:rsid w:val="00602EC1"/>
    <w:rsid w:val="00603823"/>
    <w:rsid w:val="0060589B"/>
    <w:rsid w:val="006058B3"/>
    <w:rsid w:val="00610F09"/>
    <w:rsid w:val="00611B82"/>
    <w:rsid w:val="00614000"/>
    <w:rsid w:val="0061486A"/>
    <w:rsid w:val="00614F89"/>
    <w:rsid w:val="00615B6C"/>
    <w:rsid w:val="00615B8F"/>
    <w:rsid w:val="00615F62"/>
    <w:rsid w:val="00616726"/>
    <w:rsid w:val="00621003"/>
    <w:rsid w:val="00625764"/>
    <w:rsid w:val="00630E9D"/>
    <w:rsid w:val="00631022"/>
    <w:rsid w:val="00631CD0"/>
    <w:rsid w:val="00632A3E"/>
    <w:rsid w:val="00633CAA"/>
    <w:rsid w:val="00635BF4"/>
    <w:rsid w:val="00640816"/>
    <w:rsid w:val="00641584"/>
    <w:rsid w:val="006467F3"/>
    <w:rsid w:val="00646AA1"/>
    <w:rsid w:val="00652949"/>
    <w:rsid w:val="00653A5A"/>
    <w:rsid w:val="00655525"/>
    <w:rsid w:val="0065622B"/>
    <w:rsid w:val="0065658A"/>
    <w:rsid w:val="00660F14"/>
    <w:rsid w:val="006646F6"/>
    <w:rsid w:val="00664991"/>
    <w:rsid w:val="00673839"/>
    <w:rsid w:val="006751C8"/>
    <w:rsid w:val="00675C4A"/>
    <w:rsid w:val="00676AE4"/>
    <w:rsid w:val="00680FBA"/>
    <w:rsid w:val="00681094"/>
    <w:rsid w:val="006821AB"/>
    <w:rsid w:val="00682756"/>
    <w:rsid w:val="00685EE5"/>
    <w:rsid w:val="00686DAC"/>
    <w:rsid w:val="00692522"/>
    <w:rsid w:val="00692586"/>
    <w:rsid w:val="00692F5D"/>
    <w:rsid w:val="0069336C"/>
    <w:rsid w:val="00696565"/>
    <w:rsid w:val="00697840"/>
    <w:rsid w:val="006A230F"/>
    <w:rsid w:val="006A3583"/>
    <w:rsid w:val="006A565B"/>
    <w:rsid w:val="006A58E9"/>
    <w:rsid w:val="006A675E"/>
    <w:rsid w:val="006B05EF"/>
    <w:rsid w:val="006B0B60"/>
    <w:rsid w:val="006B316F"/>
    <w:rsid w:val="006B60BB"/>
    <w:rsid w:val="006B6441"/>
    <w:rsid w:val="006C5396"/>
    <w:rsid w:val="006C54EB"/>
    <w:rsid w:val="006C6E29"/>
    <w:rsid w:val="006C7E78"/>
    <w:rsid w:val="006D3909"/>
    <w:rsid w:val="006D5F04"/>
    <w:rsid w:val="006D7CBB"/>
    <w:rsid w:val="006E52CD"/>
    <w:rsid w:val="006E6311"/>
    <w:rsid w:val="006F1A14"/>
    <w:rsid w:val="006F1A50"/>
    <w:rsid w:val="006F3FD6"/>
    <w:rsid w:val="006F79FB"/>
    <w:rsid w:val="007016A8"/>
    <w:rsid w:val="00710577"/>
    <w:rsid w:val="007132F8"/>
    <w:rsid w:val="007138D3"/>
    <w:rsid w:val="007143E5"/>
    <w:rsid w:val="00715A40"/>
    <w:rsid w:val="00717855"/>
    <w:rsid w:val="0072484D"/>
    <w:rsid w:val="00730B84"/>
    <w:rsid w:val="00731404"/>
    <w:rsid w:val="00732A6E"/>
    <w:rsid w:val="007335E4"/>
    <w:rsid w:val="00735C7F"/>
    <w:rsid w:val="00740457"/>
    <w:rsid w:val="00742F0B"/>
    <w:rsid w:val="00744082"/>
    <w:rsid w:val="00745B3A"/>
    <w:rsid w:val="00746009"/>
    <w:rsid w:val="007475AA"/>
    <w:rsid w:val="00747A0C"/>
    <w:rsid w:val="00750642"/>
    <w:rsid w:val="00754C78"/>
    <w:rsid w:val="00755E7D"/>
    <w:rsid w:val="00756624"/>
    <w:rsid w:val="007612FD"/>
    <w:rsid w:val="00763C2D"/>
    <w:rsid w:val="00764F12"/>
    <w:rsid w:val="0076510A"/>
    <w:rsid w:val="007676E0"/>
    <w:rsid w:val="00770019"/>
    <w:rsid w:val="00771CE3"/>
    <w:rsid w:val="00772185"/>
    <w:rsid w:val="0077221B"/>
    <w:rsid w:val="007751FB"/>
    <w:rsid w:val="00775DC5"/>
    <w:rsid w:val="007770A4"/>
    <w:rsid w:val="007803E7"/>
    <w:rsid w:val="00781256"/>
    <w:rsid w:val="007817C9"/>
    <w:rsid w:val="00782A82"/>
    <w:rsid w:val="00784A71"/>
    <w:rsid w:val="00785676"/>
    <w:rsid w:val="00786C9E"/>
    <w:rsid w:val="00793B3D"/>
    <w:rsid w:val="00793CF3"/>
    <w:rsid w:val="00793F34"/>
    <w:rsid w:val="0079762A"/>
    <w:rsid w:val="007A4C14"/>
    <w:rsid w:val="007A5059"/>
    <w:rsid w:val="007A6753"/>
    <w:rsid w:val="007A6F0B"/>
    <w:rsid w:val="007B0820"/>
    <w:rsid w:val="007B2387"/>
    <w:rsid w:val="007B4508"/>
    <w:rsid w:val="007B7E0C"/>
    <w:rsid w:val="007C39E5"/>
    <w:rsid w:val="007C3C70"/>
    <w:rsid w:val="007C43D2"/>
    <w:rsid w:val="007C4696"/>
    <w:rsid w:val="007C478C"/>
    <w:rsid w:val="007C4F1A"/>
    <w:rsid w:val="007D2094"/>
    <w:rsid w:val="007D31E8"/>
    <w:rsid w:val="007D496B"/>
    <w:rsid w:val="007D5DD8"/>
    <w:rsid w:val="007D636C"/>
    <w:rsid w:val="007E473A"/>
    <w:rsid w:val="007E6A4F"/>
    <w:rsid w:val="007F01E3"/>
    <w:rsid w:val="007F0DC1"/>
    <w:rsid w:val="007F29A3"/>
    <w:rsid w:val="007F5519"/>
    <w:rsid w:val="007F5A60"/>
    <w:rsid w:val="007F79E0"/>
    <w:rsid w:val="007F7F0F"/>
    <w:rsid w:val="00803F56"/>
    <w:rsid w:val="00805EE8"/>
    <w:rsid w:val="008121A3"/>
    <w:rsid w:val="00814663"/>
    <w:rsid w:val="00814B24"/>
    <w:rsid w:val="008152A4"/>
    <w:rsid w:val="00815EC6"/>
    <w:rsid w:val="008211E2"/>
    <w:rsid w:val="0082180E"/>
    <w:rsid w:val="008224B4"/>
    <w:rsid w:val="008229CF"/>
    <w:rsid w:val="00822EEB"/>
    <w:rsid w:val="00822FAC"/>
    <w:rsid w:val="0082682E"/>
    <w:rsid w:val="00832439"/>
    <w:rsid w:val="008355E4"/>
    <w:rsid w:val="00837273"/>
    <w:rsid w:val="00837C21"/>
    <w:rsid w:val="008420EB"/>
    <w:rsid w:val="008421A1"/>
    <w:rsid w:val="008436E3"/>
    <w:rsid w:val="00843C8F"/>
    <w:rsid w:val="008465FF"/>
    <w:rsid w:val="00847570"/>
    <w:rsid w:val="0085011B"/>
    <w:rsid w:val="00850C2A"/>
    <w:rsid w:val="00851AD8"/>
    <w:rsid w:val="00852DDC"/>
    <w:rsid w:val="00853441"/>
    <w:rsid w:val="00853A11"/>
    <w:rsid w:val="0085592B"/>
    <w:rsid w:val="00861512"/>
    <w:rsid w:val="008619A1"/>
    <w:rsid w:val="00861AEC"/>
    <w:rsid w:val="00861E83"/>
    <w:rsid w:val="00863A10"/>
    <w:rsid w:val="00864996"/>
    <w:rsid w:val="00864ADD"/>
    <w:rsid w:val="00866B22"/>
    <w:rsid w:val="008676DC"/>
    <w:rsid w:val="008732FC"/>
    <w:rsid w:val="00876B96"/>
    <w:rsid w:val="00876F51"/>
    <w:rsid w:val="00880477"/>
    <w:rsid w:val="00881060"/>
    <w:rsid w:val="00882AEA"/>
    <w:rsid w:val="00884034"/>
    <w:rsid w:val="0088733E"/>
    <w:rsid w:val="00887848"/>
    <w:rsid w:val="0089077F"/>
    <w:rsid w:val="00890F23"/>
    <w:rsid w:val="00890FDC"/>
    <w:rsid w:val="00893039"/>
    <w:rsid w:val="00894137"/>
    <w:rsid w:val="00895447"/>
    <w:rsid w:val="00897373"/>
    <w:rsid w:val="00897D14"/>
    <w:rsid w:val="00897E5E"/>
    <w:rsid w:val="008A1818"/>
    <w:rsid w:val="008B3203"/>
    <w:rsid w:val="008B3FCC"/>
    <w:rsid w:val="008B45C6"/>
    <w:rsid w:val="008B5712"/>
    <w:rsid w:val="008B7B59"/>
    <w:rsid w:val="008C3239"/>
    <w:rsid w:val="008C3FCC"/>
    <w:rsid w:val="008D2C2B"/>
    <w:rsid w:val="008D3533"/>
    <w:rsid w:val="008D5128"/>
    <w:rsid w:val="008E042B"/>
    <w:rsid w:val="008E1C0D"/>
    <w:rsid w:val="008E2106"/>
    <w:rsid w:val="008E30FB"/>
    <w:rsid w:val="008E75E7"/>
    <w:rsid w:val="008F4BDC"/>
    <w:rsid w:val="008F532B"/>
    <w:rsid w:val="008F5CD7"/>
    <w:rsid w:val="008F60D0"/>
    <w:rsid w:val="008F6245"/>
    <w:rsid w:val="008F6584"/>
    <w:rsid w:val="00900F34"/>
    <w:rsid w:val="0090545B"/>
    <w:rsid w:val="00910482"/>
    <w:rsid w:val="00922874"/>
    <w:rsid w:val="00924FBE"/>
    <w:rsid w:val="009262C7"/>
    <w:rsid w:val="009279A2"/>
    <w:rsid w:val="00930830"/>
    <w:rsid w:val="00930F50"/>
    <w:rsid w:val="00932B7E"/>
    <w:rsid w:val="009334EB"/>
    <w:rsid w:val="009338E3"/>
    <w:rsid w:val="00933EF4"/>
    <w:rsid w:val="00935207"/>
    <w:rsid w:val="00937004"/>
    <w:rsid w:val="009374F8"/>
    <w:rsid w:val="00943067"/>
    <w:rsid w:val="009446F3"/>
    <w:rsid w:val="009504A9"/>
    <w:rsid w:val="009517E3"/>
    <w:rsid w:val="00955BCB"/>
    <w:rsid w:val="00957BBD"/>
    <w:rsid w:val="00957FA0"/>
    <w:rsid w:val="00960077"/>
    <w:rsid w:val="0096107B"/>
    <w:rsid w:val="00963BCB"/>
    <w:rsid w:val="0096529A"/>
    <w:rsid w:val="00965369"/>
    <w:rsid w:val="009669B3"/>
    <w:rsid w:val="0097030D"/>
    <w:rsid w:val="00970C11"/>
    <w:rsid w:val="0097264A"/>
    <w:rsid w:val="00977778"/>
    <w:rsid w:val="00984472"/>
    <w:rsid w:val="0098661F"/>
    <w:rsid w:val="0098733E"/>
    <w:rsid w:val="00987E6B"/>
    <w:rsid w:val="009907A7"/>
    <w:rsid w:val="00994548"/>
    <w:rsid w:val="00994800"/>
    <w:rsid w:val="009964EF"/>
    <w:rsid w:val="009A10F8"/>
    <w:rsid w:val="009C025A"/>
    <w:rsid w:val="009C0C49"/>
    <w:rsid w:val="009C14B7"/>
    <w:rsid w:val="009C1A17"/>
    <w:rsid w:val="009C3FA7"/>
    <w:rsid w:val="009D0587"/>
    <w:rsid w:val="009D4388"/>
    <w:rsid w:val="009D52A0"/>
    <w:rsid w:val="009D7393"/>
    <w:rsid w:val="009E11E6"/>
    <w:rsid w:val="009E166C"/>
    <w:rsid w:val="009E1B4F"/>
    <w:rsid w:val="009E4679"/>
    <w:rsid w:val="009E545F"/>
    <w:rsid w:val="009E624F"/>
    <w:rsid w:val="009F1603"/>
    <w:rsid w:val="009F26E5"/>
    <w:rsid w:val="009F3749"/>
    <w:rsid w:val="009F508C"/>
    <w:rsid w:val="009F5844"/>
    <w:rsid w:val="009F6049"/>
    <w:rsid w:val="009F6745"/>
    <w:rsid w:val="009F6F47"/>
    <w:rsid w:val="00A01395"/>
    <w:rsid w:val="00A01DB7"/>
    <w:rsid w:val="00A071CA"/>
    <w:rsid w:val="00A13076"/>
    <w:rsid w:val="00A13326"/>
    <w:rsid w:val="00A144B4"/>
    <w:rsid w:val="00A145FA"/>
    <w:rsid w:val="00A14797"/>
    <w:rsid w:val="00A1499C"/>
    <w:rsid w:val="00A17E47"/>
    <w:rsid w:val="00A2341E"/>
    <w:rsid w:val="00A2354B"/>
    <w:rsid w:val="00A23F37"/>
    <w:rsid w:val="00A24A41"/>
    <w:rsid w:val="00A24ACE"/>
    <w:rsid w:val="00A25652"/>
    <w:rsid w:val="00A2573A"/>
    <w:rsid w:val="00A269CA"/>
    <w:rsid w:val="00A33A53"/>
    <w:rsid w:val="00A360C8"/>
    <w:rsid w:val="00A36FB7"/>
    <w:rsid w:val="00A3727F"/>
    <w:rsid w:val="00A37F54"/>
    <w:rsid w:val="00A42BBB"/>
    <w:rsid w:val="00A45FD8"/>
    <w:rsid w:val="00A46831"/>
    <w:rsid w:val="00A50296"/>
    <w:rsid w:val="00A50D67"/>
    <w:rsid w:val="00A50EC6"/>
    <w:rsid w:val="00A50F57"/>
    <w:rsid w:val="00A51264"/>
    <w:rsid w:val="00A51EFF"/>
    <w:rsid w:val="00A533C0"/>
    <w:rsid w:val="00A53D00"/>
    <w:rsid w:val="00A55D53"/>
    <w:rsid w:val="00A60A37"/>
    <w:rsid w:val="00A60A7C"/>
    <w:rsid w:val="00A6288C"/>
    <w:rsid w:val="00A643BE"/>
    <w:rsid w:val="00A64C53"/>
    <w:rsid w:val="00A71087"/>
    <w:rsid w:val="00A7310D"/>
    <w:rsid w:val="00A744B0"/>
    <w:rsid w:val="00A74986"/>
    <w:rsid w:val="00A7556D"/>
    <w:rsid w:val="00A76643"/>
    <w:rsid w:val="00A772DA"/>
    <w:rsid w:val="00A87508"/>
    <w:rsid w:val="00A921FF"/>
    <w:rsid w:val="00A92450"/>
    <w:rsid w:val="00A95F4F"/>
    <w:rsid w:val="00A970A0"/>
    <w:rsid w:val="00AA1902"/>
    <w:rsid w:val="00AA3079"/>
    <w:rsid w:val="00AA371F"/>
    <w:rsid w:val="00AA3A93"/>
    <w:rsid w:val="00AA664C"/>
    <w:rsid w:val="00AB0098"/>
    <w:rsid w:val="00AB5C7C"/>
    <w:rsid w:val="00AB6349"/>
    <w:rsid w:val="00AB70A1"/>
    <w:rsid w:val="00AC0BD4"/>
    <w:rsid w:val="00AC1C00"/>
    <w:rsid w:val="00AC2A5B"/>
    <w:rsid w:val="00AC3829"/>
    <w:rsid w:val="00AC6F53"/>
    <w:rsid w:val="00AD29EB"/>
    <w:rsid w:val="00AD35BE"/>
    <w:rsid w:val="00AD4752"/>
    <w:rsid w:val="00AD71A2"/>
    <w:rsid w:val="00AE31CD"/>
    <w:rsid w:val="00AE64D2"/>
    <w:rsid w:val="00AE7755"/>
    <w:rsid w:val="00AE7B41"/>
    <w:rsid w:val="00AF008E"/>
    <w:rsid w:val="00AF0971"/>
    <w:rsid w:val="00AF0A76"/>
    <w:rsid w:val="00AF3C22"/>
    <w:rsid w:val="00AF477C"/>
    <w:rsid w:val="00B00397"/>
    <w:rsid w:val="00B01E59"/>
    <w:rsid w:val="00B01FB6"/>
    <w:rsid w:val="00B021D7"/>
    <w:rsid w:val="00B03AAD"/>
    <w:rsid w:val="00B045A1"/>
    <w:rsid w:val="00B075B7"/>
    <w:rsid w:val="00B07936"/>
    <w:rsid w:val="00B07A8F"/>
    <w:rsid w:val="00B07DE4"/>
    <w:rsid w:val="00B12DB4"/>
    <w:rsid w:val="00B143CD"/>
    <w:rsid w:val="00B151E2"/>
    <w:rsid w:val="00B162E2"/>
    <w:rsid w:val="00B17DCC"/>
    <w:rsid w:val="00B2687D"/>
    <w:rsid w:val="00B2793E"/>
    <w:rsid w:val="00B308F7"/>
    <w:rsid w:val="00B3276C"/>
    <w:rsid w:val="00B32FCA"/>
    <w:rsid w:val="00B356A9"/>
    <w:rsid w:val="00B418ED"/>
    <w:rsid w:val="00B41B93"/>
    <w:rsid w:val="00B42A70"/>
    <w:rsid w:val="00B42ECE"/>
    <w:rsid w:val="00B43D2C"/>
    <w:rsid w:val="00B47028"/>
    <w:rsid w:val="00B47A1D"/>
    <w:rsid w:val="00B51130"/>
    <w:rsid w:val="00B53A67"/>
    <w:rsid w:val="00B53B0D"/>
    <w:rsid w:val="00B53F4B"/>
    <w:rsid w:val="00B54B71"/>
    <w:rsid w:val="00B62DD7"/>
    <w:rsid w:val="00B63B54"/>
    <w:rsid w:val="00B655C3"/>
    <w:rsid w:val="00B6616A"/>
    <w:rsid w:val="00B66AFC"/>
    <w:rsid w:val="00B679BB"/>
    <w:rsid w:val="00B709D4"/>
    <w:rsid w:val="00B7509B"/>
    <w:rsid w:val="00B773C6"/>
    <w:rsid w:val="00B80BE2"/>
    <w:rsid w:val="00B815C2"/>
    <w:rsid w:val="00B83102"/>
    <w:rsid w:val="00B836C7"/>
    <w:rsid w:val="00B8581D"/>
    <w:rsid w:val="00B86579"/>
    <w:rsid w:val="00B91903"/>
    <w:rsid w:val="00B91A08"/>
    <w:rsid w:val="00B97893"/>
    <w:rsid w:val="00BA3279"/>
    <w:rsid w:val="00BA52B7"/>
    <w:rsid w:val="00BB1B02"/>
    <w:rsid w:val="00BB1C9A"/>
    <w:rsid w:val="00BB2A41"/>
    <w:rsid w:val="00BB2E44"/>
    <w:rsid w:val="00BB4B31"/>
    <w:rsid w:val="00BC0AD7"/>
    <w:rsid w:val="00BC2F9A"/>
    <w:rsid w:val="00BC4039"/>
    <w:rsid w:val="00BC4D86"/>
    <w:rsid w:val="00BC69B1"/>
    <w:rsid w:val="00BD23E5"/>
    <w:rsid w:val="00BD57FC"/>
    <w:rsid w:val="00BE2060"/>
    <w:rsid w:val="00BE7E48"/>
    <w:rsid w:val="00BF0BEF"/>
    <w:rsid w:val="00BF1F63"/>
    <w:rsid w:val="00BF49C8"/>
    <w:rsid w:val="00BF6441"/>
    <w:rsid w:val="00C0127A"/>
    <w:rsid w:val="00C0283C"/>
    <w:rsid w:val="00C03BC6"/>
    <w:rsid w:val="00C135DC"/>
    <w:rsid w:val="00C14114"/>
    <w:rsid w:val="00C14A5B"/>
    <w:rsid w:val="00C14C49"/>
    <w:rsid w:val="00C151EB"/>
    <w:rsid w:val="00C16020"/>
    <w:rsid w:val="00C167C8"/>
    <w:rsid w:val="00C167D6"/>
    <w:rsid w:val="00C22F82"/>
    <w:rsid w:val="00C24DFC"/>
    <w:rsid w:val="00C258E9"/>
    <w:rsid w:val="00C30269"/>
    <w:rsid w:val="00C32AC9"/>
    <w:rsid w:val="00C33E41"/>
    <w:rsid w:val="00C3551D"/>
    <w:rsid w:val="00C36F7D"/>
    <w:rsid w:val="00C37A8E"/>
    <w:rsid w:val="00C40EAD"/>
    <w:rsid w:val="00C43984"/>
    <w:rsid w:val="00C44F10"/>
    <w:rsid w:val="00C45958"/>
    <w:rsid w:val="00C507AE"/>
    <w:rsid w:val="00C52294"/>
    <w:rsid w:val="00C5287C"/>
    <w:rsid w:val="00C532F4"/>
    <w:rsid w:val="00C56DDA"/>
    <w:rsid w:val="00C62536"/>
    <w:rsid w:val="00C62AA2"/>
    <w:rsid w:val="00C62BCF"/>
    <w:rsid w:val="00C639F7"/>
    <w:rsid w:val="00C66128"/>
    <w:rsid w:val="00C6760B"/>
    <w:rsid w:val="00C722D4"/>
    <w:rsid w:val="00C76538"/>
    <w:rsid w:val="00C76B00"/>
    <w:rsid w:val="00C77DAB"/>
    <w:rsid w:val="00C77F11"/>
    <w:rsid w:val="00C81736"/>
    <w:rsid w:val="00C84123"/>
    <w:rsid w:val="00C92CFF"/>
    <w:rsid w:val="00C937FD"/>
    <w:rsid w:val="00C95462"/>
    <w:rsid w:val="00C95513"/>
    <w:rsid w:val="00C9786C"/>
    <w:rsid w:val="00CA26CF"/>
    <w:rsid w:val="00CA478D"/>
    <w:rsid w:val="00CA66F2"/>
    <w:rsid w:val="00CB3989"/>
    <w:rsid w:val="00CB483E"/>
    <w:rsid w:val="00CB6D3A"/>
    <w:rsid w:val="00CC0511"/>
    <w:rsid w:val="00CC14A4"/>
    <w:rsid w:val="00CC2513"/>
    <w:rsid w:val="00CC27C8"/>
    <w:rsid w:val="00CC33A3"/>
    <w:rsid w:val="00CC5E56"/>
    <w:rsid w:val="00CC6A20"/>
    <w:rsid w:val="00CD3826"/>
    <w:rsid w:val="00CD5083"/>
    <w:rsid w:val="00CD5959"/>
    <w:rsid w:val="00CD5E2D"/>
    <w:rsid w:val="00CD6DBD"/>
    <w:rsid w:val="00CE068B"/>
    <w:rsid w:val="00CE0A65"/>
    <w:rsid w:val="00CE2AE2"/>
    <w:rsid w:val="00CE68FD"/>
    <w:rsid w:val="00CE7548"/>
    <w:rsid w:val="00CE76AF"/>
    <w:rsid w:val="00CE7DF0"/>
    <w:rsid w:val="00CF22C3"/>
    <w:rsid w:val="00CF4993"/>
    <w:rsid w:val="00CF508E"/>
    <w:rsid w:val="00CF781E"/>
    <w:rsid w:val="00D01237"/>
    <w:rsid w:val="00D02E03"/>
    <w:rsid w:val="00D04ED8"/>
    <w:rsid w:val="00D0605F"/>
    <w:rsid w:val="00D10F64"/>
    <w:rsid w:val="00D12598"/>
    <w:rsid w:val="00D17396"/>
    <w:rsid w:val="00D20D9E"/>
    <w:rsid w:val="00D26157"/>
    <w:rsid w:val="00D269A9"/>
    <w:rsid w:val="00D305B7"/>
    <w:rsid w:val="00D30739"/>
    <w:rsid w:val="00D345C0"/>
    <w:rsid w:val="00D350F2"/>
    <w:rsid w:val="00D35AAF"/>
    <w:rsid w:val="00D364B2"/>
    <w:rsid w:val="00D368D2"/>
    <w:rsid w:val="00D46177"/>
    <w:rsid w:val="00D46BA2"/>
    <w:rsid w:val="00D46EB3"/>
    <w:rsid w:val="00D53272"/>
    <w:rsid w:val="00D632E1"/>
    <w:rsid w:val="00D640A1"/>
    <w:rsid w:val="00D64EC8"/>
    <w:rsid w:val="00D6525B"/>
    <w:rsid w:val="00D66EF5"/>
    <w:rsid w:val="00D70368"/>
    <w:rsid w:val="00D744C8"/>
    <w:rsid w:val="00D7510F"/>
    <w:rsid w:val="00D75851"/>
    <w:rsid w:val="00D777B2"/>
    <w:rsid w:val="00D7781C"/>
    <w:rsid w:val="00D877BD"/>
    <w:rsid w:val="00D87BD8"/>
    <w:rsid w:val="00D919C3"/>
    <w:rsid w:val="00D92217"/>
    <w:rsid w:val="00D94C5A"/>
    <w:rsid w:val="00D95A7D"/>
    <w:rsid w:val="00DA1033"/>
    <w:rsid w:val="00DA3AE6"/>
    <w:rsid w:val="00DA43AF"/>
    <w:rsid w:val="00DA732B"/>
    <w:rsid w:val="00DB0BF9"/>
    <w:rsid w:val="00DB49F4"/>
    <w:rsid w:val="00DB5D5F"/>
    <w:rsid w:val="00DB79FF"/>
    <w:rsid w:val="00DC10F0"/>
    <w:rsid w:val="00DC19A0"/>
    <w:rsid w:val="00DC2D7D"/>
    <w:rsid w:val="00DC4367"/>
    <w:rsid w:val="00DC4CCB"/>
    <w:rsid w:val="00DC5B18"/>
    <w:rsid w:val="00DC7A27"/>
    <w:rsid w:val="00DD04BE"/>
    <w:rsid w:val="00DD2DDB"/>
    <w:rsid w:val="00DD4169"/>
    <w:rsid w:val="00DD5B2B"/>
    <w:rsid w:val="00DE1DBE"/>
    <w:rsid w:val="00DE3F62"/>
    <w:rsid w:val="00DE4579"/>
    <w:rsid w:val="00DE46E4"/>
    <w:rsid w:val="00DF4A56"/>
    <w:rsid w:val="00DF6372"/>
    <w:rsid w:val="00E04E24"/>
    <w:rsid w:val="00E053EB"/>
    <w:rsid w:val="00E07A3D"/>
    <w:rsid w:val="00E130EC"/>
    <w:rsid w:val="00E15631"/>
    <w:rsid w:val="00E200C3"/>
    <w:rsid w:val="00E21DD2"/>
    <w:rsid w:val="00E25B21"/>
    <w:rsid w:val="00E271A0"/>
    <w:rsid w:val="00E30849"/>
    <w:rsid w:val="00E321D3"/>
    <w:rsid w:val="00E32631"/>
    <w:rsid w:val="00E333D8"/>
    <w:rsid w:val="00E34D2F"/>
    <w:rsid w:val="00E47336"/>
    <w:rsid w:val="00E51051"/>
    <w:rsid w:val="00E55124"/>
    <w:rsid w:val="00E55180"/>
    <w:rsid w:val="00E559C5"/>
    <w:rsid w:val="00E60CCC"/>
    <w:rsid w:val="00E616AB"/>
    <w:rsid w:val="00E638F0"/>
    <w:rsid w:val="00E64B74"/>
    <w:rsid w:val="00E64DB2"/>
    <w:rsid w:val="00E65F98"/>
    <w:rsid w:val="00E678CB"/>
    <w:rsid w:val="00E67E9A"/>
    <w:rsid w:val="00E70242"/>
    <w:rsid w:val="00E70925"/>
    <w:rsid w:val="00E71642"/>
    <w:rsid w:val="00E71EF0"/>
    <w:rsid w:val="00E7367E"/>
    <w:rsid w:val="00E74C6F"/>
    <w:rsid w:val="00E76E96"/>
    <w:rsid w:val="00E80BD8"/>
    <w:rsid w:val="00E80D32"/>
    <w:rsid w:val="00E817DA"/>
    <w:rsid w:val="00E81DA0"/>
    <w:rsid w:val="00E8377E"/>
    <w:rsid w:val="00E905E9"/>
    <w:rsid w:val="00E919D2"/>
    <w:rsid w:val="00E969CC"/>
    <w:rsid w:val="00E97158"/>
    <w:rsid w:val="00EA1835"/>
    <w:rsid w:val="00EA4F78"/>
    <w:rsid w:val="00EB05FA"/>
    <w:rsid w:val="00EB26C0"/>
    <w:rsid w:val="00EB45C5"/>
    <w:rsid w:val="00EB56C1"/>
    <w:rsid w:val="00EB5725"/>
    <w:rsid w:val="00EB619F"/>
    <w:rsid w:val="00EB7559"/>
    <w:rsid w:val="00EB7A74"/>
    <w:rsid w:val="00EC1CF6"/>
    <w:rsid w:val="00EC598E"/>
    <w:rsid w:val="00EC734D"/>
    <w:rsid w:val="00EC7BD3"/>
    <w:rsid w:val="00ED1639"/>
    <w:rsid w:val="00ED1D83"/>
    <w:rsid w:val="00ED2D82"/>
    <w:rsid w:val="00ED2ED2"/>
    <w:rsid w:val="00ED4F98"/>
    <w:rsid w:val="00ED69B7"/>
    <w:rsid w:val="00EE4321"/>
    <w:rsid w:val="00EE48BD"/>
    <w:rsid w:val="00EE7654"/>
    <w:rsid w:val="00EF1A51"/>
    <w:rsid w:val="00EF1F71"/>
    <w:rsid w:val="00EF5721"/>
    <w:rsid w:val="00EF700F"/>
    <w:rsid w:val="00EF7A96"/>
    <w:rsid w:val="00EF7F35"/>
    <w:rsid w:val="00F00A26"/>
    <w:rsid w:val="00F04692"/>
    <w:rsid w:val="00F12061"/>
    <w:rsid w:val="00F167CD"/>
    <w:rsid w:val="00F22D37"/>
    <w:rsid w:val="00F257CA"/>
    <w:rsid w:val="00F261D5"/>
    <w:rsid w:val="00F31593"/>
    <w:rsid w:val="00F33A5E"/>
    <w:rsid w:val="00F37303"/>
    <w:rsid w:val="00F37765"/>
    <w:rsid w:val="00F42AA1"/>
    <w:rsid w:val="00F536A8"/>
    <w:rsid w:val="00F55116"/>
    <w:rsid w:val="00F565B2"/>
    <w:rsid w:val="00F635EE"/>
    <w:rsid w:val="00F65435"/>
    <w:rsid w:val="00F677BC"/>
    <w:rsid w:val="00F67BF0"/>
    <w:rsid w:val="00F717D8"/>
    <w:rsid w:val="00F72DC9"/>
    <w:rsid w:val="00F73824"/>
    <w:rsid w:val="00F73CE7"/>
    <w:rsid w:val="00F74657"/>
    <w:rsid w:val="00F74E45"/>
    <w:rsid w:val="00F77095"/>
    <w:rsid w:val="00F81BF1"/>
    <w:rsid w:val="00F81C9E"/>
    <w:rsid w:val="00F83993"/>
    <w:rsid w:val="00F87A8D"/>
    <w:rsid w:val="00F9058B"/>
    <w:rsid w:val="00F91FDA"/>
    <w:rsid w:val="00F92275"/>
    <w:rsid w:val="00F92FCC"/>
    <w:rsid w:val="00F93A58"/>
    <w:rsid w:val="00F95CEF"/>
    <w:rsid w:val="00FA219A"/>
    <w:rsid w:val="00FA4FAE"/>
    <w:rsid w:val="00FA5582"/>
    <w:rsid w:val="00FA644C"/>
    <w:rsid w:val="00FA68E0"/>
    <w:rsid w:val="00FB1F10"/>
    <w:rsid w:val="00FB3245"/>
    <w:rsid w:val="00FB419A"/>
    <w:rsid w:val="00FB4AFC"/>
    <w:rsid w:val="00FB5D6E"/>
    <w:rsid w:val="00FB6667"/>
    <w:rsid w:val="00FB710F"/>
    <w:rsid w:val="00FB764D"/>
    <w:rsid w:val="00FB7696"/>
    <w:rsid w:val="00FC21D6"/>
    <w:rsid w:val="00FC51BA"/>
    <w:rsid w:val="00FC58E1"/>
    <w:rsid w:val="00FC5DFD"/>
    <w:rsid w:val="00FC5F46"/>
    <w:rsid w:val="00FC6D47"/>
    <w:rsid w:val="00FC6D61"/>
    <w:rsid w:val="00FC7D12"/>
    <w:rsid w:val="00FD078F"/>
    <w:rsid w:val="00FD52A3"/>
    <w:rsid w:val="00FD52EC"/>
    <w:rsid w:val="00FD5E9E"/>
    <w:rsid w:val="00FE0948"/>
    <w:rsid w:val="00FE3145"/>
    <w:rsid w:val="00FE3891"/>
    <w:rsid w:val="00FE64AA"/>
    <w:rsid w:val="00FF244E"/>
    <w:rsid w:val="00FF4D34"/>
    <w:rsid w:val="00FF5477"/>
    <w:rsid w:val="00FF5626"/>
    <w:rsid w:val="00FF5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F2D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72C"/>
    <w:rPr>
      <w:sz w:val="24"/>
      <w:szCs w:val="24"/>
    </w:rPr>
  </w:style>
  <w:style w:type="paragraph" w:styleId="Heading2">
    <w:name w:val="heading 2"/>
    <w:basedOn w:val="Normal"/>
    <w:next w:val="Normal"/>
    <w:link w:val="Heading2Char"/>
    <w:qFormat/>
    <w:rsid w:val="009F5844"/>
    <w:pPr>
      <w:keepNext/>
      <w:jc w:val="center"/>
      <w:outlineLvl w:val="1"/>
    </w:pPr>
    <w:rPr>
      <w:rFonts w:ascii="VNI-Times" w:hAnsi="VNI-Times"/>
      <w:sz w:val="28"/>
      <w:lang w:val="x-none" w:eastAsia="x-none"/>
    </w:rPr>
  </w:style>
  <w:style w:type="paragraph" w:styleId="Heading3">
    <w:name w:val="heading 3"/>
    <w:basedOn w:val="Normal"/>
    <w:next w:val="Normal"/>
    <w:link w:val="Heading3Char"/>
    <w:qFormat/>
    <w:rsid w:val="00CF508E"/>
    <w:pPr>
      <w:keepNext/>
      <w:outlineLvl w:val="2"/>
    </w:pPr>
    <w:rPr>
      <w:b/>
      <w:bCs/>
    </w:rPr>
  </w:style>
  <w:style w:type="paragraph" w:styleId="Heading4">
    <w:name w:val="heading 4"/>
    <w:basedOn w:val="Normal"/>
    <w:next w:val="Normal"/>
    <w:qFormat/>
    <w:rsid w:val="00CF508E"/>
    <w:pPr>
      <w:keepNext/>
      <w:outlineLvl w:val="3"/>
    </w:pPr>
    <w:rPr>
      <w:i/>
      <w:iCs/>
      <w:sz w:val="28"/>
      <w:szCs w:val="28"/>
    </w:rPr>
  </w:style>
  <w:style w:type="paragraph" w:styleId="Heading5">
    <w:name w:val="heading 5"/>
    <w:basedOn w:val="Normal"/>
    <w:next w:val="Normal"/>
    <w:qFormat/>
    <w:rsid w:val="00CF508E"/>
    <w:pPr>
      <w:keepNext/>
      <w:jc w:val="center"/>
      <w:outlineLvl w:val="4"/>
    </w:pPr>
    <w:rPr>
      <w:rFonts w:ascii="Arial" w:hAnsi="Arial" w:cs="Arial"/>
      <w:b/>
      <w:bCs/>
      <w:sz w:val="28"/>
      <w:szCs w:val="28"/>
    </w:rPr>
  </w:style>
  <w:style w:type="paragraph" w:styleId="Heading6">
    <w:name w:val="heading 6"/>
    <w:basedOn w:val="Normal"/>
    <w:next w:val="Normal"/>
    <w:qFormat/>
    <w:rsid w:val="00CF508E"/>
    <w:pPr>
      <w:keepNext/>
      <w:jc w:val="center"/>
      <w:outlineLvl w:val="5"/>
    </w:pPr>
    <w:rPr>
      <w:rFonts w:ascii="Arial" w:hAnsi="Arial" w:cs="Arial"/>
      <w:b/>
      <w:bCs/>
      <w:sz w:val="36"/>
      <w:szCs w:val="36"/>
    </w:rPr>
  </w:style>
  <w:style w:type="paragraph" w:styleId="Heading7">
    <w:name w:val="heading 7"/>
    <w:basedOn w:val="Normal"/>
    <w:next w:val="Normal"/>
    <w:link w:val="Heading7Char"/>
    <w:qFormat/>
    <w:rsid w:val="00CF508E"/>
    <w:pPr>
      <w:keepNext/>
      <w:spacing w:before="80" w:after="80" w:line="320" w:lineRule="exact"/>
      <w:jc w:val="center"/>
      <w:outlineLvl w:val="6"/>
    </w:pPr>
    <w:rPr>
      <w:b/>
      <w:bCs/>
    </w:rPr>
  </w:style>
  <w:style w:type="paragraph" w:styleId="Heading8">
    <w:name w:val="heading 8"/>
    <w:basedOn w:val="Normal"/>
    <w:next w:val="Normal"/>
    <w:qFormat/>
    <w:rsid w:val="00CF508E"/>
    <w:pPr>
      <w:keepNext/>
      <w:spacing w:before="80" w:after="80" w:line="320" w:lineRule="exact"/>
      <w:jc w:val="center"/>
      <w:outlineLvl w:val="7"/>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F5844"/>
    <w:rPr>
      <w:rFonts w:ascii="VNI-Times" w:hAnsi="VNI-Times"/>
      <w:sz w:val="28"/>
      <w:szCs w:val="24"/>
      <w:lang w:val="x-none" w:eastAsia="x-none"/>
    </w:rPr>
  </w:style>
  <w:style w:type="character" w:customStyle="1" w:styleId="Heading3Char">
    <w:name w:val="Heading 3 Char"/>
    <w:link w:val="Heading3"/>
    <w:rsid w:val="009F5844"/>
    <w:rPr>
      <w:b/>
      <w:bCs/>
      <w:sz w:val="24"/>
      <w:szCs w:val="24"/>
    </w:rPr>
  </w:style>
  <w:style w:type="character" w:customStyle="1" w:styleId="Heading7Char">
    <w:name w:val="Heading 7 Char"/>
    <w:link w:val="Heading7"/>
    <w:rsid w:val="009F5844"/>
    <w:rPr>
      <w:b/>
      <w:bCs/>
      <w:sz w:val="24"/>
      <w:szCs w:val="24"/>
    </w:rPr>
  </w:style>
  <w:style w:type="paragraph" w:styleId="Header">
    <w:name w:val="header"/>
    <w:basedOn w:val="Normal"/>
    <w:link w:val="HeaderChar"/>
    <w:rsid w:val="00CF508E"/>
    <w:pPr>
      <w:tabs>
        <w:tab w:val="center" w:pos="4320"/>
        <w:tab w:val="right" w:pos="8640"/>
      </w:tabs>
    </w:pPr>
    <w:rPr>
      <w:sz w:val="28"/>
      <w:szCs w:val="28"/>
    </w:rPr>
  </w:style>
  <w:style w:type="character" w:customStyle="1" w:styleId="HeaderChar">
    <w:name w:val="Header Char"/>
    <w:link w:val="Header"/>
    <w:rsid w:val="009F5844"/>
    <w:rPr>
      <w:sz w:val="28"/>
      <w:szCs w:val="28"/>
    </w:rPr>
  </w:style>
  <w:style w:type="table" w:styleId="TableGrid">
    <w:name w:val="Table Grid"/>
    <w:basedOn w:val="TableNormal"/>
    <w:rsid w:val="00CF50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97E5E"/>
    <w:rPr>
      <w:rFonts w:ascii="Tahoma" w:hAnsi="Tahoma"/>
      <w:sz w:val="16"/>
      <w:szCs w:val="16"/>
    </w:rPr>
  </w:style>
  <w:style w:type="character" w:customStyle="1" w:styleId="BalloonTextChar">
    <w:name w:val="Balloon Text Char"/>
    <w:link w:val="BalloonText"/>
    <w:rsid w:val="00897E5E"/>
    <w:rPr>
      <w:rFonts w:ascii="Tahoma" w:hAnsi="Tahoma" w:cs="Tahoma"/>
      <w:sz w:val="16"/>
      <w:szCs w:val="16"/>
    </w:rPr>
  </w:style>
  <w:style w:type="paragraph" w:styleId="Footer">
    <w:name w:val="footer"/>
    <w:basedOn w:val="Normal"/>
    <w:link w:val="FooterChar"/>
    <w:rsid w:val="0072484D"/>
    <w:pPr>
      <w:tabs>
        <w:tab w:val="center" w:pos="4680"/>
        <w:tab w:val="right" w:pos="9360"/>
      </w:tabs>
    </w:pPr>
  </w:style>
  <w:style w:type="character" w:customStyle="1" w:styleId="FooterChar">
    <w:name w:val="Footer Char"/>
    <w:link w:val="Footer"/>
    <w:rsid w:val="0072484D"/>
    <w:rPr>
      <w:sz w:val="24"/>
      <w:szCs w:val="24"/>
    </w:rPr>
  </w:style>
  <w:style w:type="paragraph" w:styleId="ListParagraph">
    <w:name w:val="List Paragraph"/>
    <w:basedOn w:val="Normal"/>
    <w:uiPriority w:val="34"/>
    <w:qFormat/>
    <w:rsid w:val="00E70925"/>
    <w:pPr>
      <w:ind w:left="720"/>
      <w:contextualSpacing/>
    </w:pPr>
  </w:style>
  <w:style w:type="paragraph" w:styleId="BodyText">
    <w:name w:val="Body Text"/>
    <w:basedOn w:val="Normal"/>
    <w:link w:val="BodyTextChar"/>
    <w:qFormat/>
    <w:rsid w:val="001C1CFA"/>
    <w:pPr>
      <w:widowControl w:val="0"/>
      <w:autoSpaceDE w:val="0"/>
      <w:autoSpaceDN w:val="0"/>
      <w:spacing w:before="121"/>
      <w:ind w:left="980"/>
    </w:pPr>
    <w:rPr>
      <w:sz w:val="26"/>
      <w:szCs w:val="26"/>
      <w:lang w:bidi="en-US"/>
    </w:rPr>
  </w:style>
  <w:style w:type="character" w:customStyle="1" w:styleId="BodyTextChar">
    <w:name w:val="Body Text Char"/>
    <w:basedOn w:val="DefaultParagraphFont"/>
    <w:link w:val="BodyText"/>
    <w:rsid w:val="001C1CFA"/>
    <w:rPr>
      <w:sz w:val="26"/>
      <w:szCs w:val="26"/>
      <w:lang w:bidi="en-US"/>
    </w:rPr>
  </w:style>
  <w:style w:type="character" w:styleId="PageNumber">
    <w:name w:val="page number"/>
    <w:basedOn w:val="DefaultParagraphFont"/>
    <w:rsid w:val="009F5844"/>
  </w:style>
  <w:style w:type="paragraph" w:styleId="NormalWeb">
    <w:name w:val="Normal (Web)"/>
    <w:basedOn w:val="Normal"/>
    <w:uiPriority w:val="99"/>
    <w:rsid w:val="009F5844"/>
    <w:pPr>
      <w:spacing w:before="100" w:beforeAutospacing="1" w:after="100" w:afterAutospacing="1"/>
    </w:pPr>
  </w:style>
  <w:style w:type="paragraph" w:styleId="BodyText2">
    <w:name w:val="Body Text 2"/>
    <w:basedOn w:val="Normal"/>
    <w:link w:val="BodyText2Char"/>
    <w:rsid w:val="009F5844"/>
    <w:rPr>
      <w:rFonts w:ascii="VNI-Times" w:hAnsi="VNI-Times"/>
      <w:b/>
      <w:bCs/>
      <w:sz w:val="28"/>
      <w:lang w:val="x-none" w:eastAsia="x-none"/>
    </w:rPr>
  </w:style>
  <w:style w:type="character" w:customStyle="1" w:styleId="BodyText2Char">
    <w:name w:val="Body Text 2 Char"/>
    <w:basedOn w:val="DefaultParagraphFont"/>
    <w:link w:val="BodyText2"/>
    <w:rsid w:val="009F5844"/>
    <w:rPr>
      <w:rFonts w:ascii="VNI-Times" w:hAnsi="VNI-Times"/>
      <w:b/>
      <w:bCs/>
      <w:sz w:val="28"/>
      <w:szCs w:val="24"/>
      <w:lang w:val="x-none" w:eastAsia="x-none"/>
    </w:rPr>
  </w:style>
  <w:style w:type="paragraph" w:customStyle="1" w:styleId="Style1">
    <w:name w:val="Style1"/>
    <w:basedOn w:val="Normal"/>
    <w:rsid w:val="009F5844"/>
    <w:pPr>
      <w:shd w:val="clear" w:color="auto" w:fill="CCCCCC"/>
      <w:spacing w:before="240" w:after="60" w:line="264" w:lineRule="auto"/>
      <w:jc w:val="both"/>
    </w:pPr>
    <w:rPr>
      <w:rFonts w:ascii=".VnBlack" w:hAnsi=".VnBlack"/>
    </w:rPr>
  </w:style>
  <w:style w:type="paragraph" w:customStyle="1" w:styleId="indent">
    <w:name w:val="– indent"/>
    <w:basedOn w:val="Normal"/>
    <w:rsid w:val="009F5844"/>
    <w:pPr>
      <w:tabs>
        <w:tab w:val="num" w:pos="567"/>
      </w:tabs>
      <w:spacing w:before="60" w:after="60" w:line="264" w:lineRule="auto"/>
      <w:ind w:left="567" w:hanging="283"/>
      <w:jc w:val="both"/>
    </w:pPr>
    <w:rPr>
      <w:rFonts w:ascii=".VnTime" w:hAnsi=".VnTime"/>
    </w:rPr>
  </w:style>
  <w:style w:type="paragraph" w:customStyle="1" w:styleId="Style2">
    <w:name w:val="Style2"/>
    <w:basedOn w:val="Normal"/>
    <w:rsid w:val="009F5844"/>
    <w:pPr>
      <w:spacing w:before="60" w:after="60" w:line="264" w:lineRule="auto"/>
      <w:jc w:val="both"/>
    </w:pPr>
    <w:rPr>
      <w:rFonts w:ascii=".VnArial" w:hAnsi=".VnArial"/>
      <w:b/>
    </w:rPr>
  </w:style>
  <w:style w:type="paragraph" w:customStyle="1" w:styleId="ketluan">
    <w:name w:val="ket luan"/>
    <w:basedOn w:val="Normal"/>
    <w:rsid w:val="009F5844"/>
    <w:pPr>
      <w:tabs>
        <w:tab w:val="num" w:pos="284"/>
      </w:tabs>
      <w:spacing w:before="60" w:after="60" w:line="264" w:lineRule="auto"/>
      <w:ind w:left="284" w:hanging="284"/>
      <w:jc w:val="both"/>
    </w:pPr>
    <w:rPr>
      <w:rFonts w:ascii=".VnTime" w:hAnsi=".VnTime"/>
      <w:b/>
      <w:i/>
    </w:rPr>
  </w:style>
  <w:style w:type="paragraph" w:styleId="Title">
    <w:name w:val="Title"/>
    <w:aliases w:val="Mon"/>
    <w:basedOn w:val="Normal"/>
    <w:link w:val="TitleChar"/>
    <w:qFormat/>
    <w:rsid w:val="009F5844"/>
    <w:pPr>
      <w:spacing w:after="80" w:line="264" w:lineRule="auto"/>
      <w:jc w:val="center"/>
    </w:pPr>
    <w:rPr>
      <w:rFonts w:ascii=".VnBook-AntiquaH" w:eastAsia="Batang" w:hAnsi=".VnBook-AntiquaH"/>
      <w:b/>
      <w:bCs/>
      <w:sz w:val="48"/>
      <w:szCs w:val="48"/>
      <w:lang w:val="x-none" w:eastAsia="x-none"/>
    </w:rPr>
  </w:style>
  <w:style w:type="character" w:customStyle="1" w:styleId="TitleChar">
    <w:name w:val="Title Char"/>
    <w:aliases w:val="Mon Char"/>
    <w:basedOn w:val="DefaultParagraphFont"/>
    <w:link w:val="Title"/>
    <w:rsid w:val="009F5844"/>
    <w:rPr>
      <w:rFonts w:ascii=".VnBook-AntiquaH" w:eastAsia="Batang" w:hAnsi=".VnBook-AntiquaH"/>
      <w:b/>
      <w:bCs/>
      <w:sz w:val="48"/>
      <w:szCs w:val="48"/>
      <w:lang w:val="x-none" w:eastAsia="x-none"/>
    </w:rPr>
  </w:style>
  <w:style w:type="paragraph" w:customStyle="1" w:styleId="bulet">
    <w:name w:val="bulet"/>
    <w:basedOn w:val="Normal"/>
    <w:rsid w:val="009F5844"/>
    <w:pPr>
      <w:tabs>
        <w:tab w:val="num" w:pos="0"/>
      </w:tabs>
      <w:spacing w:before="60" w:after="60" w:line="264" w:lineRule="auto"/>
      <w:ind w:left="360" w:hanging="360"/>
      <w:jc w:val="both"/>
    </w:pPr>
    <w:rPr>
      <w:rFonts w:ascii=".VnTime" w:hAnsi=".VnTime"/>
      <w:b/>
      <w:i/>
    </w:rPr>
  </w:style>
  <w:style w:type="paragraph" w:customStyle="1" w:styleId="Default">
    <w:name w:val="Default"/>
    <w:rsid w:val="009F5844"/>
    <w:pPr>
      <w:autoSpaceDE w:val="0"/>
      <w:autoSpaceDN w:val="0"/>
      <w:adjustRightInd w:val="0"/>
    </w:pPr>
    <w:rPr>
      <w:color w:val="000000"/>
      <w:sz w:val="24"/>
      <w:szCs w:val="24"/>
    </w:rPr>
  </w:style>
  <w:style w:type="paragraph" w:customStyle="1" w:styleId="MTDisplayEquation">
    <w:name w:val="MTDisplayEquation"/>
    <w:basedOn w:val="Normal"/>
    <w:rsid w:val="009F5844"/>
    <w:pPr>
      <w:spacing w:before="60" w:after="60" w:line="288" w:lineRule="auto"/>
      <w:ind w:left="720" w:hanging="720"/>
      <w:jc w:val="both"/>
    </w:pPr>
    <w:rPr>
      <w:rFonts w:ascii=".VnTime" w:hAnsi=".VnTime"/>
      <w:lang w:val="pt-BR"/>
    </w:rPr>
  </w:style>
  <w:style w:type="paragraph" w:styleId="NoSpacing">
    <w:name w:val="No Spacing"/>
    <w:link w:val="NoSpacingChar"/>
    <w:qFormat/>
    <w:rsid w:val="009F5844"/>
    <w:rPr>
      <w:sz w:val="22"/>
      <w:szCs w:val="22"/>
    </w:rPr>
  </w:style>
  <w:style w:type="character" w:customStyle="1" w:styleId="NoSpacingChar">
    <w:name w:val="No Spacing Char"/>
    <w:link w:val="NoSpacing"/>
    <w:locked/>
    <w:rsid w:val="009F5844"/>
    <w:rPr>
      <w:sz w:val="22"/>
      <w:szCs w:val="22"/>
    </w:rPr>
  </w:style>
  <w:style w:type="character" w:styleId="Hyperlink">
    <w:name w:val="Hyperlink"/>
    <w:uiPriority w:val="99"/>
    <w:unhideWhenUsed/>
    <w:rsid w:val="00E71642"/>
    <w:rPr>
      <w:color w:val="0000FF"/>
      <w:u w:val="single"/>
    </w:rPr>
  </w:style>
  <w:style w:type="character" w:styleId="Strong">
    <w:name w:val="Strong"/>
    <w:qFormat/>
    <w:rsid w:val="00E71642"/>
    <w:rPr>
      <w:b/>
      <w:bCs/>
    </w:rPr>
  </w:style>
  <w:style w:type="character" w:styleId="PlaceholderText">
    <w:name w:val="Placeholder Text"/>
    <w:basedOn w:val="DefaultParagraphFont"/>
    <w:uiPriority w:val="99"/>
    <w:semiHidden/>
    <w:rsid w:val="00B07936"/>
    <w:rPr>
      <w:color w:val="808080"/>
    </w:rPr>
  </w:style>
  <w:style w:type="paragraph" w:customStyle="1" w:styleId="CharChar">
    <w:name w:val="Char Char"/>
    <w:basedOn w:val="Normal"/>
    <w:semiHidden/>
    <w:rsid w:val="00F635EE"/>
    <w:pPr>
      <w:spacing w:after="160" w:line="240" w:lineRule="exact"/>
    </w:pPr>
    <w:rPr>
      <w:rFonts w:ascii="Arial" w:hAnsi="Arial" w:cs="Arial"/>
    </w:rPr>
  </w:style>
  <w:style w:type="paragraph" w:customStyle="1" w:styleId="Kienthuc">
    <w:name w:val="Kienthuc"/>
    <w:basedOn w:val="Heading3"/>
    <w:link w:val="KienthucChar"/>
    <w:rsid w:val="005424B3"/>
    <w:pPr>
      <w:tabs>
        <w:tab w:val="left" w:pos="284"/>
      </w:tabs>
      <w:spacing w:before="40" w:after="40" w:line="264" w:lineRule="auto"/>
      <w:jc w:val="both"/>
    </w:pPr>
    <w:rPr>
      <w:rFonts w:ascii=".VnTime" w:eastAsia="SimSun" w:hAnsi=".VnTime"/>
      <w:bCs w:val="0"/>
      <w:spacing w:val="2"/>
      <w:sz w:val="26"/>
      <w:szCs w:val="26"/>
      <w:lang w:eastAsia="zh-CN"/>
    </w:rPr>
  </w:style>
  <w:style w:type="character" w:customStyle="1" w:styleId="KienthucChar">
    <w:name w:val="Kienthuc Char"/>
    <w:basedOn w:val="Heading3Char"/>
    <w:link w:val="Kienthuc"/>
    <w:rsid w:val="005424B3"/>
    <w:rPr>
      <w:rFonts w:ascii=".VnTime" w:eastAsia="SimSun" w:hAnsi=".VnTime"/>
      <w:b/>
      <w:bCs w:val="0"/>
      <w:spacing w:val="2"/>
      <w:sz w:val="26"/>
      <w:szCs w:val="2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72C"/>
    <w:rPr>
      <w:sz w:val="24"/>
      <w:szCs w:val="24"/>
    </w:rPr>
  </w:style>
  <w:style w:type="paragraph" w:styleId="Heading2">
    <w:name w:val="heading 2"/>
    <w:basedOn w:val="Normal"/>
    <w:next w:val="Normal"/>
    <w:link w:val="Heading2Char"/>
    <w:qFormat/>
    <w:rsid w:val="009F5844"/>
    <w:pPr>
      <w:keepNext/>
      <w:jc w:val="center"/>
      <w:outlineLvl w:val="1"/>
    </w:pPr>
    <w:rPr>
      <w:rFonts w:ascii="VNI-Times" w:hAnsi="VNI-Times"/>
      <w:sz w:val="28"/>
      <w:lang w:val="x-none" w:eastAsia="x-none"/>
    </w:rPr>
  </w:style>
  <w:style w:type="paragraph" w:styleId="Heading3">
    <w:name w:val="heading 3"/>
    <w:basedOn w:val="Normal"/>
    <w:next w:val="Normal"/>
    <w:link w:val="Heading3Char"/>
    <w:qFormat/>
    <w:rsid w:val="00CF508E"/>
    <w:pPr>
      <w:keepNext/>
      <w:outlineLvl w:val="2"/>
    </w:pPr>
    <w:rPr>
      <w:b/>
      <w:bCs/>
    </w:rPr>
  </w:style>
  <w:style w:type="paragraph" w:styleId="Heading4">
    <w:name w:val="heading 4"/>
    <w:basedOn w:val="Normal"/>
    <w:next w:val="Normal"/>
    <w:qFormat/>
    <w:rsid w:val="00CF508E"/>
    <w:pPr>
      <w:keepNext/>
      <w:outlineLvl w:val="3"/>
    </w:pPr>
    <w:rPr>
      <w:i/>
      <w:iCs/>
      <w:sz w:val="28"/>
      <w:szCs w:val="28"/>
    </w:rPr>
  </w:style>
  <w:style w:type="paragraph" w:styleId="Heading5">
    <w:name w:val="heading 5"/>
    <w:basedOn w:val="Normal"/>
    <w:next w:val="Normal"/>
    <w:qFormat/>
    <w:rsid w:val="00CF508E"/>
    <w:pPr>
      <w:keepNext/>
      <w:jc w:val="center"/>
      <w:outlineLvl w:val="4"/>
    </w:pPr>
    <w:rPr>
      <w:rFonts w:ascii="Arial" w:hAnsi="Arial" w:cs="Arial"/>
      <w:b/>
      <w:bCs/>
      <w:sz w:val="28"/>
      <w:szCs w:val="28"/>
    </w:rPr>
  </w:style>
  <w:style w:type="paragraph" w:styleId="Heading6">
    <w:name w:val="heading 6"/>
    <w:basedOn w:val="Normal"/>
    <w:next w:val="Normal"/>
    <w:qFormat/>
    <w:rsid w:val="00CF508E"/>
    <w:pPr>
      <w:keepNext/>
      <w:jc w:val="center"/>
      <w:outlineLvl w:val="5"/>
    </w:pPr>
    <w:rPr>
      <w:rFonts w:ascii="Arial" w:hAnsi="Arial" w:cs="Arial"/>
      <w:b/>
      <w:bCs/>
      <w:sz w:val="36"/>
      <w:szCs w:val="36"/>
    </w:rPr>
  </w:style>
  <w:style w:type="paragraph" w:styleId="Heading7">
    <w:name w:val="heading 7"/>
    <w:basedOn w:val="Normal"/>
    <w:next w:val="Normal"/>
    <w:link w:val="Heading7Char"/>
    <w:qFormat/>
    <w:rsid w:val="00CF508E"/>
    <w:pPr>
      <w:keepNext/>
      <w:spacing w:before="80" w:after="80" w:line="320" w:lineRule="exact"/>
      <w:jc w:val="center"/>
      <w:outlineLvl w:val="6"/>
    </w:pPr>
    <w:rPr>
      <w:b/>
      <w:bCs/>
    </w:rPr>
  </w:style>
  <w:style w:type="paragraph" w:styleId="Heading8">
    <w:name w:val="heading 8"/>
    <w:basedOn w:val="Normal"/>
    <w:next w:val="Normal"/>
    <w:qFormat/>
    <w:rsid w:val="00CF508E"/>
    <w:pPr>
      <w:keepNext/>
      <w:spacing w:before="80" w:after="80" w:line="320" w:lineRule="exact"/>
      <w:jc w:val="center"/>
      <w:outlineLvl w:val="7"/>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F5844"/>
    <w:rPr>
      <w:rFonts w:ascii="VNI-Times" w:hAnsi="VNI-Times"/>
      <w:sz w:val="28"/>
      <w:szCs w:val="24"/>
      <w:lang w:val="x-none" w:eastAsia="x-none"/>
    </w:rPr>
  </w:style>
  <w:style w:type="character" w:customStyle="1" w:styleId="Heading3Char">
    <w:name w:val="Heading 3 Char"/>
    <w:link w:val="Heading3"/>
    <w:rsid w:val="009F5844"/>
    <w:rPr>
      <w:b/>
      <w:bCs/>
      <w:sz w:val="24"/>
      <w:szCs w:val="24"/>
    </w:rPr>
  </w:style>
  <w:style w:type="character" w:customStyle="1" w:styleId="Heading7Char">
    <w:name w:val="Heading 7 Char"/>
    <w:link w:val="Heading7"/>
    <w:rsid w:val="009F5844"/>
    <w:rPr>
      <w:b/>
      <w:bCs/>
      <w:sz w:val="24"/>
      <w:szCs w:val="24"/>
    </w:rPr>
  </w:style>
  <w:style w:type="paragraph" w:styleId="Header">
    <w:name w:val="header"/>
    <w:basedOn w:val="Normal"/>
    <w:link w:val="HeaderChar"/>
    <w:rsid w:val="00CF508E"/>
    <w:pPr>
      <w:tabs>
        <w:tab w:val="center" w:pos="4320"/>
        <w:tab w:val="right" w:pos="8640"/>
      </w:tabs>
    </w:pPr>
    <w:rPr>
      <w:sz w:val="28"/>
      <w:szCs w:val="28"/>
    </w:rPr>
  </w:style>
  <w:style w:type="character" w:customStyle="1" w:styleId="HeaderChar">
    <w:name w:val="Header Char"/>
    <w:link w:val="Header"/>
    <w:rsid w:val="009F5844"/>
    <w:rPr>
      <w:sz w:val="28"/>
      <w:szCs w:val="28"/>
    </w:rPr>
  </w:style>
  <w:style w:type="table" w:styleId="TableGrid">
    <w:name w:val="Table Grid"/>
    <w:basedOn w:val="TableNormal"/>
    <w:rsid w:val="00CF50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97E5E"/>
    <w:rPr>
      <w:rFonts w:ascii="Tahoma" w:hAnsi="Tahoma"/>
      <w:sz w:val="16"/>
      <w:szCs w:val="16"/>
    </w:rPr>
  </w:style>
  <w:style w:type="character" w:customStyle="1" w:styleId="BalloonTextChar">
    <w:name w:val="Balloon Text Char"/>
    <w:link w:val="BalloonText"/>
    <w:rsid w:val="00897E5E"/>
    <w:rPr>
      <w:rFonts w:ascii="Tahoma" w:hAnsi="Tahoma" w:cs="Tahoma"/>
      <w:sz w:val="16"/>
      <w:szCs w:val="16"/>
    </w:rPr>
  </w:style>
  <w:style w:type="paragraph" w:styleId="Footer">
    <w:name w:val="footer"/>
    <w:basedOn w:val="Normal"/>
    <w:link w:val="FooterChar"/>
    <w:rsid w:val="0072484D"/>
    <w:pPr>
      <w:tabs>
        <w:tab w:val="center" w:pos="4680"/>
        <w:tab w:val="right" w:pos="9360"/>
      </w:tabs>
    </w:pPr>
  </w:style>
  <w:style w:type="character" w:customStyle="1" w:styleId="FooterChar">
    <w:name w:val="Footer Char"/>
    <w:link w:val="Footer"/>
    <w:rsid w:val="0072484D"/>
    <w:rPr>
      <w:sz w:val="24"/>
      <w:szCs w:val="24"/>
    </w:rPr>
  </w:style>
  <w:style w:type="paragraph" w:styleId="ListParagraph">
    <w:name w:val="List Paragraph"/>
    <w:basedOn w:val="Normal"/>
    <w:uiPriority w:val="34"/>
    <w:qFormat/>
    <w:rsid w:val="00E70925"/>
    <w:pPr>
      <w:ind w:left="720"/>
      <w:contextualSpacing/>
    </w:pPr>
  </w:style>
  <w:style w:type="paragraph" w:styleId="BodyText">
    <w:name w:val="Body Text"/>
    <w:basedOn w:val="Normal"/>
    <w:link w:val="BodyTextChar"/>
    <w:qFormat/>
    <w:rsid w:val="001C1CFA"/>
    <w:pPr>
      <w:widowControl w:val="0"/>
      <w:autoSpaceDE w:val="0"/>
      <w:autoSpaceDN w:val="0"/>
      <w:spacing w:before="121"/>
      <w:ind w:left="980"/>
    </w:pPr>
    <w:rPr>
      <w:sz w:val="26"/>
      <w:szCs w:val="26"/>
      <w:lang w:bidi="en-US"/>
    </w:rPr>
  </w:style>
  <w:style w:type="character" w:customStyle="1" w:styleId="BodyTextChar">
    <w:name w:val="Body Text Char"/>
    <w:basedOn w:val="DefaultParagraphFont"/>
    <w:link w:val="BodyText"/>
    <w:rsid w:val="001C1CFA"/>
    <w:rPr>
      <w:sz w:val="26"/>
      <w:szCs w:val="26"/>
      <w:lang w:bidi="en-US"/>
    </w:rPr>
  </w:style>
  <w:style w:type="character" w:styleId="PageNumber">
    <w:name w:val="page number"/>
    <w:basedOn w:val="DefaultParagraphFont"/>
    <w:rsid w:val="009F5844"/>
  </w:style>
  <w:style w:type="paragraph" w:styleId="NormalWeb">
    <w:name w:val="Normal (Web)"/>
    <w:basedOn w:val="Normal"/>
    <w:uiPriority w:val="99"/>
    <w:rsid w:val="009F5844"/>
    <w:pPr>
      <w:spacing w:before="100" w:beforeAutospacing="1" w:after="100" w:afterAutospacing="1"/>
    </w:pPr>
  </w:style>
  <w:style w:type="paragraph" w:styleId="BodyText2">
    <w:name w:val="Body Text 2"/>
    <w:basedOn w:val="Normal"/>
    <w:link w:val="BodyText2Char"/>
    <w:rsid w:val="009F5844"/>
    <w:rPr>
      <w:rFonts w:ascii="VNI-Times" w:hAnsi="VNI-Times"/>
      <w:b/>
      <w:bCs/>
      <w:sz w:val="28"/>
      <w:lang w:val="x-none" w:eastAsia="x-none"/>
    </w:rPr>
  </w:style>
  <w:style w:type="character" w:customStyle="1" w:styleId="BodyText2Char">
    <w:name w:val="Body Text 2 Char"/>
    <w:basedOn w:val="DefaultParagraphFont"/>
    <w:link w:val="BodyText2"/>
    <w:rsid w:val="009F5844"/>
    <w:rPr>
      <w:rFonts w:ascii="VNI-Times" w:hAnsi="VNI-Times"/>
      <w:b/>
      <w:bCs/>
      <w:sz w:val="28"/>
      <w:szCs w:val="24"/>
      <w:lang w:val="x-none" w:eastAsia="x-none"/>
    </w:rPr>
  </w:style>
  <w:style w:type="paragraph" w:customStyle="1" w:styleId="Style1">
    <w:name w:val="Style1"/>
    <w:basedOn w:val="Normal"/>
    <w:rsid w:val="009F5844"/>
    <w:pPr>
      <w:shd w:val="clear" w:color="auto" w:fill="CCCCCC"/>
      <w:spacing w:before="240" w:after="60" w:line="264" w:lineRule="auto"/>
      <w:jc w:val="both"/>
    </w:pPr>
    <w:rPr>
      <w:rFonts w:ascii=".VnBlack" w:hAnsi=".VnBlack"/>
    </w:rPr>
  </w:style>
  <w:style w:type="paragraph" w:customStyle="1" w:styleId="indent">
    <w:name w:val="– indent"/>
    <w:basedOn w:val="Normal"/>
    <w:rsid w:val="009F5844"/>
    <w:pPr>
      <w:tabs>
        <w:tab w:val="num" w:pos="567"/>
      </w:tabs>
      <w:spacing w:before="60" w:after="60" w:line="264" w:lineRule="auto"/>
      <w:ind w:left="567" w:hanging="283"/>
      <w:jc w:val="both"/>
    </w:pPr>
    <w:rPr>
      <w:rFonts w:ascii=".VnTime" w:hAnsi=".VnTime"/>
    </w:rPr>
  </w:style>
  <w:style w:type="paragraph" w:customStyle="1" w:styleId="Style2">
    <w:name w:val="Style2"/>
    <w:basedOn w:val="Normal"/>
    <w:rsid w:val="009F5844"/>
    <w:pPr>
      <w:spacing w:before="60" w:after="60" w:line="264" w:lineRule="auto"/>
      <w:jc w:val="both"/>
    </w:pPr>
    <w:rPr>
      <w:rFonts w:ascii=".VnArial" w:hAnsi=".VnArial"/>
      <w:b/>
    </w:rPr>
  </w:style>
  <w:style w:type="paragraph" w:customStyle="1" w:styleId="ketluan">
    <w:name w:val="ket luan"/>
    <w:basedOn w:val="Normal"/>
    <w:rsid w:val="009F5844"/>
    <w:pPr>
      <w:tabs>
        <w:tab w:val="num" w:pos="284"/>
      </w:tabs>
      <w:spacing w:before="60" w:after="60" w:line="264" w:lineRule="auto"/>
      <w:ind w:left="284" w:hanging="284"/>
      <w:jc w:val="both"/>
    </w:pPr>
    <w:rPr>
      <w:rFonts w:ascii=".VnTime" w:hAnsi=".VnTime"/>
      <w:b/>
      <w:i/>
    </w:rPr>
  </w:style>
  <w:style w:type="paragraph" w:styleId="Title">
    <w:name w:val="Title"/>
    <w:aliases w:val="Mon"/>
    <w:basedOn w:val="Normal"/>
    <w:link w:val="TitleChar"/>
    <w:qFormat/>
    <w:rsid w:val="009F5844"/>
    <w:pPr>
      <w:spacing w:after="80" w:line="264" w:lineRule="auto"/>
      <w:jc w:val="center"/>
    </w:pPr>
    <w:rPr>
      <w:rFonts w:ascii=".VnBook-AntiquaH" w:eastAsia="Batang" w:hAnsi=".VnBook-AntiquaH"/>
      <w:b/>
      <w:bCs/>
      <w:sz w:val="48"/>
      <w:szCs w:val="48"/>
      <w:lang w:val="x-none" w:eastAsia="x-none"/>
    </w:rPr>
  </w:style>
  <w:style w:type="character" w:customStyle="1" w:styleId="TitleChar">
    <w:name w:val="Title Char"/>
    <w:aliases w:val="Mon Char"/>
    <w:basedOn w:val="DefaultParagraphFont"/>
    <w:link w:val="Title"/>
    <w:rsid w:val="009F5844"/>
    <w:rPr>
      <w:rFonts w:ascii=".VnBook-AntiquaH" w:eastAsia="Batang" w:hAnsi=".VnBook-AntiquaH"/>
      <w:b/>
      <w:bCs/>
      <w:sz w:val="48"/>
      <w:szCs w:val="48"/>
      <w:lang w:val="x-none" w:eastAsia="x-none"/>
    </w:rPr>
  </w:style>
  <w:style w:type="paragraph" w:customStyle="1" w:styleId="bulet">
    <w:name w:val="bulet"/>
    <w:basedOn w:val="Normal"/>
    <w:rsid w:val="009F5844"/>
    <w:pPr>
      <w:tabs>
        <w:tab w:val="num" w:pos="0"/>
      </w:tabs>
      <w:spacing w:before="60" w:after="60" w:line="264" w:lineRule="auto"/>
      <w:ind w:left="360" w:hanging="360"/>
      <w:jc w:val="both"/>
    </w:pPr>
    <w:rPr>
      <w:rFonts w:ascii=".VnTime" w:hAnsi=".VnTime"/>
      <w:b/>
      <w:i/>
    </w:rPr>
  </w:style>
  <w:style w:type="paragraph" w:customStyle="1" w:styleId="Default">
    <w:name w:val="Default"/>
    <w:rsid w:val="009F5844"/>
    <w:pPr>
      <w:autoSpaceDE w:val="0"/>
      <w:autoSpaceDN w:val="0"/>
      <w:adjustRightInd w:val="0"/>
    </w:pPr>
    <w:rPr>
      <w:color w:val="000000"/>
      <w:sz w:val="24"/>
      <w:szCs w:val="24"/>
    </w:rPr>
  </w:style>
  <w:style w:type="paragraph" w:customStyle="1" w:styleId="MTDisplayEquation">
    <w:name w:val="MTDisplayEquation"/>
    <w:basedOn w:val="Normal"/>
    <w:rsid w:val="009F5844"/>
    <w:pPr>
      <w:spacing w:before="60" w:after="60" w:line="288" w:lineRule="auto"/>
      <w:ind w:left="720" w:hanging="720"/>
      <w:jc w:val="both"/>
    </w:pPr>
    <w:rPr>
      <w:rFonts w:ascii=".VnTime" w:hAnsi=".VnTime"/>
      <w:lang w:val="pt-BR"/>
    </w:rPr>
  </w:style>
  <w:style w:type="paragraph" w:styleId="NoSpacing">
    <w:name w:val="No Spacing"/>
    <w:link w:val="NoSpacingChar"/>
    <w:qFormat/>
    <w:rsid w:val="009F5844"/>
    <w:rPr>
      <w:sz w:val="22"/>
      <w:szCs w:val="22"/>
    </w:rPr>
  </w:style>
  <w:style w:type="character" w:customStyle="1" w:styleId="NoSpacingChar">
    <w:name w:val="No Spacing Char"/>
    <w:link w:val="NoSpacing"/>
    <w:locked/>
    <w:rsid w:val="009F5844"/>
    <w:rPr>
      <w:sz w:val="22"/>
      <w:szCs w:val="22"/>
    </w:rPr>
  </w:style>
  <w:style w:type="character" w:styleId="Hyperlink">
    <w:name w:val="Hyperlink"/>
    <w:uiPriority w:val="99"/>
    <w:unhideWhenUsed/>
    <w:rsid w:val="00E71642"/>
    <w:rPr>
      <w:color w:val="0000FF"/>
      <w:u w:val="single"/>
    </w:rPr>
  </w:style>
  <w:style w:type="character" w:styleId="Strong">
    <w:name w:val="Strong"/>
    <w:qFormat/>
    <w:rsid w:val="00E71642"/>
    <w:rPr>
      <w:b/>
      <w:bCs/>
    </w:rPr>
  </w:style>
  <w:style w:type="character" w:styleId="PlaceholderText">
    <w:name w:val="Placeholder Text"/>
    <w:basedOn w:val="DefaultParagraphFont"/>
    <w:uiPriority w:val="99"/>
    <w:semiHidden/>
    <w:rsid w:val="00B07936"/>
    <w:rPr>
      <w:color w:val="808080"/>
    </w:rPr>
  </w:style>
  <w:style w:type="paragraph" w:customStyle="1" w:styleId="CharChar">
    <w:name w:val="Char Char"/>
    <w:basedOn w:val="Normal"/>
    <w:semiHidden/>
    <w:rsid w:val="00F635EE"/>
    <w:pPr>
      <w:spacing w:after="160" w:line="240" w:lineRule="exact"/>
    </w:pPr>
    <w:rPr>
      <w:rFonts w:ascii="Arial" w:hAnsi="Arial" w:cs="Arial"/>
    </w:rPr>
  </w:style>
  <w:style w:type="paragraph" w:customStyle="1" w:styleId="Kienthuc">
    <w:name w:val="Kienthuc"/>
    <w:basedOn w:val="Heading3"/>
    <w:link w:val="KienthucChar"/>
    <w:rsid w:val="005424B3"/>
    <w:pPr>
      <w:tabs>
        <w:tab w:val="left" w:pos="284"/>
      </w:tabs>
      <w:spacing w:before="40" w:after="40" w:line="264" w:lineRule="auto"/>
      <w:jc w:val="both"/>
    </w:pPr>
    <w:rPr>
      <w:rFonts w:ascii=".VnTime" w:eastAsia="SimSun" w:hAnsi=".VnTime"/>
      <w:bCs w:val="0"/>
      <w:spacing w:val="2"/>
      <w:sz w:val="26"/>
      <w:szCs w:val="26"/>
      <w:lang w:eastAsia="zh-CN"/>
    </w:rPr>
  </w:style>
  <w:style w:type="character" w:customStyle="1" w:styleId="KienthucChar">
    <w:name w:val="Kienthuc Char"/>
    <w:basedOn w:val="Heading3Char"/>
    <w:link w:val="Kienthuc"/>
    <w:rsid w:val="005424B3"/>
    <w:rPr>
      <w:rFonts w:ascii=".VnTime" w:eastAsia="SimSun" w:hAnsi=".VnTime"/>
      <w:b/>
      <w:bCs w:val="0"/>
      <w:spacing w:val="2"/>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580020">
      <w:bodyDiv w:val="1"/>
      <w:marLeft w:val="0"/>
      <w:marRight w:val="0"/>
      <w:marTop w:val="0"/>
      <w:marBottom w:val="0"/>
      <w:divBdr>
        <w:top w:val="none" w:sz="0" w:space="0" w:color="auto"/>
        <w:left w:val="none" w:sz="0" w:space="0" w:color="auto"/>
        <w:bottom w:val="none" w:sz="0" w:space="0" w:color="auto"/>
        <w:right w:val="none" w:sz="0" w:space="0" w:color="auto"/>
      </w:divBdr>
    </w:div>
    <w:div w:id="578178027">
      <w:bodyDiv w:val="1"/>
      <w:marLeft w:val="0"/>
      <w:marRight w:val="0"/>
      <w:marTop w:val="0"/>
      <w:marBottom w:val="0"/>
      <w:divBdr>
        <w:top w:val="none" w:sz="0" w:space="0" w:color="auto"/>
        <w:left w:val="none" w:sz="0" w:space="0" w:color="auto"/>
        <w:bottom w:val="none" w:sz="0" w:space="0" w:color="auto"/>
        <w:right w:val="none" w:sz="0" w:space="0" w:color="auto"/>
      </w:divBdr>
    </w:div>
    <w:div w:id="1180504476">
      <w:bodyDiv w:val="1"/>
      <w:marLeft w:val="0"/>
      <w:marRight w:val="0"/>
      <w:marTop w:val="0"/>
      <w:marBottom w:val="0"/>
      <w:divBdr>
        <w:top w:val="none" w:sz="0" w:space="0" w:color="auto"/>
        <w:left w:val="none" w:sz="0" w:space="0" w:color="auto"/>
        <w:bottom w:val="none" w:sz="0" w:space="0" w:color="auto"/>
        <w:right w:val="none" w:sz="0" w:space="0" w:color="auto"/>
      </w:divBdr>
    </w:div>
    <w:div w:id="1310473308">
      <w:bodyDiv w:val="1"/>
      <w:marLeft w:val="0"/>
      <w:marRight w:val="0"/>
      <w:marTop w:val="0"/>
      <w:marBottom w:val="0"/>
      <w:divBdr>
        <w:top w:val="none" w:sz="0" w:space="0" w:color="auto"/>
        <w:left w:val="none" w:sz="0" w:space="0" w:color="auto"/>
        <w:bottom w:val="none" w:sz="0" w:space="0" w:color="auto"/>
        <w:right w:val="none" w:sz="0" w:space="0" w:color="auto"/>
      </w:divBdr>
    </w:div>
    <w:div w:id="1406801481">
      <w:bodyDiv w:val="1"/>
      <w:marLeft w:val="0"/>
      <w:marRight w:val="0"/>
      <w:marTop w:val="0"/>
      <w:marBottom w:val="0"/>
      <w:divBdr>
        <w:top w:val="none" w:sz="0" w:space="0" w:color="auto"/>
        <w:left w:val="none" w:sz="0" w:space="0" w:color="auto"/>
        <w:bottom w:val="none" w:sz="0" w:space="0" w:color="auto"/>
        <w:right w:val="none" w:sz="0" w:space="0" w:color="auto"/>
      </w:divBdr>
    </w:div>
    <w:div w:id="1414282805">
      <w:bodyDiv w:val="1"/>
      <w:marLeft w:val="0"/>
      <w:marRight w:val="0"/>
      <w:marTop w:val="0"/>
      <w:marBottom w:val="0"/>
      <w:divBdr>
        <w:top w:val="none" w:sz="0" w:space="0" w:color="auto"/>
        <w:left w:val="none" w:sz="0" w:space="0" w:color="auto"/>
        <w:bottom w:val="none" w:sz="0" w:space="0" w:color="auto"/>
        <w:right w:val="none" w:sz="0" w:space="0" w:color="auto"/>
      </w:divBdr>
    </w:div>
    <w:div w:id="1443300222">
      <w:bodyDiv w:val="1"/>
      <w:marLeft w:val="0"/>
      <w:marRight w:val="0"/>
      <w:marTop w:val="0"/>
      <w:marBottom w:val="0"/>
      <w:divBdr>
        <w:top w:val="none" w:sz="0" w:space="0" w:color="auto"/>
        <w:left w:val="none" w:sz="0" w:space="0" w:color="auto"/>
        <w:bottom w:val="none" w:sz="0" w:space="0" w:color="auto"/>
        <w:right w:val="none" w:sz="0" w:space="0" w:color="auto"/>
      </w:divBdr>
    </w:div>
    <w:div w:id="1549146341">
      <w:bodyDiv w:val="1"/>
      <w:marLeft w:val="0"/>
      <w:marRight w:val="0"/>
      <w:marTop w:val="0"/>
      <w:marBottom w:val="0"/>
      <w:divBdr>
        <w:top w:val="none" w:sz="0" w:space="0" w:color="auto"/>
        <w:left w:val="none" w:sz="0" w:space="0" w:color="auto"/>
        <w:bottom w:val="none" w:sz="0" w:space="0" w:color="auto"/>
        <w:right w:val="none" w:sz="0" w:space="0" w:color="auto"/>
      </w:divBdr>
    </w:div>
    <w:div w:id="2009284164">
      <w:bodyDiv w:val="1"/>
      <w:marLeft w:val="0"/>
      <w:marRight w:val="0"/>
      <w:marTop w:val="0"/>
      <w:marBottom w:val="0"/>
      <w:divBdr>
        <w:top w:val="none" w:sz="0" w:space="0" w:color="auto"/>
        <w:left w:val="none" w:sz="0" w:space="0" w:color="auto"/>
        <w:bottom w:val="none" w:sz="0" w:space="0" w:color="auto"/>
        <w:right w:val="none" w:sz="0" w:space="0" w:color="auto"/>
      </w:divBdr>
    </w:div>
    <w:div w:id="2047366883">
      <w:bodyDiv w:val="1"/>
      <w:marLeft w:val="0"/>
      <w:marRight w:val="0"/>
      <w:marTop w:val="0"/>
      <w:marBottom w:val="0"/>
      <w:divBdr>
        <w:top w:val="none" w:sz="0" w:space="0" w:color="auto"/>
        <w:left w:val="none" w:sz="0" w:space="0" w:color="auto"/>
        <w:bottom w:val="none" w:sz="0" w:space="0" w:color="auto"/>
        <w:right w:val="none" w:sz="0" w:space="0" w:color="auto"/>
      </w:divBdr>
    </w:div>
    <w:div w:id="2113624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117" Type="http://schemas.openxmlformats.org/officeDocument/2006/relationships/image" Target="media/image71.wmf"/><Relationship Id="rId21" Type="http://schemas.openxmlformats.org/officeDocument/2006/relationships/image" Target="media/image11.wmf"/><Relationship Id="rId42" Type="http://schemas.openxmlformats.org/officeDocument/2006/relationships/image" Target="media/image30.wmf"/><Relationship Id="rId47" Type="http://schemas.openxmlformats.org/officeDocument/2006/relationships/image" Target="media/image34.wmf"/><Relationship Id="rId63" Type="http://schemas.openxmlformats.org/officeDocument/2006/relationships/image" Target="media/image42.wmf"/><Relationship Id="rId68" Type="http://schemas.openxmlformats.org/officeDocument/2006/relationships/oleObject" Target="embeddings/oleObject14.bin"/><Relationship Id="rId84" Type="http://schemas.openxmlformats.org/officeDocument/2006/relationships/image" Target="media/image53.wmf"/><Relationship Id="rId89" Type="http://schemas.openxmlformats.org/officeDocument/2006/relationships/oleObject" Target="embeddings/oleObject24.bin"/><Relationship Id="rId112" Type="http://schemas.openxmlformats.org/officeDocument/2006/relationships/image" Target="media/image66.wmf"/><Relationship Id="rId133" Type="http://schemas.openxmlformats.org/officeDocument/2006/relationships/image" Target="media/image79.wmf"/><Relationship Id="rId138" Type="http://schemas.openxmlformats.org/officeDocument/2006/relationships/oleObject" Target="embeddings/oleObject46.bin"/><Relationship Id="rId154" Type="http://schemas.openxmlformats.org/officeDocument/2006/relationships/image" Target="media/image93.emf"/><Relationship Id="rId159" Type="http://schemas.openxmlformats.org/officeDocument/2006/relationships/oleObject" Target="embeddings/oleObject54.bin"/><Relationship Id="rId16" Type="http://schemas.openxmlformats.org/officeDocument/2006/relationships/image" Target="media/image6.wmf"/><Relationship Id="rId107" Type="http://schemas.openxmlformats.org/officeDocument/2006/relationships/oleObject" Target="embeddings/oleObject34.bin"/><Relationship Id="rId11" Type="http://schemas.openxmlformats.org/officeDocument/2006/relationships/footer" Target="footer1.xml"/><Relationship Id="rId32" Type="http://schemas.openxmlformats.org/officeDocument/2006/relationships/image" Target="media/image22.wmf"/><Relationship Id="rId37" Type="http://schemas.openxmlformats.org/officeDocument/2006/relationships/image" Target="media/image25.wmf"/><Relationship Id="rId53" Type="http://schemas.openxmlformats.org/officeDocument/2006/relationships/oleObject" Target="embeddings/oleObject6.bin"/><Relationship Id="rId58" Type="http://schemas.openxmlformats.org/officeDocument/2006/relationships/oleObject" Target="embeddings/oleObject9.bin"/><Relationship Id="rId74" Type="http://schemas.openxmlformats.org/officeDocument/2006/relationships/image" Target="media/image48.wmf"/><Relationship Id="rId79" Type="http://schemas.openxmlformats.org/officeDocument/2006/relationships/oleObject" Target="embeddings/oleObject19.bin"/><Relationship Id="rId102" Type="http://schemas.openxmlformats.org/officeDocument/2006/relationships/image" Target="media/image61.wmf"/><Relationship Id="rId123" Type="http://schemas.openxmlformats.org/officeDocument/2006/relationships/oleObject" Target="embeddings/oleObject38.bin"/><Relationship Id="rId128" Type="http://schemas.openxmlformats.org/officeDocument/2006/relationships/oleObject" Target="embeddings/oleObject42.bin"/><Relationship Id="rId144" Type="http://schemas.openxmlformats.org/officeDocument/2006/relationships/image" Target="media/image85.wmf"/><Relationship Id="rId149" Type="http://schemas.openxmlformats.org/officeDocument/2006/relationships/image" Target="media/image89.wmf"/><Relationship Id="rId5" Type="http://schemas.microsoft.com/office/2007/relationships/stylesWithEffects" Target="stylesWithEffects.xml"/><Relationship Id="rId90" Type="http://schemas.openxmlformats.org/officeDocument/2006/relationships/oleObject" Target="embeddings/oleObject25.bin"/><Relationship Id="rId95" Type="http://schemas.openxmlformats.org/officeDocument/2006/relationships/oleObject" Target="embeddings/oleObject28.bin"/><Relationship Id="rId160" Type="http://schemas.openxmlformats.org/officeDocument/2006/relationships/image" Target="media/image96.emf"/><Relationship Id="rId165" Type="http://schemas.openxmlformats.org/officeDocument/2006/relationships/oleObject" Target="embeddings/oleObject57.bin"/><Relationship Id="rId22" Type="http://schemas.openxmlformats.org/officeDocument/2006/relationships/image" Target="media/image12.wmf"/><Relationship Id="rId27" Type="http://schemas.openxmlformats.org/officeDocument/2006/relationships/image" Target="media/image17.wmf"/><Relationship Id="rId43" Type="http://schemas.openxmlformats.org/officeDocument/2006/relationships/image" Target="media/image31.wmf"/><Relationship Id="rId48" Type="http://schemas.openxmlformats.org/officeDocument/2006/relationships/image" Target="media/image35.wmf"/><Relationship Id="rId64" Type="http://schemas.openxmlformats.org/officeDocument/2006/relationships/oleObject" Target="embeddings/oleObject12.bin"/><Relationship Id="rId69" Type="http://schemas.openxmlformats.org/officeDocument/2006/relationships/image" Target="media/image45.wmf"/><Relationship Id="rId113" Type="http://schemas.openxmlformats.org/officeDocument/2006/relationships/image" Target="media/image67.wmf"/><Relationship Id="rId118" Type="http://schemas.openxmlformats.org/officeDocument/2006/relationships/image" Target="media/image72.wmf"/><Relationship Id="rId134" Type="http://schemas.openxmlformats.org/officeDocument/2006/relationships/image" Target="media/image80.wmf"/><Relationship Id="rId139" Type="http://schemas.openxmlformats.org/officeDocument/2006/relationships/image" Target="media/image83.wmf"/><Relationship Id="rId80" Type="http://schemas.openxmlformats.org/officeDocument/2006/relationships/image" Target="media/image51.wmf"/><Relationship Id="rId85" Type="http://schemas.openxmlformats.org/officeDocument/2006/relationships/oleObject" Target="embeddings/oleObject22.bin"/><Relationship Id="rId150" Type="http://schemas.openxmlformats.org/officeDocument/2006/relationships/image" Target="media/image90.wmf"/><Relationship Id="rId155" Type="http://schemas.openxmlformats.org/officeDocument/2006/relationships/oleObject" Target="embeddings/oleObject52.bin"/><Relationship Id="rId12" Type="http://schemas.openxmlformats.org/officeDocument/2006/relationships/image" Target="media/image2.wmf"/><Relationship Id="rId17" Type="http://schemas.openxmlformats.org/officeDocument/2006/relationships/image" Target="media/image7.wmf"/><Relationship Id="rId33" Type="http://schemas.openxmlformats.org/officeDocument/2006/relationships/image" Target="media/image23.wmf"/><Relationship Id="rId38" Type="http://schemas.openxmlformats.org/officeDocument/2006/relationships/image" Target="media/image26.wmf"/><Relationship Id="rId59" Type="http://schemas.openxmlformats.org/officeDocument/2006/relationships/image" Target="media/image40.wmf"/><Relationship Id="rId103" Type="http://schemas.openxmlformats.org/officeDocument/2006/relationships/oleObject" Target="embeddings/oleObject32.bin"/><Relationship Id="rId108" Type="http://schemas.openxmlformats.org/officeDocument/2006/relationships/image" Target="media/image64.wmf"/><Relationship Id="rId124" Type="http://schemas.openxmlformats.org/officeDocument/2006/relationships/image" Target="media/image76.wmf"/><Relationship Id="rId129" Type="http://schemas.openxmlformats.org/officeDocument/2006/relationships/image" Target="media/image77.wmf"/><Relationship Id="rId54" Type="http://schemas.openxmlformats.org/officeDocument/2006/relationships/image" Target="media/image38.wmf"/><Relationship Id="rId70" Type="http://schemas.openxmlformats.org/officeDocument/2006/relationships/oleObject" Target="embeddings/oleObject15.bin"/><Relationship Id="rId75" Type="http://schemas.openxmlformats.org/officeDocument/2006/relationships/oleObject" Target="embeddings/oleObject17.bin"/><Relationship Id="rId91" Type="http://schemas.openxmlformats.org/officeDocument/2006/relationships/oleObject" Target="embeddings/oleObject26.bin"/><Relationship Id="rId96" Type="http://schemas.openxmlformats.org/officeDocument/2006/relationships/image" Target="media/image58.wmf"/><Relationship Id="rId140" Type="http://schemas.openxmlformats.org/officeDocument/2006/relationships/oleObject" Target="embeddings/oleObject47.bin"/><Relationship Id="rId145" Type="http://schemas.openxmlformats.org/officeDocument/2006/relationships/image" Target="media/image86.wmf"/><Relationship Id="rId161" Type="http://schemas.openxmlformats.org/officeDocument/2006/relationships/oleObject" Target="embeddings/oleObject55.bin"/><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oleObject" Target="embeddings/oleObject2.bin"/><Relationship Id="rId49" Type="http://schemas.openxmlformats.org/officeDocument/2006/relationships/oleObject" Target="embeddings/oleObject4.bin"/><Relationship Id="rId57" Type="http://schemas.openxmlformats.org/officeDocument/2006/relationships/oleObject" Target="embeddings/oleObject8.bin"/><Relationship Id="rId106" Type="http://schemas.openxmlformats.org/officeDocument/2006/relationships/image" Target="media/image63.wmf"/><Relationship Id="rId114" Type="http://schemas.openxmlformats.org/officeDocument/2006/relationships/image" Target="media/image68.wmf"/><Relationship Id="rId119" Type="http://schemas.openxmlformats.org/officeDocument/2006/relationships/image" Target="media/image73.wmf"/><Relationship Id="rId127" Type="http://schemas.openxmlformats.org/officeDocument/2006/relationships/oleObject" Target="embeddings/oleObject41.bin"/><Relationship Id="rId10" Type="http://schemas.openxmlformats.org/officeDocument/2006/relationships/image" Target="media/image1.emf"/><Relationship Id="rId31" Type="http://schemas.openxmlformats.org/officeDocument/2006/relationships/image" Target="media/image21.wmf"/><Relationship Id="rId44" Type="http://schemas.openxmlformats.org/officeDocument/2006/relationships/image" Target="media/image32.wmf"/><Relationship Id="rId52" Type="http://schemas.openxmlformats.org/officeDocument/2006/relationships/image" Target="media/image37.wmf"/><Relationship Id="rId60" Type="http://schemas.openxmlformats.org/officeDocument/2006/relationships/oleObject" Target="embeddings/oleObject10.bin"/><Relationship Id="rId65" Type="http://schemas.openxmlformats.org/officeDocument/2006/relationships/image" Target="media/image43.wmf"/><Relationship Id="rId73" Type="http://schemas.openxmlformats.org/officeDocument/2006/relationships/image" Target="media/image47.wmf"/><Relationship Id="rId78" Type="http://schemas.openxmlformats.org/officeDocument/2006/relationships/image" Target="media/image50.wmf"/><Relationship Id="rId81" Type="http://schemas.openxmlformats.org/officeDocument/2006/relationships/oleObject" Target="embeddings/oleObject20.bin"/><Relationship Id="rId86" Type="http://schemas.openxmlformats.org/officeDocument/2006/relationships/image" Target="media/image54.wmf"/><Relationship Id="rId94" Type="http://schemas.openxmlformats.org/officeDocument/2006/relationships/image" Target="media/image57.wmf"/><Relationship Id="rId99" Type="http://schemas.openxmlformats.org/officeDocument/2006/relationships/oleObject" Target="embeddings/oleObject30.bin"/><Relationship Id="rId101" Type="http://schemas.openxmlformats.org/officeDocument/2006/relationships/oleObject" Target="embeddings/oleObject31.bin"/><Relationship Id="rId122" Type="http://schemas.openxmlformats.org/officeDocument/2006/relationships/image" Target="media/image75.wmf"/><Relationship Id="rId130" Type="http://schemas.openxmlformats.org/officeDocument/2006/relationships/oleObject" Target="embeddings/oleObject43.bin"/><Relationship Id="rId135" Type="http://schemas.openxmlformats.org/officeDocument/2006/relationships/image" Target="media/image81.wmf"/><Relationship Id="rId143" Type="http://schemas.openxmlformats.org/officeDocument/2006/relationships/image" Target="media/image84.wmf"/><Relationship Id="rId148" Type="http://schemas.openxmlformats.org/officeDocument/2006/relationships/oleObject" Target="embeddings/oleObject50.bin"/><Relationship Id="rId151" Type="http://schemas.openxmlformats.org/officeDocument/2006/relationships/image" Target="media/image91.wmf"/><Relationship Id="rId156" Type="http://schemas.openxmlformats.org/officeDocument/2006/relationships/image" Target="media/image94.emf"/><Relationship Id="rId164" Type="http://schemas.openxmlformats.org/officeDocument/2006/relationships/image" Target="media/image98.wmf"/><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8.wmf"/><Relationship Id="rId39" Type="http://schemas.openxmlformats.org/officeDocument/2006/relationships/image" Target="media/image27.wmf"/><Relationship Id="rId109" Type="http://schemas.openxmlformats.org/officeDocument/2006/relationships/oleObject" Target="embeddings/oleObject35.bin"/><Relationship Id="rId34" Type="http://schemas.openxmlformats.org/officeDocument/2006/relationships/image" Target="media/image24.wmf"/><Relationship Id="rId50" Type="http://schemas.openxmlformats.org/officeDocument/2006/relationships/image" Target="media/image36.wmf"/><Relationship Id="rId55" Type="http://schemas.openxmlformats.org/officeDocument/2006/relationships/oleObject" Target="embeddings/oleObject7.bin"/><Relationship Id="rId76" Type="http://schemas.openxmlformats.org/officeDocument/2006/relationships/image" Target="media/image49.wmf"/><Relationship Id="rId97" Type="http://schemas.openxmlformats.org/officeDocument/2006/relationships/oleObject" Target="embeddings/oleObject29.bin"/><Relationship Id="rId104" Type="http://schemas.openxmlformats.org/officeDocument/2006/relationships/image" Target="media/image62.wmf"/><Relationship Id="rId120" Type="http://schemas.openxmlformats.org/officeDocument/2006/relationships/image" Target="media/image74.wmf"/><Relationship Id="rId125" Type="http://schemas.openxmlformats.org/officeDocument/2006/relationships/oleObject" Target="embeddings/oleObject39.bin"/><Relationship Id="rId141" Type="http://schemas.openxmlformats.org/officeDocument/2006/relationships/oleObject" Target="embeddings/oleObject48.bin"/><Relationship Id="rId146" Type="http://schemas.openxmlformats.org/officeDocument/2006/relationships/image" Target="media/image87.wmf"/><Relationship Id="rId167"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image" Target="media/image46.wmf"/><Relationship Id="rId92" Type="http://schemas.openxmlformats.org/officeDocument/2006/relationships/image" Target="media/image56.wmf"/><Relationship Id="rId162" Type="http://schemas.openxmlformats.org/officeDocument/2006/relationships/image" Target="media/image97.emf"/><Relationship Id="rId2" Type="http://schemas.openxmlformats.org/officeDocument/2006/relationships/customXml" Target="../customXml/item2.xml"/><Relationship Id="rId29" Type="http://schemas.openxmlformats.org/officeDocument/2006/relationships/image" Target="media/image19.wmf"/><Relationship Id="rId24" Type="http://schemas.openxmlformats.org/officeDocument/2006/relationships/image" Target="media/image14.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oleObject" Target="embeddings/oleObject13.bin"/><Relationship Id="rId87" Type="http://schemas.openxmlformats.org/officeDocument/2006/relationships/image" Target="media/image55.wmf"/><Relationship Id="rId110" Type="http://schemas.openxmlformats.org/officeDocument/2006/relationships/image" Target="media/image65.wmf"/><Relationship Id="rId115" Type="http://schemas.openxmlformats.org/officeDocument/2006/relationships/image" Target="media/image69.wmf"/><Relationship Id="rId131" Type="http://schemas.openxmlformats.org/officeDocument/2006/relationships/image" Target="media/image78.wmf"/><Relationship Id="rId136" Type="http://schemas.openxmlformats.org/officeDocument/2006/relationships/image" Target="media/image82.wmf"/><Relationship Id="rId157" Type="http://schemas.openxmlformats.org/officeDocument/2006/relationships/oleObject" Target="embeddings/oleObject53.bin"/><Relationship Id="rId61" Type="http://schemas.openxmlformats.org/officeDocument/2006/relationships/image" Target="media/image41.wmf"/><Relationship Id="rId82" Type="http://schemas.openxmlformats.org/officeDocument/2006/relationships/image" Target="media/image52.wmf"/><Relationship Id="rId152" Type="http://schemas.openxmlformats.org/officeDocument/2006/relationships/image" Target="media/image92.emf"/><Relationship Id="rId19" Type="http://schemas.openxmlformats.org/officeDocument/2006/relationships/image" Target="media/image9.wmf"/><Relationship Id="rId14" Type="http://schemas.openxmlformats.org/officeDocument/2006/relationships/image" Target="media/image4.wmf"/><Relationship Id="rId30" Type="http://schemas.openxmlformats.org/officeDocument/2006/relationships/image" Target="media/image20.wmf"/><Relationship Id="rId35" Type="http://schemas.openxmlformats.org/officeDocument/2006/relationships/oleObject" Target="embeddings/oleObject1.bin"/><Relationship Id="rId56" Type="http://schemas.openxmlformats.org/officeDocument/2006/relationships/image" Target="media/image39.wmf"/><Relationship Id="rId77" Type="http://schemas.openxmlformats.org/officeDocument/2006/relationships/oleObject" Target="embeddings/oleObject18.bin"/><Relationship Id="rId100" Type="http://schemas.openxmlformats.org/officeDocument/2006/relationships/image" Target="media/image60.wmf"/><Relationship Id="rId105" Type="http://schemas.openxmlformats.org/officeDocument/2006/relationships/oleObject" Target="embeddings/oleObject33.bin"/><Relationship Id="rId126" Type="http://schemas.openxmlformats.org/officeDocument/2006/relationships/oleObject" Target="embeddings/oleObject40.bin"/><Relationship Id="rId147" Type="http://schemas.openxmlformats.org/officeDocument/2006/relationships/image" Target="media/image88.wmf"/><Relationship Id="rId8" Type="http://schemas.openxmlformats.org/officeDocument/2006/relationships/footnotes" Target="footnotes.xml"/><Relationship Id="rId51" Type="http://schemas.openxmlformats.org/officeDocument/2006/relationships/oleObject" Target="embeddings/oleObject5.bin"/><Relationship Id="rId72" Type="http://schemas.openxmlformats.org/officeDocument/2006/relationships/oleObject" Target="embeddings/oleObject16.bin"/><Relationship Id="rId93" Type="http://schemas.openxmlformats.org/officeDocument/2006/relationships/oleObject" Target="embeddings/oleObject27.bin"/><Relationship Id="rId98" Type="http://schemas.openxmlformats.org/officeDocument/2006/relationships/image" Target="media/image59.wmf"/><Relationship Id="rId121" Type="http://schemas.openxmlformats.org/officeDocument/2006/relationships/oleObject" Target="embeddings/oleObject37.bin"/><Relationship Id="rId142" Type="http://schemas.openxmlformats.org/officeDocument/2006/relationships/oleObject" Target="embeddings/oleObject49.bin"/><Relationship Id="rId163" Type="http://schemas.openxmlformats.org/officeDocument/2006/relationships/oleObject" Target="embeddings/oleObject56.bin"/><Relationship Id="rId3" Type="http://schemas.openxmlformats.org/officeDocument/2006/relationships/numbering" Target="numbering.xml"/><Relationship Id="rId25" Type="http://schemas.openxmlformats.org/officeDocument/2006/relationships/image" Target="media/image15.wmf"/><Relationship Id="rId46" Type="http://schemas.openxmlformats.org/officeDocument/2006/relationships/oleObject" Target="embeddings/oleObject3.bin"/><Relationship Id="rId67" Type="http://schemas.openxmlformats.org/officeDocument/2006/relationships/image" Target="media/image44.wmf"/><Relationship Id="rId116" Type="http://schemas.openxmlformats.org/officeDocument/2006/relationships/image" Target="media/image70.wmf"/><Relationship Id="rId137" Type="http://schemas.openxmlformats.org/officeDocument/2006/relationships/oleObject" Target="embeddings/oleObject45.bin"/><Relationship Id="rId158" Type="http://schemas.openxmlformats.org/officeDocument/2006/relationships/image" Target="media/image95.emf"/><Relationship Id="rId20" Type="http://schemas.openxmlformats.org/officeDocument/2006/relationships/image" Target="media/image10.wmf"/><Relationship Id="rId41" Type="http://schemas.openxmlformats.org/officeDocument/2006/relationships/image" Target="media/image29.wmf"/><Relationship Id="rId62" Type="http://schemas.openxmlformats.org/officeDocument/2006/relationships/oleObject" Target="embeddings/oleObject11.bin"/><Relationship Id="rId83" Type="http://schemas.openxmlformats.org/officeDocument/2006/relationships/oleObject" Target="embeddings/oleObject21.bin"/><Relationship Id="rId88" Type="http://schemas.openxmlformats.org/officeDocument/2006/relationships/oleObject" Target="embeddings/oleObject23.bin"/><Relationship Id="rId111" Type="http://schemas.openxmlformats.org/officeDocument/2006/relationships/oleObject" Target="embeddings/oleObject36.bin"/><Relationship Id="rId132" Type="http://schemas.openxmlformats.org/officeDocument/2006/relationships/oleObject" Target="embeddings/oleObject44.bin"/><Relationship Id="rId153" Type="http://schemas.openxmlformats.org/officeDocument/2006/relationships/oleObject" Target="embeddings/oleObject5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20NGA\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38AAB-FAE6-4E76-8B9B-4D7454C69C0B}">
  <ds:schemaRefs>
    <ds:schemaRef ds:uri="urn:schemas-microsoft-com.VSTO2008Demos.ControlsStorage"/>
  </ds:schemaRefs>
</ds:datastoreItem>
</file>

<file path=customXml/itemProps2.xml><?xml version="1.0" encoding="utf-8"?>
<ds:datastoreItem xmlns:ds="http://schemas.openxmlformats.org/officeDocument/2006/customXml" ds:itemID="{F26A275E-02DA-4AF8-9F39-B39CA55F5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Chem4Word.dotx</Template>
  <TotalTime>6837</TotalTime>
  <Pages>57</Pages>
  <Words>15731</Words>
  <Characters>89671</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Bộ lao động - thương binh</vt:lpstr>
    </vt:vector>
  </TitlesOfParts>
  <Company>HOME</Company>
  <LinksUpToDate>false</LinksUpToDate>
  <CharactersWithSpaces>105192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lao động - thương binh</dc:title>
  <dc:creator>KCNTT</dc:creator>
  <cp:lastModifiedBy>Thuy Hang</cp:lastModifiedBy>
  <cp:revision>894</cp:revision>
  <cp:lastPrinted>2018-02-25T01:35:00Z</cp:lastPrinted>
  <dcterms:created xsi:type="dcterms:W3CDTF">2018-01-18T01:13:00Z</dcterms:created>
  <dcterms:modified xsi:type="dcterms:W3CDTF">2019-01-07T08:16:00Z</dcterms:modified>
</cp:coreProperties>
</file>